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58a6" w14:paraId="12258a6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1B0EE4">
        <w:t>5116</w:t>
      </w:r>
      <w:r w:rsidRPr="00310295">
        <w:t>/1</w:t>
      </w:r>
      <w:r w:rsidR="00992549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1B0EE4" w:rsidRPr="001B0EE4">
        <w:t>INSULA PROJEKT društvo s ograničenom odgovornošću za trgovinu i usluge, Zagreb, Zvonimirova 31,  MBS:080513337, OIB:46086569885</w:t>
      </w:r>
      <w:r w:rsidR="0086241D">
        <w:t xml:space="preserve">, </w:t>
      </w:r>
      <w:r w:rsidR="001B0EE4">
        <w:t>7</w:t>
      </w:r>
      <w:r w:rsidR="002C306A" w:rsidRPr="007F40F9">
        <w:t xml:space="preserve">. </w:t>
      </w:r>
      <w:r w:rsidR="001B0EE4">
        <w:t>rujna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8E5145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9E7952">
        <w:t>1</w:t>
      </w:r>
      <w:r w:rsidR="001B0EE4">
        <w:t>5116</w:t>
      </w:r>
      <w:r w:rsidR="0086241D">
        <w:t>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1B0EE4" w:rsidP="0086241D" w:rsidR="006B3B2F">
      <w:pPr>
        <w:ind w:firstLine="708"/>
        <w:jc w:val="both"/>
      </w:pPr>
      <w:r w:rsidRPr="001B0EE4">
        <w:t>FINA RC Zagreb, Podružnica Karlovac je 30. listopada 2015. temeljem odredbe članka 110. stavak 1. Stečajnog zakona (NN 71/15 – dalje SZ) podnijela prijedlog za provedbu stečajnog postupka s obzirom da je dužnik na dan 3. rujna 2015. u Očevidniku redoslijeda osnova za plaćanje imao evidentirane neizvršene osnove za plaćanje u iznosu od 177.201,52 kn u razdoblju duljem od 120 dana.</w:t>
      </w:r>
    </w:p>
    <w:p w:rsidRDefault="00D76A66" w:rsidP="0086241D" w:rsidR="00E95F6F">
      <w:pPr>
        <w:jc w:val="both"/>
      </w:pPr>
      <w:r>
        <w:tab/>
      </w:r>
      <w:r w:rsidR="009E7952">
        <w:t>Ročište</w:t>
      </w:r>
      <w:r>
        <w:t xml:space="preserve"> radi </w:t>
      </w:r>
      <w:r w:rsidR="009E7952">
        <w:t xml:space="preserve">radi rasprave o uvjetima </w:t>
      </w:r>
      <w:r w:rsidR="009E7952" w:rsidRPr="009E7952">
        <w:t xml:space="preserve">za otvaranje stečajnog postupka nad dužnikom </w:t>
      </w:r>
      <w:r w:rsidR="009E7952">
        <w:t>održan</w:t>
      </w:r>
      <w:r w:rsidR="001B0EE4">
        <w:t>o je</w:t>
      </w:r>
      <w:r w:rsidR="009E7952">
        <w:t xml:space="preserve"> </w:t>
      </w:r>
      <w:r w:rsidR="001B0EE4">
        <w:t>6</w:t>
      </w:r>
      <w:r w:rsidR="009E7952">
        <w:t xml:space="preserve">. </w:t>
      </w:r>
      <w:r w:rsidR="001B0EE4">
        <w:t>listopada</w:t>
      </w:r>
      <w:r w:rsidR="009E7952">
        <w:t xml:space="preserve"> 201</w:t>
      </w:r>
      <w:r w:rsidR="001B0EE4">
        <w:t>6</w:t>
      </w:r>
      <w:r w:rsidR="009E7952">
        <w:t>.</w:t>
      </w:r>
      <w:r w:rsidR="001B0EE4">
        <w:t xml:space="preserve"> na kojem se zastupnik po zakonu dužnika nije protivio prijedlogu za otvaranje stečajnog postupka. </w:t>
      </w:r>
    </w:p>
    <w:p w:rsidRDefault="004A7333" w:rsidP="00161148" w:rsidR="00022E78">
      <w:pPr>
        <w:jc w:val="both"/>
      </w:pPr>
      <w:r>
        <w:tab/>
      </w:r>
      <w:r w:rsidR="00F33914">
        <w:t>Iz potvrde</w:t>
      </w:r>
      <w:r w:rsidR="00F33914" w:rsidRPr="00F33914">
        <w:t xml:space="preserve"> </w:t>
      </w:r>
      <w:r w:rsidR="00A33F91" w:rsidRPr="00A33F91">
        <w:t xml:space="preserve">FINA-e </w:t>
      </w:r>
      <w:r w:rsidR="004E1971" w:rsidRPr="004E1971">
        <w:t xml:space="preserve">od </w:t>
      </w:r>
      <w:r w:rsidR="008E5145">
        <w:t>12</w:t>
      </w:r>
      <w:r w:rsidR="003A6227" w:rsidRPr="003A6227">
        <w:t xml:space="preserve">. </w:t>
      </w:r>
      <w:r w:rsidR="008E5145">
        <w:t>svibnja</w:t>
      </w:r>
      <w:r w:rsidR="003A6227" w:rsidRPr="003A6227">
        <w:t xml:space="preserve"> 201</w:t>
      </w:r>
      <w:r w:rsidR="008E5145">
        <w:t>6</w:t>
      </w:r>
      <w:r w:rsidR="003A6227" w:rsidRPr="003A6227">
        <w:t xml:space="preserve">. </w:t>
      </w:r>
      <w:r w:rsidR="00F3254F">
        <w:t xml:space="preserve">utvrđeno je </w:t>
      </w:r>
      <w:r w:rsidR="003A6227" w:rsidRPr="003A6227">
        <w:t xml:space="preserve">da je račun dužnika u blokadi </w:t>
      </w:r>
      <w:r w:rsidR="008E5145">
        <w:t>duže od 120 dana</w:t>
      </w:r>
      <w:r w:rsidR="009E7952">
        <w:t xml:space="preserve"> za iznos od 1</w:t>
      </w:r>
      <w:r w:rsidR="008E5145">
        <w:t>77</w:t>
      </w:r>
      <w:r w:rsidR="009E7952">
        <w:t>.</w:t>
      </w:r>
      <w:r w:rsidR="008E5145">
        <w:t>201,52</w:t>
      </w:r>
      <w:r w:rsidR="009E7952">
        <w:t xml:space="preserve"> kn</w:t>
      </w:r>
      <w:r w:rsidR="003A6227">
        <w:t>.</w:t>
      </w:r>
    </w:p>
    <w:p w:rsidRDefault="008E5145" w:rsidP="008E5145" w:rsidR="008E5145">
      <w:pPr>
        <w:ind w:firstLine="708"/>
        <w:jc w:val="both"/>
      </w:pPr>
      <w:r>
        <w:t>Zastupnik po zakonu dužnika dostavio je u spis predmeta prokazni popis imoivne iz kojeg proizlazi da dužnik nema dovoljno unovčive imovine za pokriće troškova stečajnog postupka.</w:t>
      </w:r>
    </w:p>
    <w:p w:rsidRDefault="009E7952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lastRenderedPageBreak/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8E5145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1B0EE4">
        <w:t>7</w:t>
      </w:r>
      <w:r w:rsidR="00E75BE6" w:rsidRPr="00E75BE6">
        <w:t xml:space="preserve">. </w:t>
      </w:r>
      <w:r w:rsidR="001B0EE4">
        <w:t>rujna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F94E13">
        <w:t xml:space="preserve"> v.r.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065B42" w:rsidP="00F94E13" w:rsidR="00065B42"/>
    <w:p w:rsidRDefault="00F94E13" w:rsidP="007A1486" w:rsidR="00F94E1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F94E13" w:rsidP="007A1486" w:rsidR="00F94E1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94E13" w:rsidP="007A1486" w:rsidR="00F94E13" w:rsidRPr="007A1486">
      <w:pPr>
        <w:ind w:left="720"/>
      </w:pPr>
    </w:p>
    <w:p w:rsidRDefault="00F94E13" w:rsidP="00F94E13" w:rsidR="00F94E13"/>
    <w:p w:rsidRDefault="00F94E13" w:rsidP="00F94E13" w:rsidR="00F94E13" w:rsidRPr="00CB1210"/>
    <w:sectPr w:rsidSect="009E7952" w:rsidR="00F94E13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E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1B0EE4">
      <w:t>5116</w:t>
    </w:r>
    <w:r>
      <w:t>/1</w:t>
    </w:r>
    <w:r w:rsidR="009925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E5145"/>
    <w:rsid w:val="008F447A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CFA"/>
    <w:rsid w:val="00D57B45"/>
    <w:rsid w:val="00D677F7"/>
    <w:rsid w:val="00D760EA"/>
    <w:rsid w:val="00D76A66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94E13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E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E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E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E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E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E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E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E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5116</izvorni_sadrzaj>
    <derivirana_varijabla naziv="DomainObject.Predmet.Broj_1">5116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St-5116/2015</izvorni_sadrzaj>
    <derivirana_varijabla naziv="DomainObject.Predmet.OznakaBroj_1">St-5116/2015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 PROJEKT d.o.o.</izvorni_sadrzaj>
    <derivirana_varijabla naziv="DomainObject.Predmet.ProtustrankaFormated_1">  INSULA PROJEKT d.o.o.</derivirana_varijabla>
  </DomainObject.Predmet.ProtustrankaFormated>
  <DomainObject.Predmet.ProtustrankaFormatedOIB>
    <izvorni_sadrzaj>  INSULA PROJEKT d.o.o., OIB 46086569885</izvorni_sadrzaj>
    <derivirana_varijabla naziv="DomainObject.Predmet.ProtustrankaFormatedOIB_1">  INSULA PROJEKT d.o.o., OIB 46086569885</derivirana_varijabla>
  </DomainObject.Predmet.ProtustrankaFormatedOIB>
  <DomainObject.Predmet.ProtustrankaFormatedWithAdress>
    <izvorni_sadrzaj> INSULA PROJEKT d.o.o., Vončinina 11, 10000 Zagreb</izvorni_sadrzaj>
    <derivirana_varijabla naziv="DomainObject.Predmet.ProtustrankaFormatedWithAdress_1"> INSULA PROJEKT d.o.o., Vončinina 11, 10000 Zagreb</derivirana_varijabla>
  </DomainObject.Predmet.ProtustrankaFormatedWithAdress>
  <DomainObject.Predmet.ProtustrankaFormatedWithAdressOIB>
    <izvorni_sadrzaj> INSULA PROJEKT d.o.o., OIB 46086569885, Vončinina 11, 10000 Zagreb</izvorni_sadrzaj>
    <derivirana_varijabla naziv="DomainObject.Predmet.ProtustrankaFormatedWithAdressOIB_1"> INSULA PROJEKT d.o.o., OIB 46086569885, Vončinina 11, 10000 Zagreb</derivirana_varijabla>
  </DomainObject.Predmet.ProtustrankaFormatedWithAdressOIB>
  <DomainObject.Predmet.ProtustrankaWithAdress>
    <izvorni_sadrzaj>INSULA PROJEKT d.o.o. Vončinina 11, 10000 Zagreb</izvorni_sadrzaj>
    <derivirana_varijabla naziv="DomainObject.Predmet.ProtustrankaWithAdress_1">INSULA PROJEKT d.o.o. Vončinina 11, 10000 Zagreb</derivirana_varijabla>
  </DomainObject.Predmet.ProtustrankaWithAdress>
  <DomainObject.Predmet.ProtustrankaWithAdressOIB>
    <izvorni_sadrzaj>INSULA PROJEKT d.o.o., OIB 46086569885, Vončinina 11, 10000 Zagreb</izvorni_sadrzaj>
    <derivirana_varijabla naziv="DomainObject.Predmet.ProtustrankaWithAdressOIB_1">INSULA PROJEKT d.o.o., OIB 46086569885, Vončinina 11, 10000 Zagreb</derivirana_varijabla>
  </DomainObject.Predmet.ProtustrankaWithAdressOIB>
  <DomainObject.Predmet.ProtustrankaNazivFormated>
    <izvorni_sadrzaj>INSULA PROJEKT d.o.o.</izvorni_sadrzaj>
    <derivirana_varijabla naziv="DomainObject.Predmet.ProtustrankaNazivFormated_1">INSULA PROJEKT d.o.o.</derivirana_varijabla>
  </DomainObject.Predmet.ProtustrankaNazivFormated>
  <DomainObject.Predmet.ProtustrankaNazivFormatedOIB>
    <izvorni_sadrzaj>INSULA PROJEKT d.o.o., OIB 46086569885</izvorni_sadrzaj>
    <derivirana_varijabla naziv="DomainObject.Predmet.ProtustrankaNazivFormatedOIB_1">INSULA PROJEKT d.o.o., OIB 46086569885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INSULA PROJEKT d.o.o.</item>
    </izvorni_sadrzaj>
    <derivirana_varijabla naziv="DomainObject.Predmet.ProtuStrankaListFormated_1">
      <item>INSULA PROJEKT d.o.o.</item>
    </derivirana_varijabla>
  </DomainObject.Predmet.ProtuStrankaListFormated>
  <DomainObject.Predmet.ProtuStrankaListFormatedOIB>
    <izvorni_sadrzaj>
      <item>INSULA PROJEKT d.o.o., OIB 46086569885</item>
    </izvorni_sadrzaj>
    <derivirana_varijabla naziv="DomainObject.Predmet.ProtuStrankaListFormatedOIB_1">
      <item>INSULA PROJEKT d.o.o., OIB 46086569885</item>
    </derivirana_varijabla>
  </DomainObject.Predmet.ProtuStrankaListFormatedOIB>
  <DomainObject.Predmet.ProtuStrankaListFormatedWithAdress>
    <izvorni_sadrzaj>
      <item>INSULA PROJEKT d.o.o., Vončinina 11, 10000 Zagreb</item>
    </izvorni_sadrzaj>
    <derivirana_varijabla naziv="DomainObject.Predmet.ProtuStrankaListFormatedWithAdress_1">
      <item>INSULA PROJEKT d.o.o., Vončinina 11, 10000 Zagreb</item>
    </derivirana_varijabla>
  </DomainObject.Predmet.ProtuStrankaListFormatedWithAdress>
  <DomainObject.Predmet.ProtuStrankaListFormatedWithAdressOIB>
    <izvorni_sadrzaj>
      <item>INSULA PROJEKT d.o.o., OIB 46086569885, Vončinina 11, 10000 Zagreb</item>
    </izvorni_sadrzaj>
    <derivirana_varijabla naziv="DomainObject.Predmet.ProtuStrankaListFormatedWithAdressOIB_1">
      <item>INSULA PROJEKT d.o.o., OIB 46086569885, Vončinina 11, 10000 Zagreb</item>
    </derivirana_varijabla>
  </DomainObject.Predmet.ProtuStrankaListFormatedWithAdressOIB>
  <DomainObject.Predmet.ProtuStrankaListNazivFormated>
    <izvorni_sadrzaj>
      <item>INSULA PROJEKT d.o.o.</item>
    </izvorni_sadrzaj>
    <derivirana_varijabla naziv="DomainObject.Predmet.ProtuStrankaListNazivFormated_1">
      <item>INSULA PROJEKT d.o.o.</item>
    </derivirana_varijabla>
  </DomainObject.Predmet.ProtuStrankaListNazivFormated>
  <DomainObject.Predmet.ProtuStrankaListNazivFormatedOIB>
    <izvorni_sadrzaj>
      <item>INSULA PROJEKT d.o.o., OIB 46086569885</item>
    </izvorni_sadrzaj>
    <derivirana_varijabla naziv="DomainObject.Predmet.ProtuStrankaListNazivFormatedOIB_1">
      <item>INSULA PROJEKT d.o.o., OIB 46086569885</item>
    </derivirana_varijabla>
  </DomainObject.Predmet.ProtuStrankaListNazivFormatedOIB>
  <DomainObject.Predmet.OstaliListFormated>
    <izvorni_sadrzaj>
      <item>JELENA GRLIĆ RADMAN</item>
    </izvorni_sadrzaj>
    <derivirana_varijabla naziv="DomainObject.Predmet.OstaliListFormated_1">
      <item>JELENA GRLIĆ RADMAN</item>
    </derivirana_varijabla>
  </DomainObject.Predmet.OstaliListFormated>
  <DomainObject.Predmet.OstaliListFormatedOIB>
    <izvorni_sadrzaj>
      <item>JELENA GRLIĆ RADMAN, OIB 29287256107</item>
    </izvorni_sadrzaj>
    <derivirana_varijabla naziv="DomainObject.Predmet.OstaliListFormatedOIB_1">
      <item>JELENA GRLIĆ RADMAN, OIB 29287256107</item>
    </derivirana_varijabla>
  </DomainObject.Predmet.OstaliListFormatedOIB>
  <DomainObject.Predmet.OstaliListFormatedWithAdress>
    <izvorni_sadrzaj>
      <item>JELENA GRLIĆ RADMAN, Šljivik 3, 10000 Zagreb</item>
    </izvorni_sadrzaj>
    <derivirana_varijabla naziv="DomainObject.Predmet.OstaliListFormatedWithAdress_1">
      <item>JELENA GRLIĆ RADMAN, Šljivik 3, 10000 Zagreb</item>
    </derivirana_varijabla>
  </DomainObject.Predmet.OstaliListFormatedWithAdress>
  <DomainObject.Predmet.OstaliListFormatedWithAdressOIB>
    <izvorni_sadrzaj>
      <item>JELENA GRLIĆ RADMAN, OIB 29287256107, Šljivik 3, 10000 Zagreb</item>
    </izvorni_sadrzaj>
    <derivirana_varijabla naziv="DomainObject.Predmet.OstaliListFormatedWithAdressOIB_1">
      <item>JELENA GRLIĆ RADMAN, OIB 29287256107, Šljivik 3, 10000 Zagreb</item>
    </derivirana_varijabla>
  </DomainObject.Predmet.OstaliListFormatedWithAdressOIB>
  <DomainObject.Predmet.OstaliListNazivFormated>
    <izvorni_sadrzaj>
      <item>JELENA GRLIĆ RADMAN</item>
    </izvorni_sadrzaj>
    <derivirana_varijabla naziv="DomainObject.Predmet.OstaliListNazivFormated_1">
      <item>JELENA GRLIĆ RADMAN</item>
    </derivirana_varijabla>
  </DomainObject.Predmet.OstaliListNazivFormated>
  <DomainObject.Predmet.OstaliListNazivFormatedOIB>
    <izvorni_sadrzaj>
      <item>JELENA GRLIĆ RADMAN, OIB 29287256107</item>
    </izvorni_sadrzaj>
    <derivirana_varijabla naziv="DomainObject.Predmet.OstaliListNazivFormatedOIB_1">
      <item>JELENA GRLIĆ RADMAN, OIB 29287256107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INSULA PROJEKT d.o.o.</izvorni_sadrzaj>
    <derivirana_varijabla naziv="DomainObject.Predmet.ProtustrankaIDrugi_1">INSULA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INSULA PROJEKT d.o.o., OIB 46086569885, Vončinina 11, 10000 Zagreb</izvorni_sadrzaj>
    <derivirana_varijabla naziv="DomainObject.Predmet.ProtustrankaIDrugiAdressOIB_1">INSULA PROJEKT d.o.o., OIB 46086569885, Vončinina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INSULA PROJEKT d.o.o.</item>
      <item>FINA Regionalni centar Zagreb</item>
      <item>JELENA GRLIĆ RADMAN</item>
    </izvorni_sadrzaj>
    <derivirana_varijabla naziv="DomainObject.Predmet.SudioniciListNaziv_1">
      <item>INSULA PROJEKT d.o.o.</item>
      <item>FINA Regionalni centar Zagreb</item>
      <item>JELENA GRLIĆ RADMAN</item>
    </derivirana_varijabla>
  </DomainObject.Predmet.SudioniciListNaziv>
  <DomainObject.Predmet.SudioniciListAdressOIB>
    <izvorni_sadrzaj>
      <item>INSULA PROJEKT d.o.o., OIB 46086569885, Vončinina 11,10000 Zagreb</item>
      <item>FINA Regionalni centar Zagreb, OIB 85821130368, Trg svibanjskih žrtava 1995. 1,10000 Zagreb</item>
      <item>JELENA GRLIĆ RADMAN, OIB 29287256107, Šljivik 3,10000 Zagreb</item>
    </izvorni_sadrzaj>
    <derivirana_varijabla naziv="DomainObject.Predmet.SudioniciListAdressOIB_1">
      <item>INSULA PROJEKT d.o.o., OIB 46086569885, Vončinina 11,10000 Zagreb</item>
      <item>FINA Regionalni centar Zagreb, OIB 85821130368, Trg svibanjskih žrtava 1995. 1,10000 Zagreb</item>
      <item>JELENA GRLIĆ RADMAN, OIB 29287256107, Šljivik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46086569885</item>
      <item>, OIB 85821130368</item>
      <item>, OIB 29287256107</item>
    </izvorni_sadrzaj>
    <derivirana_varijabla naziv="DomainObject.Predmet.SudioniciListNazivOIB_1">
      <item>, OIB 46086569885</item>
      <item>, OIB 85821130368</item>
      <item>, OIB 29287256107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2631</properties:Characters>
  <properties:Lines>68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2016-09-07T08:36:00Z</dcterms:created>
  <dc:creator>gzubak</dc:creator>
  <cp:lastModifiedBy>Ivana Stampf</cp:lastModifiedBy>
  <cp:lastPrinted>2013-01-31T13:45:00Z</cp:lastPrinted>
  <dcterms:modified xmlns:xsi="http://www.w3.org/2001/XMLSchema-instance" xsi:type="dcterms:W3CDTF">2016-09-07T09:21:00Z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