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6f7b" w14:paraId="a086f7b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8812B1">
        <w:t>TETIJA društvo s ograničenom odgovornošću za proizvodnju, trgovinu i usluge, MBS: 030175269, OIB: 61326880274, Osijek, Matije Gupca 59</w:t>
      </w:r>
      <w:r w:rsidR="00630608">
        <w:t>, 10. srpnja 2018.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812B1">
        <w:t>TETIJA društvo s ograničenom odgovornošću za proizvodnju, trgovinu i usluge, MBS: 030175269, OIB: 61326880274, Osijek, Matije Gupca 59.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CC3AB0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8812B1">
        <w:t>Siniša Rajnović, OIB 86217384445, Virovitica, Milanovac, Sv. Trojstva 87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8812B1">
        <w:t>TETIJA društvo s ograničenom odgovornošću za proizvodnju, trgovinu i usluge, MBS: 030175269, OIB: 61326880274, Osijek, Matije Gupca 59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6715A1">
        <w:rPr>
          <w:bCs/>
        </w:rPr>
        <w:t>2</w:t>
      </w:r>
      <w:r w:rsidR="008812B1">
        <w:rPr>
          <w:bCs/>
        </w:rPr>
        <w:t>4</w:t>
      </w:r>
      <w:r w:rsidR="00E9479F">
        <w:rPr>
          <w:bCs/>
        </w:rPr>
        <w:t>. svibnja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8812B1">
        <w:rPr>
          <w:bCs/>
        </w:rPr>
        <w:t>2218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8812B1">
        <w:rPr>
          <w:bCs/>
        </w:rPr>
        <w:t>23.</w:t>
      </w:r>
      <w:r w:rsidR="00E9479F">
        <w:rPr>
          <w:bCs/>
        </w:rPr>
        <w:t xml:space="preserve"> svibnja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8812B1">
        <w:t>TETIJA društvo s ograničenom odgovornošću za proizvodnju, trgovinu i usluge, MBS: 030175269, OIB: 61326880274, Osijek, Matije Gupca 59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9479F">
        <w:t>2</w:t>
      </w:r>
      <w:r w:rsidR="008812B1">
        <w:t>5</w:t>
      </w:r>
      <w:r w:rsidR="00E9479F">
        <w:t>. svibnja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6715A1">
        <w:t>8</w:t>
      </w:r>
      <w:r w:rsidR="008812B1">
        <w:t>79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E9479F">
        <w:t>10. srpnja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62224E" w:rsidR="0062224E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9479F">
        <w:t>31. srpnja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941" w:rsidP="005C2CD1" w:rsidR="00E56941">
      <w:r>
        <w:separator/>
      </w:r>
    </w:p>
  </w:endnote>
  <w:endnote w:id="0" w:type="continuationSeparator">
    <w:p w:rsidRDefault="00E56941" w:rsidP="005C2CD1" w:rsidR="00E56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941" w:rsidP="005C2CD1" w:rsidR="00E56941">
      <w:r>
        <w:separator/>
      </w:r>
    </w:p>
  </w:footnote>
  <w:footnote w:id="0" w:type="continuationSeparator">
    <w:p w:rsidRDefault="00E56941" w:rsidP="005C2CD1" w:rsidR="00E56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AB3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</w:t>
    </w:r>
    <w:r w:rsidR="006715A1">
      <w:t>8</w:t>
    </w:r>
    <w:r w:rsidR="007146A7">
      <w:t>79</w:t>
    </w:r>
    <w:r w:rsidR="009F7198">
      <w:t>/2018-5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7146A7">
      <w:t>879</w:t>
    </w:r>
    <w:r w:rsidR="009F7198"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B595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2224E"/>
    <w:rsid w:val="00630608"/>
    <w:rsid w:val="00632865"/>
    <w:rsid w:val="00633654"/>
    <w:rsid w:val="006372FF"/>
    <w:rsid w:val="00652724"/>
    <w:rsid w:val="00656FF9"/>
    <w:rsid w:val="00666402"/>
    <w:rsid w:val="006704D6"/>
    <w:rsid w:val="006715A1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146A7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26247"/>
    <w:rsid w:val="00844C10"/>
    <w:rsid w:val="00844DE0"/>
    <w:rsid w:val="00860129"/>
    <w:rsid w:val="00875548"/>
    <w:rsid w:val="00880E71"/>
    <w:rsid w:val="008812B1"/>
    <w:rsid w:val="008A66B9"/>
    <w:rsid w:val="008B08FA"/>
    <w:rsid w:val="008C689F"/>
    <w:rsid w:val="008C7029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9F7198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0AB3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54127"/>
    <w:rsid w:val="00E56941"/>
    <w:rsid w:val="00E60C19"/>
    <w:rsid w:val="00E70E4B"/>
    <w:rsid w:val="00E87ED6"/>
    <w:rsid w:val="00E94503"/>
    <w:rsid w:val="00E9479F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TETIJA društvo s ograničenom odgovornošću za proizvodnju, trgovinu i usluge</izvorni_sadrzaj>
    <derivirana_varijabla naziv="DomainObject.Predmet.ProtustrankaFormated_1">  TETIJA društvo s ograničenom odgovornošću za proizvodnju, trgovinu i usluge</derivirana_varijabla>
  </DomainObject.Predmet.ProtustrankaFormated>
  <DomainObject.Predmet.ProtustrankaFormatedOIB>
    <izvorni_sadrzaj>  TETIJA društvo s ograničenom odgovornošću za proizvodnju, trgovinu i usluge, OIB 61326880274</izvorni_sadrzaj>
    <derivirana_varijabla naziv="DomainObject.Predmet.ProtustrankaFormatedOIB_1">  TETIJA društvo s ograničenom odgovornošću za proizvodnju, trgovinu i usluge, OIB 61326880274</derivirana_varijabla>
  </DomainObject.Predmet.ProtustrankaFormatedOIB>
  <DomainObject.Predmet.ProtustrankaFormatedWithAdress>
    <izvorni_sadrzaj> TETIJA društvo s ograničenom odgovornošću za proizvodnju, trgovinu i usluge, Matije Gupca 59, 31000 Osijek</izvorni_sadrzaj>
    <derivirana_varijabla naziv="DomainObject.Predmet.ProtustrankaFormatedWithAdress_1"> TETIJA društvo s ograničenom odgovornošću za proizvodnju, trgovinu i usluge, Matije Gupca 59, 31000 Osijek</derivirana_varijabla>
  </DomainObject.Predmet.ProtustrankaFormatedWithAdress>
  <DomainObject.Predmet.ProtustrankaFormatedWithAdressOIB>
    <izvorni_sadrzaj> TETIJA društvo s ograničenom odgovornošću za proizvodnju, trgovinu i usluge, OIB 61326880274, Matije Gupca 59, 31000 Osijek</izvorni_sadrzaj>
    <derivirana_varijabla naziv="DomainObject.Predmet.ProtustrankaFormatedWithAdressOIB_1"> TETIJA društvo s ograničenom odgovornošću za proizvodnju, trgovinu i usluge, OIB 61326880274, Matije Gupca 59, 31000 Osijek</derivirana_varijabla>
  </DomainObject.Predmet.ProtustrankaFormatedWithAdressOIB>
  <DomainObject.Predmet.ProtustrankaWithAdress>
    <izvorni_sadrzaj>TETIJA društvo s ograničenom odgovornošću za proizvodnju, trgovinu i usluge Matije Gupca 59, 31000 Osijek</izvorni_sadrzaj>
    <derivirana_varijabla naziv="DomainObject.Predmet.ProtustrankaWithAdress_1">TETIJA društvo s ograničenom odgovornošću za proizvodnju, trgovinu i usluge Matije Gupca 59, 31000 Osijek</derivirana_varijabla>
  </DomainObject.Predmet.ProtustrankaWithAdress>
  <DomainObject.Predmet.ProtustrankaWithAdressOIB>
    <izvorni_sadrzaj>TETIJA društvo s ograničenom odgovornošću za proizvodnju, trgovinu i usluge, OIB 61326880274, Matije Gupca 59, 31000 Osijek</izvorni_sadrzaj>
    <derivirana_varijabla naziv="DomainObject.Predmet.ProtustrankaWithAdressOIB_1">TETIJA društvo s ograničenom odgovornošću za proizvodnju, trgovinu i usluge, OIB 61326880274, Matije Gupca 59, 31000 Osijek</derivirana_varijabla>
  </DomainObject.Predmet.ProtustrankaWithAdressOIB>
  <DomainObject.Predmet.ProtustrankaNazivFormated>
    <izvorni_sadrzaj>TETIJA društvo s ograničenom odgovornošću za proizvodnju, trgovinu i usluge</izvorni_sadrzaj>
    <derivirana_varijabla naziv="DomainObject.Predmet.ProtustrankaNazivFormated_1">TETIJA društvo s ograničenom odgovornošću za proizvodnju, trgovinu i usluge</derivirana_varijabla>
  </DomainObject.Predmet.ProtustrankaNazivFormated>
  <DomainObject.Predmet.ProtustrankaNazivFormatedOIB>
    <izvorni_sadrzaj>TETIJA društvo s ograničenom odgovornošću za proizvodnju, trgovinu i usluge, OIB 61326880274</izvorni_sadrzaj>
    <derivirana_varijabla naziv="DomainObject.Predmet.ProtustrankaNazivFormatedOIB_1">TETIJA društvo s ograničenom odgovornošću za proizvodnju, trgovinu i usluge, OIB 61326880274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TETIJA društvo s ograničenom odgovornošću za proizvodnju, trgovinu i usluge</item>
    </izvorni_sadrzaj>
    <derivirana_varijabla naziv="DomainObject.Predmet.ProtuStrankaListFormated_1">
      <item>TETIJA društvo s ograničenom odgovornošću za proizvodnju, trgovinu i usluge</item>
    </derivirana_varijabla>
  </DomainObject.Predmet.ProtuStrankaListFormated>
  <DomainObject.Predmet.ProtuStrankaListFormatedOIB>
    <izvorni_sadrzaj>
      <item>TETIJA društvo s ograničenom odgovornošću za proizvodnju, trgovinu i usluge, OIB 61326880274</item>
    </izvorni_sadrzaj>
    <derivirana_varijabla naziv="DomainObject.Predmet.ProtuStrankaListFormatedOIB_1">
      <item>TETIJA društvo s ograničenom odgovornošću za proizvodnju, trgovinu i usluge, OIB 61326880274</item>
    </derivirana_varijabla>
  </DomainObject.Predmet.ProtuStrankaListFormatedOIB>
  <DomainObject.Predmet.ProtuStrankaListFormatedWithAdress>
    <izvorni_sadrzaj>
      <item>TETIJA društvo s ograničenom odgovornošću za proizvodnju, trgovinu i usluge, Matije Gupca 59, 31000 Osijek</item>
    </izvorni_sadrzaj>
    <derivirana_varijabla naziv="DomainObject.Predmet.ProtuStrankaListFormatedWithAdress_1">
      <item>TETIJA društvo s ograničenom odgovornošću za proizvodnju, trgovinu i usluge, Matije Gupca 59, 31000 Osijek</item>
    </derivirana_varijabla>
  </DomainObject.Predmet.ProtuStrankaListFormatedWithAdress>
  <DomainObject.Predmet.ProtuStrankaListFormatedWithAdressOIB>
    <izvorni_sadrzaj>
      <item>TETIJA društvo s ograničenom odgovornošću za proizvodnju, trgovinu i usluge, OIB 61326880274, Matije Gupca 59, 31000 Osijek</item>
    </izvorni_sadrzaj>
    <derivirana_varijabla naziv="DomainObject.Predmet.ProtuStrankaListFormatedWithAdressOIB_1">
      <item>TETIJA društvo s ograničenom odgovornošću za proizvodnju, trgovinu i usluge, OIB 61326880274, Matije Gupca 59, 31000 Osijek</item>
    </derivirana_varijabla>
  </DomainObject.Predmet.ProtuStrankaListFormatedWithAdressOIB>
  <DomainObject.Predmet.ProtuStrankaListNazivFormated>
    <izvorni_sadrzaj>
      <item>TETIJA društvo s ograničenom odgovornošću za proizvodnju, trgovinu i usluge</item>
    </izvorni_sadrzaj>
    <derivirana_varijabla naziv="DomainObject.Predmet.ProtuStrankaListNazivFormated_1">
      <item>TETIJA društvo s ograničenom odgovornošću za proizvodnju, trgovinu i usluge</item>
    </derivirana_varijabla>
  </DomainObject.Predmet.ProtuStrankaListNazivFormated>
  <DomainObject.Predmet.ProtuStrankaListNazivFormatedOIB>
    <izvorni_sadrzaj>
      <item>TETIJA društvo s ograničenom odgovornošću za proizvodnju, trgovinu i usluge, OIB 61326880274</item>
    </izvorni_sadrzaj>
    <derivirana_varijabla naziv="DomainObject.Predmet.ProtuStrankaListNazivFormatedOIB_1">
      <item>TETIJA društvo s ograničenom odgovornošću za proizvodnju, trgovinu i usluge, OIB 61326880274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TETIJA društvo s ograničenom odgovornošću za proizvodnju, trgovinu i usluge</izvorni_sadrzaj>
    <derivirana_varijabla naziv="DomainObject.Predmet.ProtustrankaIDrugi_1">TETIJA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TETIJA društvo s ograničenom odgovornošću za proizvodnju, trgovinu i usluge, OIB 61326880274, Matije Gupca 59, 31000 Osijek</izvorni_sadrzaj>
    <derivirana_varijabla naziv="DomainObject.Predmet.ProtustrankaIDrugiAdressOIB_1">TETIJA društvo s ograničenom odgovornošću za proizvodnju, trgovinu i usluge, OIB 61326880274, Matije Gupca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TETIJA društvo s ograničenom odgovornošću za proizvodnju, trgovinu i usluge</item>
    </izvorni_sadrzaj>
    <derivirana_varijabla naziv="DomainObject.Predmet.SudioniciListNaziv_1">
      <item>FINA RC OSIJEK</item>
      <item>TETIJA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TETIJA društvo s ograničenom odgovornošću za proizvodnju, trgovinu i usluge, OIB 61326880274, Matije Gupca 59,31000 Osijek</item>
    </izvorni_sadrzaj>
    <derivirana_varijabla naziv="DomainObject.Predmet.SudioniciListAdressOIB_1">
      <item>FINA RC OSIJEK, OIB 85821130368</item>
      <item>TETIJA društvo s ograničenom odgovornošću za proizvodnju, trgovinu i usluge, OIB 61326880274, Matije Gupca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61326880274</item>
    </izvorni_sadrzaj>
    <derivirana_varijabla naziv="DomainObject.Predmet.SudioniciListNazivOIB_1">
      <item>, OIB 85821130368</item>
      <item>, OIB 61326880274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FB7B7-753D-4187-8A00-44AAAFB34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2935</properties:Characters>
  <properties:Lines>91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2018-07-10T11:30:00Z</dcterms:created>
  <dc:creator>Korisnik</dc:creator>
  <cp:lastModifiedBy>Renata Horvat</cp:lastModifiedBy>
  <cp:lastPrinted>2018-07-10T11:57:00Z</cp:lastPrinted>
  <dcterms:modified xmlns:xsi="http://www.w3.org/2001/XMLSchema-instance" xsi:type="dcterms:W3CDTF">2018-07-10T12:18:00Z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(TETIJA otvori 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