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f231" w14:paraId="917f231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8A0E9F">
        <w:t>6111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8A0E9F">
        <w:rPr>
          <w:b/>
        </w:rPr>
        <w:t>NIDAM PROMET d.o.o. OIB: 19039328272, Draškovićeva 66, Zagreb.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8A0E9F">
        <w:t>18.287,91</w:t>
      </w:r>
      <w:r w:rsidRPr="00A668DD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98.St-6111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034B"/>
    <w:rsid w:val="005E4AB8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32E07"/>
    <w:rsid w:val="00D6462D"/>
    <w:rsid w:val="00D66226"/>
    <w:rsid w:val="00DA05FB"/>
    <w:rsid w:val="00DE6B63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2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E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2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E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6111</izvorni_sadrzaj>
    <derivirana_varijabla naziv="DomainObject.Predmet.Broj_1">6111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St-6111/2015</izvorni_sadrzaj>
    <derivirana_varijabla naziv="DomainObject.Predmet.OznakaBroj_1">St-6111/2015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drugog zz steč. dužnika
u izvodu iz regsitra nije upisani OIB,a s obzirom 
da je zz steč.dužnika strana fizička osoba
OIB nije moguće povuć iz sustava OIB-a a
niti iz JRO MUP-a.</izvorni_sadrzaj>
    <derivirana_varijabla naziv="DomainObject.Predmet.PrimjedbaSuca_1">za drugog zz steč. dužnika
u izvodu iz regsitra nije upisani OIB,a s obzirom 
da je zz steč.dužnika strana fizička osoba
OIB nije moguće povuć iz sustava OIB-a a
niti iz JRO MUP-a.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NIDAM PROMET d.o.o. zastupanog po punomoćniku Nikica Marušić; Daniel Meszaroš</izvorni_sadrzaj>
    <derivirana_varijabla naziv="DomainObject.Predmet.ProtustrankaFormated_1">  NIDAM PROMET d.o.o. zastupanog po punomoćniku Nikica Marušić; Daniel Meszaroš</derivirana_varijabla>
  </DomainObject.Predmet.ProtustrankaFormated>
  <DomainObject.Predmet.ProtustrankaFormatedOIB>
    <izvorni_sadrzaj>  NIDAM PROMET d.o.o., OIB 19039328272 zastupanog po punomoćniku Nikica Marušić; Daniel Meszaroš</izvorni_sadrzaj>
    <derivirana_varijabla naziv="DomainObject.Predmet.ProtustrankaFormatedOIB_1">  NIDAM PROMET d.o.o., OIB 19039328272 zastupanog po punomoćniku Nikica Marušić; Daniel Meszaroš</derivirana_varijabla>
  </DomainObject.Predmet.ProtustrankaFormatedOIB>
  <DomainObject.Predmet.ProtustrankaFormatedWithAdress>
    <izvorni_sadrzaj> NIDAM PROMET d.o.o., Draškovićeva 66, 10000 Zagreb zastupanog po punomoćniku Nikica Marušić; Daniel Meszaroš</izvorni_sadrzaj>
    <derivirana_varijabla naziv="DomainObject.Predmet.ProtustrankaFormatedWithAdress_1"> NIDAM PROMET d.o.o., Draškovićeva 66, 10000 Zagreb zastupanog po punomoćniku Nikica Marušić; Daniel Meszaroš</derivirana_varijabla>
  </DomainObject.Predmet.ProtustrankaFormatedWithAdress>
  <DomainObject.Predmet.ProtustrankaFormatedWithAdressOIB>
    <izvorni_sadrzaj> NIDAM PROMET d.o.o., OIB 19039328272, Draškovićeva 66, 10000 Zagreb zastupanog po punomoćniku Nikica Marušić; Daniel Meszaroš</izvorni_sadrzaj>
    <derivirana_varijabla naziv="DomainObject.Predmet.ProtustrankaFormatedWithAdressOIB_1"> NIDAM PROMET d.o.o., OIB 19039328272, Draškovićeva 66, 10000 Zagreb zastupanog po punomoćniku Nikica Marušić; Daniel Meszaroš</derivirana_varijabla>
  </DomainObject.Predmet.ProtustrankaFormatedWithAdressOIB>
  <DomainObject.Predmet.ProtustrankaWithAdress>
    <izvorni_sadrzaj>NIDAM PROMET d.o.o. Draškovićeva 66, 10000 Zagreb</izvorni_sadrzaj>
    <derivirana_varijabla naziv="DomainObject.Predmet.ProtustrankaWithAdress_1">NIDAM PROMET d.o.o. Draškovićeva 66, 10000 Zagreb</derivirana_varijabla>
  </DomainObject.Predmet.ProtustrankaWithAdress>
  <DomainObject.Predmet.ProtustrankaWithAdressOIB>
    <izvorni_sadrzaj>NIDAM PROMET d.o.o., OIB 19039328272, Draškovićeva 66, 10000 Zagreb</izvorni_sadrzaj>
    <derivirana_varijabla naziv="DomainObject.Predmet.ProtustrankaWithAdressOIB_1">NIDAM PROMET d.o.o., OIB 19039328272, Draškovićeva 66, 10000 Zagreb</derivirana_varijabla>
  </DomainObject.Predmet.ProtustrankaWithAdressOIB>
  <DomainObject.Predmet.ProtustrankaNazivFormated>
    <izvorni_sadrzaj>NIDAM PROMET d.o.o.</izvorni_sadrzaj>
    <derivirana_varijabla naziv="DomainObject.Predmet.ProtustrankaNazivFormated_1">NIDAM PROMET d.o.o.</derivirana_varijabla>
  </DomainObject.Predmet.ProtustrankaNazivFormated>
  <DomainObject.Predmet.ProtustrankaNazivFormatedOIB>
    <izvorni_sadrzaj>NIDAM PROMET d.o.o., OIB 19039328272</izvorni_sadrzaj>
    <derivirana_varijabla naziv="DomainObject.Predmet.ProtustrankaNazivFormatedOIB_1">NIDAM PROMET d.o.o., OIB 19039328272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NIDAM PROMET d.o.o. zastupanog po punomoćniku Nikica Marušić; Daniel Meszaroš</item>
    </izvorni_sadrzaj>
    <derivirana_varijabla naziv="DomainObject.Predmet.ProtuStrankaListFormated_1">
      <item>NIDAM PROMET d.o.o. zastupanog po punomoćniku Nikica Marušić; Daniel Meszaroš</item>
    </derivirana_varijabla>
  </DomainObject.Predmet.ProtuStrankaListFormated>
  <DomainObject.Predmet.ProtuStrankaListFormatedOIB>
    <izvorni_sadrzaj>
      <item>NIDAM PROMET d.o.o., OIB 19039328272 zastupanog po punomoćniku Nikica Marušić; Daniel Meszaroš</item>
    </izvorni_sadrzaj>
    <derivirana_varijabla naziv="DomainObject.Predmet.ProtuStrankaListFormatedOIB_1">
      <item>NIDAM PROMET d.o.o., OIB 19039328272 zastupanog po punomoćniku Nikica Marušić; Daniel Meszaroš</item>
    </derivirana_varijabla>
  </DomainObject.Predmet.ProtuStrankaListFormatedOIB>
  <DomainObject.Predmet.ProtuStrankaListFormatedWithAdress>
    <izvorni_sadrzaj>
      <item>NIDAM PROMET d.o.o., Draškovićeva 66, 10000 Zagreb zastupanog po punomoćniku Nikica Marušić; Daniel Meszaroš</item>
    </izvorni_sadrzaj>
    <derivirana_varijabla naziv="DomainObject.Predmet.ProtuStrankaListFormatedWithAdress_1">
      <item>NIDAM PROMET d.o.o., Draškovićeva 66, 10000 Zagreb zastupanog po punomoćniku Nikica Marušić; Daniel Meszaroš</item>
    </derivirana_varijabla>
  </DomainObject.Predmet.ProtuStrankaListFormatedWithAdress>
  <DomainObject.Predmet.ProtuStrankaListFormatedWithAdressOIB>
    <izvorni_sadrzaj>
      <item>NIDAM PROMET d.o.o., OIB 19039328272, Draškovićeva 66, 10000 Zagreb zastupanog po punomoćniku Nikica Marušić; Daniel Meszaroš</item>
    </izvorni_sadrzaj>
    <derivirana_varijabla naziv="DomainObject.Predmet.ProtuStrankaListFormatedWithAdressOIB_1">
      <item>NIDAM PROMET d.o.o., OIB 19039328272, Draškovićeva 66, 10000 Zagreb zastupanog po punomoćniku Nikica Marušić; Daniel Meszaroš</item>
    </derivirana_varijabla>
  </DomainObject.Predmet.ProtuStrankaListFormatedWithAdressOIB>
  <DomainObject.Predmet.ProtuStrankaListNazivFormated>
    <izvorni_sadrzaj>
      <item>NIDAM PROMET d.o.o.</item>
    </izvorni_sadrzaj>
    <derivirana_varijabla naziv="DomainObject.Predmet.ProtuStrankaListNazivFormated_1">
      <item>NIDAM PROMET d.o.o.</item>
    </derivirana_varijabla>
  </DomainObject.Predmet.ProtuStrankaListNazivFormated>
  <DomainObject.Predmet.ProtuStrankaListNazivFormatedOIB>
    <izvorni_sadrzaj>
      <item>NIDAM PROMET d.o.o., OIB 19039328272</item>
    </izvorni_sadrzaj>
    <derivirana_varijabla naziv="DomainObject.Predmet.ProtuStrankaListNazivFormatedOIB_1">
      <item>NIDAM PROMET d.o.o., OIB 19039328272</item>
    </derivirana_varijabla>
  </DomainObject.Predmet.ProtuStrankaListNazivFormatedOIB>
  <DomainObject.Predmet.OstaliListFormated>
    <izvorni_sadrzaj>
      <item>Nikica Marušić punomoćnik sudionika u postupku NIDAM PROMET d.o.o.</item>
      <item>Daniel Meszaroš punomoćnik sudionika u postupku NIDAM PROMET d.o.o.</item>
    </izvorni_sadrzaj>
    <derivirana_varijabla naziv="DomainObject.Predmet.OstaliListFormated_1">
      <item>Nikica Marušić punomoćnik sudionika u postupku NIDAM PROMET d.o.o.</item>
      <item>Daniel Meszaroš punomoćnik sudionika u postupku NIDAM PROMET d.o.o.</item>
    </derivirana_varijabla>
  </DomainObject.Predmet.OstaliListFormated>
  <DomainObject.Predmet.OstaliListFormatedOIB>
    <izvorni_sadrzaj>
      <item>Nikica Marušić, OIB 07798356707 punomoćnik sudionika u postupku NIDAM PROMET d.o.o.</item>
      <item>Daniel Meszaroš punomoćnik sudionika u postupku NIDAM PROMET d.o.o.</item>
    </izvorni_sadrzaj>
    <derivirana_varijabla naziv="DomainObject.Predmet.OstaliListFormatedOIB_1">
      <item>Nikica Marušić, OIB 07798356707 punomoćnik sudionika u postupku NIDAM PROMET d.o.o.</item>
      <item>Daniel Meszaroš punomoćnik sudionika u postupku NIDAM PROMET d.o.o.</item>
    </derivirana_varijabla>
  </DomainObject.Predmet.OstaliListFormatedOIB>
  <DomainObject.Predmet.OstaliListFormatedWithAdress>
    <izvorni_sadrzaj>
      <item>Nikica Marušić, Kneza Borne 3, 10000 Zagreb punomoćnik sudionika u postupku NIDAM PROMET d.o.o.</item>
      <item>Daniel Meszaroš, Male namestie 5, Malacky punomoćnik sudionika u postupku NIDAM PROMET d.o.o.</item>
    </izvorni_sadrzaj>
    <derivirana_varijabla naziv="DomainObject.Predmet.OstaliListFormatedWithAdress_1">
      <item>Nikica Marušić, Kneza Borne 3, 10000 Zagreb punomoćnik sudionika u postupku NIDAM PROMET d.o.o.</item>
      <item>Daniel Meszaroš, Male namestie 5, Malacky punomoćnik sudionika u postupku NIDAM PROMET d.o.o.</item>
    </derivirana_varijabla>
  </DomainObject.Predmet.OstaliListFormatedWithAdress>
  <DomainObject.Predmet.OstaliListFormatedWithAdressOIB>
    <izvorni_sadrzaj>
      <item>Nikica Marušić, OIB 07798356707, Kneza Borne 3, 10000 Zagreb punomoćnik sudionika u postupku NIDAM PROMET d.o.o.</item>
      <item>Daniel Meszaroš, Male namestie 5, Malacky punomoćnik sudionika u postupku NIDAM PROMET d.o.o.</item>
    </izvorni_sadrzaj>
    <derivirana_varijabla naziv="DomainObject.Predmet.OstaliListFormatedWithAdressOIB_1">
      <item>Nikica Marušić, OIB 07798356707, Kneza Borne 3, 10000 Zagreb punomoćnik sudionika u postupku NIDAM PROMET d.o.o.</item>
      <item>Daniel Meszaroš, Male namestie 5, Malacky punomoćnik sudionika u postupku NIDAM PROMET d.o.o.</item>
    </derivirana_varijabla>
  </DomainObject.Predmet.OstaliListFormatedWithAdressOIB>
  <DomainObject.Predmet.OstaliListNazivFormated>
    <izvorni_sadrzaj>
      <item>Nikica Marušić</item>
      <item>Daniel Meszaroš</item>
    </izvorni_sadrzaj>
    <derivirana_varijabla naziv="DomainObject.Predmet.OstaliListNazivFormated_1">
      <item>Nikica Marušić</item>
      <item>Daniel Meszaroš</item>
    </derivirana_varijabla>
  </DomainObject.Predmet.OstaliListNazivFormated>
  <DomainObject.Predmet.OstaliListNazivFormatedOIB>
    <izvorni_sadrzaj>
      <item>Nikica Marušić, OIB 07798356707</item>
      <item>Daniel Meszaroš</item>
    </izvorni_sadrzaj>
    <derivirana_varijabla naziv="DomainObject.Predmet.OstaliListNazivFormatedOIB_1">
      <item>Nikica Marušić, OIB 07798356707</item>
      <item>Daniel Meszaroš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NIDAM PROMET d.o.o.</izvorni_sadrzaj>
    <derivirana_varijabla naziv="DomainObject.Predmet.ProtustrankaIDrugi_1">NIDAM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NIDAM PROMET d.o.o., OIB 19039328272, Draškovićeva 66, 10000 Zagreb</izvorni_sadrzaj>
    <derivirana_varijabla naziv="DomainObject.Predmet.ProtustrankaIDrugiAdressOIB_1">NIDAM PROMET d.o.o., OIB 19039328272, Draškovićeva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NIDAM PROMET d.o.o.</item>
      <item>FINA Regionalni centar Zagreb</item>
      <item>Nikica Marušić</item>
      <item>Daniel Meszaroš</item>
    </izvorni_sadrzaj>
    <derivirana_varijabla naziv="DomainObject.Predmet.SudioniciListNaziv_1">
      <item>NIDAM PROMET d.o.o.</item>
      <item>FINA Regionalni centar Zagreb</item>
      <item>Nikica Marušić</item>
      <item>Daniel Meszaroš</item>
    </derivirana_varijabla>
  </DomainObject.Predmet.SudioniciListNaziv>
  <DomainObject.Predmet.SudioniciListAdressOIB>
    <izvorni_sadrzaj>
      <item>NIDAM PROMET d.o.o., OIB 19039328272, Draškovićeva 66,10000 Zagreb</item>
      <item>FINA Regionalni centar Zagreb, OIB 85821130368, Trg svibanjskih žrtava 1995. 1,10000 Zagreb</item>
      <item>Nikica Marušić, OIB 07798356707, Kneza Borne 3,10000 Zagreb</item>
      <item>Daniel Meszaroš, Male namestie 5,Malacky</item>
    </izvorni_sadrzaj>
    <derivirana_varijabla naziv="DomainObject.Predmet.SudioniciListAdressOIB_1">
      <item>NIDAM PROMET d.o.o., OIB 19039328272, Draškovićeva 66,10000 Zagreb</item>
      <item>FINA Regionalni centar Zagreb, OIB 85821130368, Trg svibanjskih žrtava 1995. 1,10000 Zagreb</item>
      <item>Nikica Marušić, OIB 07798356707, Kneza Borne 3,10000 Zagreb</item>
      <item>Daniel Meszaroš, Male namestie 5,Malacky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19039328272</item>
      <item>, OIB 85821130368</item>
      <item>, OIB 07798356707</item>
      <item>, OIB null</item>
    </izvorni_sadrzaj>
    <derivirana_varijabla naziv="DomainObject.Predmet.SudioniciListNazivOIB_1">
      <item>, OIB 19039328272</item>
      <item>, OIB 85821130368</item>
      <item>, OIB 07798356707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1324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2016-03-08T13:26:00Z</dcterms:created>
  <dc:creator>ilukac</dc:creator>
  <cp:lastModifiedBy>Irena Benko</cp:lastModifiedBy>
  <cp:lastPrinted>2016-03-07T10:09:00Z</cp:lastPrinted>
  <dcterms:modified xmlns:xsi="http://www.w3.org/2001/XMLSchema-instance" xsi:type="dcterms:W3CDTF">2016-03-22T09:45:00Z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