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190c2" w14:paraId="7f190c2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 xml:space="preserve">u Josipu Bilić, </w:t>
      </w:r>
      <w:r w:rsidR="00B375C6">
        <w:t xml:space="preserve"> na prijeldog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EF394E">
        <w:t>3546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B375C6">
        <w:t>08</w:t>
      </w:r>
      <w:r w:rsidR="00AC4528" w:rsidRPr="00B64234">
        <w:t>.</w:t>
      </w:r>
      <w:r w:rsidR="00BE567D" w:rsidRPr="00B64234">
        <w:t xml:space="preserve"> </w:t>
      </w:r>
      <w:r w:rsidR="00B375C6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EF394E">
        <w:t>MITRA-PROMET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D91DFD">
        <w:t>Zagreb</w:t>
      </w:r>
      <w:r w:rsidR="00266301">
        <w:t xml:space="preserve"> </w:t>
      </w:r>
      <w:r w:rsidR="00313A40">
        <w:t xml:space="preserve">, </w:t>
      </w:r>
      <w:r w:rsidR="00EF394E">
        <w:t>Mahatma Ghandija 3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EF394E">
        <w:t>87824190696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EF394E">
        <w:t>1.381.541,88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B375C6">
        <w:t>08</w:t>
      </w:r>
      <w:r w:rsidR="00BE567D" w:rsidRPr="00B64234">
        <w:t xml:space="preserve">. </w:t>
      </w:r>
      <w:r w:rsidR="00B375C6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B375C6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7D5092">
      <w:rPr>
        <w:b/>
      </w:rPr>
      <w:t>3546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66301"/>
    <w:rsid w:val="00297E94"/>
    <w:rsid w:val="002C164A"/>
    <w:rsid w:val="00313A40"/>
    <w:rsid w:val="00325398"/>
    <w:rsid w:val="0038246E"/>
    <w:rsid w:val="003D35F9"/>
    <w:rsid w:val="003E3A15"/>
    <w:rsid w:val="00413F4C"/>
    <w:rsid w:val="00421590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360EE"/>
    <w:rsid w:val="00657B8E"/>
    <w:rsid w:val="007B5AFD"/>
    <w:rsid w:val="007D5092"/>
    <w:rsid w:val="007D5A5D"/>
    <w:rsid w:val="008155EE"/>
    <w:rsid w:val="008613BD"/>
    <w:rsid w:val="00863025"/>
    <w:rsid w:val="00871F01"/>
    <w:rsid w:val="008A2814"/>
    <w:rsid w:val="00920CA0"/>
    <w:rsid w:val="009419D8"/>
    <w:rsid w:val="009C624A"/>
    <w:rsid w:val="00A04F26"/>
    <w:rsid w:val="00A147E6"/>
    <w:rsid w:val="00A71431"/>
    <w:rsid w:val="00AA6F76"/>
    <w:rsid w:val="00AC0AB6"/>
    <w:rsid w:val="00AC4528"/>
    <w:rsid w:val="00AD027A"/>
    <w:rsid w:val="00AD778F"/>
    <w:rsid w:val="00B17D56"/>
    <w:rsid w:val="00B375C6"/>
    <w:rsid w:val="00B64234"/>
    <w:rsid w:val="00B74AD9"/>
    <w:rsid w:val="00B82F18"/>
    <w:rsid w:val="00BA13D8"/>
    <w:rsid w:val="00BE567D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C3302"/>
    <w:rsid w:val="00ED6AA8"/>
    <w:rsid w:val="00EF394E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62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24A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24A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24A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24A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62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24A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24A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24A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24A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3546</izvorni_sadrzaj>
    <derivirana_varijabla naziv="DomainObject.Predmet.Broj_1">3546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St-3546/2015</izvorni_sadrzaj>
    <derivirana_varijabla naziv="DomainObject.Predmet.OznakaBroj_1">St-3546/2015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MITRA-PROMET d.o.o.</izvorni_sadrzaj>
    <derivirana_varijabla naziv="DomainObject.Predmet.ProtustrankaFormated_1">  MITRA-PROMET d.o.o.</derivirana_varijabla>
  </DomainObject.Predmet.ProtustrankaFormated>
  <DomainObject.Predmet.ProtustrankaFormatedOIB>
    <izvorni_sadrzaj>  MITRA-PROMET d.o.o., OIB 87824190696</izvorni_sadrzaj>
    <derivirana_varijabla naziv="DomainObject.Predmet.ProtustrankaFormatedOIB_1">  MITRA-PROMET d.o.o., OIB 87824190696</derivirana_varijabla>
  </DomainObject.Predmet.ProtustrankaFormatedOIB>
  <DomainObject.Predmet.ProtustrankaFormatedWithAdress>
    <izvorni_sadrzaj> MITRA-PROMET d.o.o., Mahatma Ghandija 3, 10000 Zagreb</izvorni_sadrzaj>
    <derivirana_varijabla naziv="DomainObject.Predmet.ProtustrankaFormatedWithAdress_1"> MITRA-PROMET d.o.o., Mahatma Ghandija 3, 10000 Zagreb</derivirana_varijabla>
  </DomainObject.Predmet.ProtustrankaFormatedWithAdress>
  <DomainObject.Predmet.ProtustrankaFormatedWithAdressOIB>
    <izvorni_sadrzaj> MITRA-PROMET d.o.o., OIB 87824190696, Mahatma Ghandija 3, 10000 Zagreb</izvorni_sadrzaj>
    <derivirana_varijabla naziv="DomainObject.Predmet.ProtustrankaFormatedWithAdressOIB_1"> MITRA-PROMET d.o.o., OIB 87824190696, Mahatma Ghandija 3, 10000 Zagreb</derivirana_varijabla>
  </DomainObject.Predmet.ProtustrankaFormatedWithAdressOIB>
  <DomainObject.Predmet.ProtustrankaWithAdress>
    <izvorni_sadrzaj>MITRA-PROMET d.o.o. Mahatma Ghandija 3, 10000 Zagreb</izvorni_sadrzaj>
    <derivirana_varijabla naziv="DomainObject.Predmet.ProtustrankaWithAdress_1">MITRA-PROMET d.o.o. Mahatma Ghandija 3, 10000 Zagreb</derivirana_varijabla>
  </DomainObject.Predmet.ProtustrankaWithAdress>
  <DomainObject.Predmet.ProtustrankaWithAdressOIB>
    <izvorni_sadrzaj>MITRA-PROMET d.o.o., OIB 87824190696, Mahatma Ghandija 3, 10000 Zagreb</izvorni_sadrzaj>
    <derivirana_varijabla naziv="DomainObject.Predmet.ProtustrankaWithAdressOIB_1">MITRA-PROMET d.o.o., OIB 87824190696, Mahatma Ghandija 3, 10000 Zagreb</derivirana_varijabla>
  </DomainObject.Predmet.ProtustrankaWithAdressOIB>
  <DomainObject.Predmet.ProtustrankaNazivFormated>
    <izvorni_sadrzaj>MITRA-PROMET d.o.o.</izvorni_sadrzaj>
    <derivirana_varijabla naziv="DomainObject.Predmet.ProtustrankaNazivFormated_1">MITRA-PROMET d.o.o.</derivirana_varijabla>
  </DomainObject.Predmet.ProtustrankaNazivFormated>
  <DomainObject.Predmet.ProtustrankaNazivFormatedOIB>
    <izvorni_sadrzaj>MITRA-PROMET d.o.o., OIB 87824190696</izvorni_sadrzaj>
    <derivirana_varijabla naziv="DomainObject.Predmet.ProtustrankaNazivFormatedOIB_1">MITRA-PROMET d.o.o., OIB 87824190696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MITRA-PROMET d.o.o.</item>
    </izvorni_sadrzaj>
    <derivirana_varijabla naziv="DomainObject.Predmet.ProtuStrankaListFormated_1">
      <item>MITRA-PROMET d.o.o.</item>
    </derivirana_varijabla>
  </DomainObject.Predmet.ProtuStrankaListFormated>
  <DomainObject.Predmet.ProtuStrankaListFormatedOIB>
    <izvorni_sadrzaj>
      <item>MITRA-PROMET d.o.o., OIB 87824190696</item>
    </izvorni_sadrzaj>
    <derivirana_varijabla naziv="DomainObject.Predmet.ProtuStrankaListFormatedOIB_1">
      <item>MITRA-PROMET d.o.o., OIB 87824190696</item>
    </derivirana_varijabla>
  </DomainObject.Predmet.ProtuStrankaListFormatedOIB>
  <DomainObject.Predmet.ProtuStrankaListFormatedWithAdress>
    <izvorni_sadrzaj>
      <item>MITRA-PROMET d.o.o., Mahatma Ghandija 3, 10000 Zagreb</item>
    </izvorni_sadrzaj>
    <derivirana_varijabla naziv="DomainObject.Predmet.ProtuStrankaListFormatedWithAdress_1">
      <item>MITRA-PROMET d.o.o., Mahatma Ghandija 3, 10000 Zagreb</item>
    </derivirana_varijabla>
  </DomainObject.Predmet.ProtuStrankaListFormatedWithAdress>
  <DomainObject.Predmet.ProtuStrankaListFormatedWithAdressOIB>
    <izvorni_sadrzaj>
      <item>MITRA-PROMET d.o.o., OIB 87824190696, Mahatma Ghandija 3, 10000 Zagreb</item>
    </izvorni_sadrzaj>
    <derivirana_varijabla naziv="DomainObject.Predmet.ProtuStrankaListFormatedWithAdressOIB_1">
      <item>MITRA-PROMET d.o.o., OIB 87824190696, Mahatma Ghandija 3, 10000 Zagreb</item>
    </derivirana_varijabla>
  </DomainObject.Predmet.ProtuStrankaListFormatedWithAdressOIB>
  <DomainObject.Predmet.ProtuStrankaListNazivFormated>
    <izvorni_sadrzaj>
      <item>MITRA-PROMET d.o.o.</item>
    </izvorni_sadrzaj>
    <derivirana_varijabla naziv="DomainObject.Predmet.ProtuStrankaListNazivFormated_1">
      <item>MITRA-PROMET d.o.o.</item>
    </derivirana_varijabla>
  </DomainObject.Predmet.ProtuStrankaListNazivFormated>
  <DomainObject.Predmet.ProtuStrankaListNazivFormatedOIB>
    <izvorni_sadrzaj>
      <item>MITRA-PROMET d.o.o., OIB 87824190696</item>
    </izvorni_sadrzaj>
    <derivirana_varijabla naziv="DomainObject.Predmet.ProtuStrankaListNazivFormatedOIB_1">
      <item>MITRA-PROMET d.o.o., OIB 87824190696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MITRA-PROMET d.o.o.</izvorni_sadrzaj>
    <derivirana_varijabla naziv="DomainObject.Predmet.ProtustrankaIDrugi_1">MITRA-PROMET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MITRA-PROMET d.o.o., OIB 87824190696, Mahatma Ghandija 3, 10000 Zagreb</izvorni_sadrzaj>
    <derivirana_varijabla naziv="DomainObject.Predmet.ProtustrankaIDrugiAdressOIB_1">MITRA-PROMET d.o.o., OIB 87824190696, Mahatma Ghandija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MITRA-PROMET d.o.o.</item>
    </izvorni_sadrzaj>
    <derivirana_varijabla naziv="DomainObject.Predmet.SudioniciListNaziv_1">
      <item>FINA Regionalni centar Zagreb</item>
      <item>MITRA-PROMET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MITRA-PROMET d.o.o., OIB 87824190696, Mahatma Ghandija 3,10000 Zagreb</item>
    </izvorni_sadrzaj>
    <derivirana_varijabla naziv="DomainObject.Predmet.SudioniciListAdressOIB_1">
      <item>FINA Regionalni centar Zagreb, OIB 85821130368, Trg svibanjskih žrtava 1995. 1,10000 Zagreb</item>
      <item>MITRA-PROMET d.o.o., OIB 87824190696, Mahatma Ghandija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87824190696</item>
    </izvorni_sadrzaj>
    <derivirana_varijabla naziv="DomainObject.Predmet.SudioniciListNazivOIB_1">
      <item>, OIB 85821130368</item>
      <item>, OIB 87824190696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1408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2016-01-05T09:39:00Z</dcterms:created>
  <dc:creator>ilukac</dc:creator>
  <cp:lastModifiedBy>Ksenija Hršak</cp:lastModifiedBy>
  <cp:lastPrinted>2015-09-23T11:51:00Z</cp:lastPrinted>
  <dcterms:modified xmlns:xsi="http://www.w3.org/2001/XMLSchema-instance" xsi:type="dcterms:W3CDTF">2016-02-08T09:06:00Z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