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a9ba" w14:paraId="c7ea9ba" w:rsidRDefault="00595760" w:rsidP="00595760" w:rsidR="00595760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72</w:t>
      </w:r>
      <w:r>
        <w:rPr>
          <w:szCs w:val="24"/>
        </w:rPr>
        <w:t>/201</w:t>
      </w:r>
      <w:r>
        <w:rPr>
          <w:szCs w:val="24"/>
        </w:rPr>
        <w:t>6</w:t>
      </w:r>
      <w:r>
        <w:rPr>
          <w:szCs w:val="24"/>
        </w:rPr>
        <w:t>-</w:t>
      </w:r>
      <w:r>
        <w:rPr>
          <w:szCs w:val="24"/>
        </w:rPr>
        <w:t>5</w:t>
      </w:r>
    </w:p>
    <w:p w:rsidRDefault="00595760" w:rsidP="00595760" w:rsidR="0059576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595760" w:rsidP="00595760" w:rsidR="0059576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595760" w:rsidP="00595760" w:rsidR="0059576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595760" w:rsidP="00595760" w:rsidR="00595760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595760" w:rsidP="00595760" w:rsidR="00595760">
      <w:pPr>
        <w:rPr>
          <w:szCs w:val="24"/>
        </w:rPr>
      </w:pPr>
    </w:p>
    <w:p w:rsidRDefault="00595760" w:rsidP="00595760" w:rsidR="00595760">
      <w:pPr>
        <w:rPr>
          <w:szCs w:val="24"/>
        </w:rPr>
      </w:pPr>
    </w:p>
    <w:p w:rsidRDefault="00595760" w:rsidP="00595760" w:rsidR="00595760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595760" w:rsidP="00595760" w:rsidR="00595760">
      <w:pPr>
        <w:rPr>
          <w:szCs w:val="24"/>
        </w:rPr>
      </w:pPr>
    </w:p>
    <w:p w:rsidRDefault="00595760" w:rsidP="00595760" w:rsidR="00595760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595760" w:rsidP="00595760" w:rsidR="00595760">
      <w:pPr>
        <w:rPr>
          <w:szCs w:val="24"/>
        </w:rPr>
      </w:pPr>
    </w:p>
    <w:p w:rsidRDefault="00595760" w:rsidP="00595760" w:rsidR="00595760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 xml:space="preserve">SOLE j.d.o.o., Naselje Dr. Vlatka Mačka 13, </w:t>
      </w:r>
      <w:proofErr w:type="spellStart"/>
      <w:r>
        <w:t>Šenkovec</w:t>
      </w:r>
      <w:proofErr w:type="spellEnd"/>
      <w:r>
        <w:t>, OIB: 16860680142</w:t>
      </w:r>
      <w:r>
        <w:t>, dana 14. ožujka 2016. godine</w:t>
      </w:r>
    </w:p>
    <w:p w:rsidRDefault="00595760" w:rsidP="00595760" w:rsidR="00595760">
      <w:pPr>
        <w:jc w:val="both"/>
      </w:pPr>
    </w:p>
    <w:p w:rsidRDefault="00595760" w:rsidP="00595760" w:rsidR="00595760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595760" w:rsidP="00595760" w:rsidR="00595760">
      <w:pPr>
        <w:rPr>
          <w:szCs w:val="24"/>
        </w:rPr>
      </w:pPr>
    </w:p>
    <w:p w:rsidRDefault="00595760" w:rsidP="00595760" w:rsidR="00595760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SOLE j.d.o.o., Naselje Dr. Vlatka Mačka 13, </w:t>
      </w:r>
      <w:proofErr w:type="spellStart"/>
      <w:r>
        <w:t>Šenkovec</w:t>
      </w:r>
      <w:proofErr w:type="spellEnd"/>
      <w:r>
        <w:t>, OIB: 16860680142</w:t>
      </w:r>
      <w:r>
        <w:rPr>
          <w:szCs w:val="24"/>
        </w:rPr>
        <w:t>, s danom 14. ožujka 2016. u 14,00 sati.</w:t>
      </w:r>
    </w:p>
    <w:p w:rsidRDefault="00595760" w:rsidP="00595760" w:rsidR="00595760">
      <w:pPr>
        <w:jc w:val="both"/>
        <w:rPr>
          <w:szCs w:val="24"/>
        </w:rPr>
      </w:pPr>
    </w:p>
    <w:p w:rsidRDefault="00595760" w:rsidP="00595760" w:rsidR="00595760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SOLE j.d.o.o., Naselje Dr. Vlatka Mačka 13, </w:t>
      </w:r>
      <w:proofErr w:type="spellStart"/>
      <w:r>
        <w:t>Šenkovec</w:t>
      </w:r>
      <w:proofErr w:type="spellEnd"/>
      <w:r>
        <w:t>, OIB: 16860680142.</w:t>
      </w:r>
    </w:p>
    <w:p w:rsidRDefault="00595760" w:rsidP="00595760" w:rsidR="00595760">
      <w:pPr>
        <w:jc w:val="both"/>
      </w:pPr>
    </w:p>
    <w:p w:rsidRDefault="00595760" w:rsidP="00595760" w:rsidR="00595760">
      <w:pPr>
        <w:jc w:val="both"/>
      </w:pPr>
      <w:r>
        <w:tab/>
        <w:t xml:space="preserve">III Za stečajnog upravitelja imenuje se </w:t>
      </w:r>
      <w:r>
        <w:t xml:space="preserve">Ivan Prpić, Obala Ruđera Boškovića 4, Sisak, </w:t>
      </w:r>
      <w:proofErr w:type="spellStart"/>
      <w:r>
        <w:t>Hruševačka</w:t>
      </w:r>
      <w:proofErr w:type="spellEnd"/>
      <w:r>
        <w:t xml:space="preserve"> ulica 11, Zagreb, OIB: 16795120342.</w:t>
      </w:r>
    </w:p>
    <w:p w:rsidRDefault="00595760" w:rsidP="00595760" w:rsidR="00595760">
      <w:pPr>
        <w:jc w:val="both"/>
        <w:rPr>
          <w:color w:val="FF0000"/>
        </w:rPr>
      </w:pPr>
    </w:p>
    <w:p w:rsidRDefault="00595760" w:rsidP="00595760" w:rsidR="00595760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595760" w:rsidP="00595760" w:rsidR="00595760">
      <w:pPr>
        <w:jc w:val="both"/>
        <w:rPr>
          <w:szCs w:val="24"/>
        </w:rPr>
      </w:pPr>
    </w:p>
    <w:p w:rsidRDefault="00595760" w:rsidP="00595760" w:rsidR="00595760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SOLE j.d.o.o., Naselje Dr. Vlatka Mačka 13, </w:t>
      </w:r>
      <w:proofErr w:type="spellStart"/>
      <w:r>
        <w:t>Šenkovec</w:t>
      </w:r>
      <w:proofErr w:type="spellEnd"/>
      <w:r>
        <w:t>, OIB: 16860680142</w:t>
      </w:r>
      <w:r>
        <w:rPr>
          <w:szCs w:val="24"/>
        </w:rPr>
        <w:t>, bit će brisan iz sudskog registra.</w:t>
      </w:r>
    </w:p>
    <w:p w:rsidRDefault="00595760" w:rsidP="00595760" w:rsidR="00595760">
      <w:pPr>
        <w:rPr>
          <w:szCs w:val="24"/>
        </w:rPr>
      </w:pPr>
    </w:p>
    <w:p w:rsidRDefault="00595760" w:rsidP="00595760" w:rsidR="00595760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595760" w:rsidP="00595760" w:rsidR="00595760">
      <w:pPr>
        <w:rPr>
          <w:szCs w:val="24"/>
        </w:rPr>
      </w:pPr>
    </w:p>
    <w:p w:rsidRDefault="00595760" w:rsidP="00595760" w:rsidR="00595760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15</w:t>
      </w:r>
      <w:r>
        <w:rPr>
          <w:szCs w:val="24"/>
        </w:rPr>
        <w:t xml:space="preserve">. </w:t>
      </w:r>
      <w:r>
        <w:rPr>
          <w:szCs w:val="24"/>
        </w:rPr>
        <w:t>siječnja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95760" w:rsidP="00595760" w:rsidR="00595760">
      <w:pPr>
        <w:rPr>
          <w:szCs w:val="24"/>
        </w:rPr>
      </w:pPr>
    </w:p>
    <w:p w:rsidRDefault="00595760" w:rsidP="00595760" w:rsidR="00595760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95760" w:rsidP="00595760" w:rsidR="00595760">
      <w:pPr>
        <w:rPr>
          <w:szCs w:val="24"/>
        </w:rPr>
      </w:pPr>
    </w:p>
    <w:p w:rsidRDefault="00595760" w:rsidP="00595760" w:rsidR="00595760">
      <w:pPr>
        <w:rPr>
          <w:szCs w:val="24"/>
        </w:rPr>
      </w:pPr>
    </w:p>
    <w:p w:rsidRDefault="00595760" w:rsidP="00595760" w:rsidR="00595760">
      <w:pPr>
        <w:jc w:val="center"/>
        <w:rPr>
          <w:szCs w:val="24"/>
        </w:rPr>
      </w:pPr>
      <w:r>
        <w:rPr>
          <w:szCs w:val="24"/>
        </w:rPr>
        <w:t>U Varaždinu, 14. ožujka 2016.</w:t>
      </w:r>
    </w:p>
    <w:p w:rsidRDefault="00595760" w:rsidP="00595760" w:rsidR="0059576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595760" w:rsidP="00595760" w:rsidR="00595760">
      <w:pPr>
        <w:rPr>
          <w:szCs w:val="24"/>
        </w:rPr>
      </w:pPr>
      <w:r>
        <w:rPr>
          <w:szCs w:val="24"/>
        </w:rPr>
        <w:t xml:space="preserve">     </w:t>
      </w:r>
    </w:p>
    <w:p w:rsidRDefault="00595760" w:rsidP="00595760" w:rsidR="0059576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595760" w:rsidP="00595760" w:rsidR="00595760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595760" w:rsidP="00595760" w:rsidR="00595760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595760" w:rsidP="00595760" w:rsidR="00595760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595760" w:rsidP="00595760" w:rsidR="00595760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595760" w:rsidP="00595760" w:rsidR="00595760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595760" w:rsidP="00595760" w:rsidR="00595760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595760" w:rsidP="00595760" w:rsidR="00595760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595760" w:rsidP="00595760" w:rsidR="00595760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95760" w:rsidP="00595760" w:rsidR="00595760">
      <w:pPr>
        <w:rPr>
          <w:szCs w:val="24"/>
        </w:rPr>
      </w:pPr>
    </w:p>
    <w:p w:rsidRDefault="00595760" w:rsidP="00595760" w:rsidR="00595760">
      <w:pPr>
        <w:rPr>
          <w:szCs w:val="24"/>
        </w:rPr>
      </w:pPr>
    </w:p>
    <w:p w:rsidRDefault="00595760" w:rsidP="00595760" w:rsidR="00595760">
      <w:pPr>
        <w:rPr>
          <w:szCs w:val="24"/>
        </w:rPr>
      </w:pPr>
      <w:r>
        <w:rPr>
          <w:szCs w:val="24"/>
        </w:rPr>
        <w:t>DNA:</w:t>
      </w:r>
    </w:p>
    <w:p w:rsidRDefault="00595760" w:rsidP="00595760" w:rsidR="00595760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595760" w:rsidP="00595760" w:rsidR="00595760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595760" w:rsidP="00595760" w:rsidR="0059576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SOLE j.d.o.o., Naselje Dr. Vlatka Mačka 13, </w:t>
      </w:r>
      <w:proofErr w:type="spellStart"/>
      <w:r>
        <w:t>Šenkovec</w:t>
      </w:r>
      <w:proofErr w:type="spellEnd"/>
      <w:r>
        <w:t>, OIB: 16860680142</w:t>
      </w:r>
    </w:p>
    <w:p w:rsidRDefault="00595760" w:rsidP="00595760" w:rsidR="00595760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Zlatko Đurđević, Savska </w:t>
      </w:r>
      <w:proofErr w:type="spellStart"/>
      <w:r>
        <w:t>Ves</w:t>
      </w:r>
      <w:proofErr w:type="spellEnd"/>
      <w:r>
        <w:t>, Ulica Antuna Padovanskog 6</w:t>
      </w:r>
    </w:p>
    <w:p w:rsidRDefault="00595760" w:rsidP="00595760" w:rsidR="0059576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595760" w:rsidP="00595760" w:rsidR="0059576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595760" w:rsidP="00595760" w:rsidR="00595760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Ivan Prpić</w:t>
      </w:r>
    </w:p>
    <w:p w:rsidRDefault="00595760" w:rsidP="00595760" w:rsidR="0059576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595760" w:rsidP="00595760" w:rsidR="00595760">
      <w:pPr>
        <w:rPr>
          <w:szCs w:val="24"/>
        </w:rPr>
      </w:pPr>
    </w:p>
    <w:p w:rsidRDefault="00595760" w:rsidP="00595760" w:rsidR="00595760">
      <w:pPr>
        <w:rPr>
          <w:szCs w:val="24"/>
        </w:rPr>
      </w:pPr>
    </w:p>
    <w:p w:rsidRDefault="00595760" w:rsidP="00595760" w:rsidR="00595760">
      <w:pPr>
        <w:rPr>
          <w:szCs w:val="24"/>
        </w:rPr>
      </w:pPr>
    </w:p>
    <w:p w:rsidRDefault="00595760" w:rsidP="00595760" w:rsidR="00595760">
      <w:pPr>
        <w:rPr>
          <w:szCs w:val="24"/>
        </w:rPr>
      </w:pPr>
    </w:p>
    <w:p w:rsidRDefault="00595760" w:rsidP="00595760" w:rsidR="00595760">
      <w:pPr>
        <w:rPr>
          <w:szCs w:val="24"/>
        </w:rPr>
      </w:pPr>
    </w:p>
    <w:p w:rsidRDefault="00DA0242" w:rsidP="00595760" w:rsidR="00DA0242" w:rsidRPr="00595760"/>
    <w:sectPr w:rsidSect="00EB0D4C" w:rsidR="00DA0242" w:rsidRPr="0059576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5760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95760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9576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91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St-72/2016-5</izvorni_sadrzaj>
    <derivirana_varijabla naziv="DomainObject.Oznaka_1">St-72/2016-5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St-72/2016</izvorni_sadrzaj>
    <derivirana_varijabla naziv="DomainObject.Predmet.OznakaBroj_1">St-72/2016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SOLE jednostavno društvo s ograničenom odgovornošću za proizvodnju, trgovinu i usluge</izvorni_sadrzaj>
    <derivirana_varijabla naziv="DomainObject.Predmet.ProtustrankaFormated_1">  SOLE jednostavno društvo s ograničenom odgovornošću za proizvodnju, trgovinu i usluge</derivirana_varijabla>
  </DomainObject.Predmet.ProtustrankaFormated>
  <DomainObject.Predmet.ProtustrankaFormatedOIB>
    <izvorni_sadrzaj>  SOLE jednostavno društvo s ograničenom odgovornošću za proizvodnju, trgovinu i usluge, OIB 16860680142</izvorni_sadrzaj>
    <derivirana_varijabla naziv="DomainObject.Predmet.ProtustrankaFormatedOIB_1">  SOLE jednostavno društvo s ograničenom odgovornošću za proizvodnju, trgovinu i usluge, OIB 16860680142</derivirana_varijabla>
  </DomainObject.Predmet.ProtustrankaFormatedOIB>
  <DomainObject.Predmet.ProtustrankaFormatedWithAdress>
    <izvorni_sadrzaj> SOLE jednostavno društvo s ograničenom odgovornošću za proizvodnju, trgovinu i usluge, Naselje Dr. Vlatka Mačka 13, 40000 Šenkovec</izvorni_sadrzaj>
    <derivirana_varijabla naziv="DomainObject.Predmet.ProtustrankaFormatedWithAdress_1"> SOLE jednostavno društvo s ograničenom odgovornošću za proizvodnju, trgovinu i usluge, Naselje Dr. Vlatka Mačka 13, 40000 Šenkovec</derivirana_varijabla>
  </DomainObject.Predmet.ProtustrankaFormatedWithAdress>
  <DomainObject.Predmet.ProtustrankaFormatedWithAdressOIB>
    <izvorni_sadrzaj> SOLE jednostavno društvo s ograničenom odgovornošću za proizvodnju, trgovinu i usluge, OIB 16860680142, Naselje Dr. Vlatka Mačka 13, 40000 Šenkovec</izvorni_sadrzaj>
    <derivirana_varijabla naziv="DomainObject.Predmet.ProtustrankaFormatedWithAdressOIB_1"> SOLE jednostavno društvo s ograničenom odgovornošću za proizvodnju, trgovinu i usluge, OIB 16860680142, Naselje Dr. Vlatka Mačka 13, 40000 Šenkovec</derivirana_varijabla>
  </DomainObject.Predmet.ProtustrankaFormatedWithAdressOIB>
  <DomainObject.Predmet.ProtustrankaWithAdress>
    <izvorni_sadrzaj>SOLE jednostavno društvo s ograničenom odgovornošću za proizvodnju, trgovinu i usluge Naselje Dr. Vlatka Mačka 13, 40000 Šenkovec</izvorni_sadrzaj>
    <derivirana_varijabla naziv="DomainObject.Predmet.ProtustrankaWithAdress_1">SOLE jednostavno društvo s ograničenom odgovornošću za proizvodnju, trgovinu i usluge Naselje Dr. Vlatka Mačka 13, 40000 Šenkovec</derivirana_varijabla>
  </DomainObject.Predmet.ProtustrankaWithAdress>
  <DomainObject.Predmet.ProtustrankaWithAdressOIB>
    <izvorni_sadrzaj>SOLE jednostavno društvo s ograničenom odgovornošću za proizvodnju, trgovinu i usluge, OIB 16860680142, Naselje Dr. Vlatka Mačka 13, 40000 Šenkovec</izvorni_sadrzaj>
    <derivirana_varijabla naziv="DomainObject.Predmet.ProtustrankaWithAdressOIB_1">SOLE jednostavno društvo s ograničenom odgovornošću za proizvodnju, trgovinu i usluge, OIB 16860680142, Naselje Dr. Vlatka Mačka 13, 40000 Šenkovec</derivirana_varijabla>
  </DomainObject.Predmet.ProtustrankaWithAdressOIB>
  <DomainObject.Predmet.ProtustrankaNazivFormated>
    <izvorni_sadrzaj>SOLE jednostavno društvo s ograničenom odgovornošću za proizvodnju, trgovinu i usluge</izvorni_sadrzaj>
    <derivirana_varijabla naziv="DomainObject.Predmet.ProtustrankaNazivFormated_1">SOLE jednostavno društvo s ograničenom odgovornošću za proizvodnju, trgovinu i usluge</derivirana_varijabla>
  </DomainObject.Predmet.ProtustrankaNazivFormated>
  <DomainObject.Predmet.ProtustrankaNazivFormatedOIB>
    <izvorni_sadrzaj>SOLE jednostavno društvo s ograničenom odgovornošću za proizvodnju, trgovinu i usluge, OIB 16860680142</izvorni_sadrzaj>
    <derivirana_varijabla naziv="DomainObject.Predmet.ProtustrankaNazivFormatedOIB_1">SOLE jednostavno društvo s ograničenom odgovornošću za proizvodnju, trgovinu i usluge, OIB 16860680142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2198.25</izvorni_sadrzaj>
    <derivirana_varijabla naziv="DomainObject.Predmet.TrenutnaVrijednost_1">2198.25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SOLE jednostavno društvo s ograničenom odgovornošću za proizvodnju, trgovinu i usluge</item>
    </izvorni_sadrzaj>
    <derivirana_varijabla naziv="DomainObject.Predmet.ProtuStrankaListFormated_1">
      <item>SOLE jednostavno društvo s ograničenom odgovornošću za proizvodnju, trgovinu i usluge</item>
    </derivirana_varijabla>
  </DomainObject.Predmet.ProtuStrankaListFormated>
  <DomainObject.Predmet.ProtuStrankaListFormatedOIB>
    <izvorni_sadrzaj>
      <item>SOLE jednostavno društvo s ograničenom odgovornošću za proizvodnju, trgovinu i usluge, OIB 16860680142</item>
    </izvorni_sadrzaj>
    <derivirana_varijabla naziv="DomainObject.Predmet.ProtuStrankaListFormatedOIB_1">
      <item>SOLE jednostavno društvo s ograničenom odgovornošću za proizvodnju, trgovinu i usluge, OIB 16860680142</item>
    </derivirana_varijabla>
  </DomainObject.Predmet.ProtuStrankaListFormatedOIB>
  <DomainObject.Predmet.ProtuStrankaListFormatedWithAdress>
    <izvorni_sadrzaj>
      <item>SOLE jednostavno društvo s ograničenom odgovornošću za proizvodnju, trgovinu i usluge, Naselje Dr. Vlatka Mačka 13, 40000 Šenkovec</item>
    </izvorni_sadrzaj>
    <derivirana_varijabla naziv="DomainObject.Predmet.ProtuStrankaListFormatedWithAdress_1">
      <item>SOLE jednostavno društvo s ograničenom odgovornošću za proizvodnju, trgovinu i usluge, Naselje Dr. Vlatka Mačka 13, 40000 Šenkovec</item>
    </derivirana_varijabla>
  </DomainObject.Predmet.ProtuStrankaListFormatedWithAdress>
  <DomainObject.Predmet.ProtuStrankaListFormatedWithAdressOIB>
    <izvorni_sadrzaj>
      <item>SOLE jednostavno društvo s ograničenom odgovornošću za proizvodnju, trgovinu i usluge, OIB 16860680142, Naselje Dr. Vlatka Mačka 13, 40000 Šenkovec</item>
    </izvorni_sadrzaj>
    <derivirana_varijabla naziv="DomainObject.Predmet.ProtuStrankaListFormatedWithAdressOIB_1">
      <item>SOLE jednostavno društvo s ograničenom odgovornošću za proizvodnju, trgovinu i usluge, OIB 16860680142, Naselje Dr. Vlatka Mačka 13, 40000 Šenkovec</item>
    </derivirana_varijabla>
  </DomainObject.Predmet.ProtuStrankaListFormatedWithAdressOIB>
  <DomainObject.Predmet.ProtuStrankaListNazivFormated>
    <izvorni_sadrzaj>
      <item>SOLE jednostavno društvo s ograničenom odgovornošću za proizvodnju, trgovinu i usluge</item>
    </izvorni_sadrzaj>
    <derivirana_varijabla naziv="DomainObject.Predmet.ProtuStrankaListNazivFormated_1">
      <item>SOLE jednostavno društvo s ograničenom odgovornošću za proizvodnju, trgovinu i usluge</item>
    </derivirana_varijabla>
  </DomainObject.Predmet.ProtuStrankaListNazivFormated>
  <DomainObject.Predmet.ProtuStrankaListNazivFormatedOIB>
    <izvorni_sadrzaj>
      <item>SOLE jednostavno društvo s ograničenom odgovornošću za proizvodnju, trgovinu i usluge, OIB 16860680142</item>
    </izvorni_sadrzaj>
    <derivirana_varijabla naziv="DomainObject.Predmet.ProtuStrankaListNazivFormatedOIB_1">
      <item>SOLE jednostavno društvo s ograničenom odgovornošću za proizvodnju, trgovinu i usluge, OIB 16860680142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St-72/2016-5</izvorni_sadrzaj>
    <derivirana_varijabla naziv="DomainObject.PoslovniBrojDokumenta_1">St-72/2016-5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SOLE jednostavno društvo s ograničenom odgovornošću za proizvodnju, trgovinu i usluge</izvorni_sadrzaj>
    <derivirana_varijabla naziv="DomainObject.Predmet.ProtustrankaIDrugi_1">SOLE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SOLE jednostavno društvo s ograničenom odgovornošću za proizvodnju, trgovinu i usluge, OIB 16860680142, Naselje Dr. Vlatka Mačka 13, 40000 Šenkovec</izvorni_sadrzaj>
    <derivirana_varijabla naziv="DomainObject.Predmet.ProtustrankaIDrugiAdressOIB_1">SOLE jednostavno društvo s ograničenom odgovornošću za proizvodnju, trgovinu i usluge, OIB 16860680142, Naselje Dr. Vlatka Mačka 13,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SOLE jednostavno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SOLE jednostavno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SOLE jednostavno društvo s ograničenom odgovornošću za proizvodnju, trgovinu i usluge, OIB 16860680142, Naselje Dr. Vlatka Mačka 13,40000 Šenkovec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SOLE jednostavno društvo s ograničenom odgovornošću za proizvodnju, trgovinu i usluge, OIB 16860680142, Naselje Dr. Vlatka Mačka 13,40000 Šenkovec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7C136-E07E-40F5-90EB-FA54CF4B72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2883</properties:Characters>
  <properties:Lines>84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2016-03-14T09:07:00Z</cp:lastPrinted>
  <dcterms:modified xmlns:xsi="http://www.w3.org/2001/XMLSchema-instance" xsi:type="dcterms:W3CDTF">2016-03-14T09:07:00Z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