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a12" w14:paraId="512ba12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F033CD">
        <w:rPr>
          <w:b/>
          <w:sz w:val="24"/>
        </w:rPr>
        <w:t>144/2018-1</w:t>
      </w:r>
      <w:r w:rsidR="00F73984">
        <w:rPr>
          <w:b/>
          <w:sz w:val="24"/>
        </w:rPr>
        <w:t>4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F033CD">
        <w:rPr>
          <w:sz w:val="24"/>
        </w:rPr>
        <w:t>N.I.K. GRUPA j.d.o.o. za proizvodnju, ugostiteljstvo, građenje, trgovinu i usluge, OIB 56885296194, sa sjedištem Alojzija Stepinca 37, Sibinj</w:t>
      </w:r>
      <w:r w:rsidR="0083796E">
        <w:rPr>
          <w:sz w:val="24"/>
        </w:rPr>
        <w:t xml:space="preserve">, dana </w:t>
      </w:r>
      <w:r w:rsidR="00F73984">
        <w:rPr>
          <w:sz w:val="24"/>
        </w:rPr>
        <w:t>03.svibnja</w:t>
      </w:r>
      <w:r w:rsidR="004161D0">
        <w:rPr>
          <w:sz w:val="24"/>
        </w:rPr>
        <w:t xml:space="preserve">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F033CD" w:rsidRPr="00F033CD">
        <w:rPr>
          <w:b/>
          <w:sz w:val="24"/>
        </w:rPr>
        <w:t>N.I.K. GRUPA j.d.o.o. za proizvodnju, ugostiteljstvo, građenje, trgovinu i usluge, OIB 56885296194, sa sjedištem Alojzija Stepinca 37, Sibinj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F033CD">
        <w:rPr>
          <w:b/>
          <w:sz w:val="24"/>
        </w:rPr>
        <w:t>144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F033CD">
        <w:rPr>
          <w:sz w:val="24"/>
        </w:rPr>
        <w:t>N.I.K. GRUPA j.d.o.o. za proizvodnju, ugostiteljstvo, građenje, trgovinu i usluge, Alojzija Stepinca 37, Sibinj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430DDD" w:rsidP="0009340D" w:rsidR="00430DDD">
      <w:pPr>
        <w:ind w:firstLine="720"/>
        <w:jc w:val="both"/>
        <w:rPr>
          <w:sz w:val="24"/>
        </w:rPr>
      </w:pP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A824FB">
        <w:rPr>
          <w:sz w:val="24"/>
        </w:rPr>
        <w:t>08.02.2018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A824FB">
        <w:rPr>
          <w:sz w:val="24"/>
        </w:rPr>
        <w:t>38.901,92</w:t>
      </w:r>
      <w:r>
        <w:rPr>
          <w:sz w:val="24"/>
        </w:rPr>
        <w:t xml:space="preserve"> kn i zapošljava </w:t>
      </w:r>
      <w:r w:rsidR="0022682A">
        <w:rPr>
          <w:sz w:val="24"/>
        </w:rPr>
        <w:t>dva</w:t>
      </w:r>
      <w:r>
        <w:rPr>
          <w:sz w:val="24"/>
        </w:rPr>
        <w:t xml:space="preserve"> radnika.</w:t>
      </w:r>
    </w:p>
    <w:p w:rsidRDefault="004E606C" w:rsidP="0009340D" w:rsidR="00F46B28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5F120B">
        <w:rPr>
          <w:sz w:val="24"/>
        </w:rPr>
        <w:t xml:space="preserve"> </w:t>
      </w:r>
      <w:r w:rsidR="0022682A">
        <w:rPr>
          <w:sz w:val="24"/>
        </w:rPr>
        <w:t xml:space="preserve">i rasprave o pretpostavkama </w:t>
      </w:r>
      <w:r w:rsidR="005F120B">
        <w:rPr>
          <w:sz w:val="24"/>
        </w:rPr>
        <w:t>za otvaranje stečajnoga postupka,</w:t>
      </w:r>
      <w:r w:rsidR="0060194B">
        <w:rPr>
          <w:sz w:val="24"/>
        </w:rPr>
        <w:t xml:space="preserve"> koje je održano dana </w:t>
      </w:r>
      <w:r w:rsidR="00A824FB">
        <w:rPr>
          <w:sz w:val="24"/>
        </w:rPr>
        <w:t>13.04.2018</w:t>
      </w:r>
      <w:r w:rsidR="00676286">
        <w:rPr>
          <w:sz w:val="24"/>
        </w:rPr>
        <w:t>.</w:t>
      </w:r>
      <w:r w:rsidR="006E1E6F">
        <w:rPr>
          <w:sz w:val="24"/>
        </w:rPr>
        <w:t>g.</w:t>
      </w: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F46B28" w:rsidP="00F46B28" w:rsidR="00F46B28">
      <w:pPr>
        <w:jc w:val="both"/>
        <w:rPr>
          <w:sz w:val="24"/>
        </w:rPr>
      </w:pPr>
    </w:p>
    <w:p w:rsidRDefault="00F46B28" w:rsidP="00F46B28" w:rsidR="00F46B28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 w:rsidR="00F73984">
        <w:rPr>
          <w:b/>
          <w:sz w:val="24"/>
        </w:rPr>
        <w:t>144/2018-14</w:t>
      </w: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BE542E" w:rsidP="00960CAF" w:rsidR="00A824FB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>saslušan</w:t>
      </w:r>
      <w:r w:rsidR="00A824FB">
        <w:rPr>
          <w:sz w:val="24"/>
        </w:rPr>
        <w:t>a</w:t>
      </w:r>
      <w:r w:rsidR="004E606C">
        <w:rPr>
          <w:sz w:val="24"/>
        </w:rPr>
        <w:t xml:space="preserve"> </w:t>
      </w:r>
      <w:r w:rsidR="005F120B">
        <w:rPr>
          <w:sz w:val="24"/>
        </w:rPr>
        <w:t xml:space="preserve">je </w:t>
      </w:r>
      <w:r w:rsidR="00A824FB">
        <w:rPr>
          <w:sz w:val="24"/>
        </w:rPr>
        <w:t>zastupnica</w:t>
      </w:r>
      <w:r w:rsidR="00516FB0">
        <w:rPr>
          <w:sz w:val="24"/>
        </w:rPr>
        <w:t xml:space="preserve"> po zakonu</w:t>
      </w:r>
      <w:r>
        <w:rPr>
          <w:sz w:val="24"/>
        </w:rPr>
        <w:t xml:space="preserve"> dužnika </w:t>
      </w:r>
      <w:r w:rsidR="00A824FB">
        <w:rPr>
          <w:sz w:val="24"/>
        </w:rPr>
        <w:t>Ankica Batinić koja</w:t>
      </w:r>
      <w:r w:rsidR="00516FB0">
        <w:rPr>
          <w:sz w:val="24"/>
        </w:rPr>
        <w:t xml:space="preserve"> </w:t>
      </w:r>
      <w:r w:rsidR="00A824FB">
        <w:rPr>
          <w:sz w:val="24"/>
        </w:rPr>
        <w:t>je priznala</w:t>
      </w:r>
      <w:r w:rsidR="00800C91">
        <w:rPr>
          <w:sz w:val="24"/>
        </w:rPr>
        <w:t xml:space="preserve"> </w:t>
      </w:r>
      <w:r w:rsidR="00E1246C">
        <w:rPr>
          <w:sz w:val="24"/>
        </w:rPr>
        <w:t>postojanje</w:t>
      </w:r>
      <w:r w:rsidR="00516FB0">
        <w:rPr>
          <w:sz w:val="24"/>
        </w:rPr>
        <w:t xml:space="preserve"> nesposobnost</w:t>
      </w:r>
      <w:r w:rsidR="00E1246C">
        <w:rPr>
          <w:sz w:val="24"/>
        </w:rPr>
        <w:t>i</w:t>
      </w:r>
      <w:r w:rsidR="00516FB0">
        <w:rPr>
          <w:sz w:val="24"/>
        </w:rPr>
        <w:t xml:space="preserve"> za plaćanje</w:t>
      </w:r>
      <w:r w:rsidR="00E1246C">
        <w:rPr>
          <w:sz w:val="24"/>
        </w:rPr>
        <w:t xml:space="preserve"> kao stečajnog</w:t>
      </w:r>
      <w:r w:rsidR="00800C91">
        <w:rPr>
          <w:sz w:val="24"/>
        </w:rPr>
        <w:t xml:space="preserve"> razlog</w:t>
      </w:r>
      <w:r w:rsidR="00E1246C">
        <w:rPr>
          <w:sz w:val="24"/>
        </w:rPr>
        <w:t>a</w:t>
      </w:r>
      <w:r w:rsidR="00800C91">
        <w:rPr>
          <w:sz w:val="24"/>
        </w:rPr>
        <w:t xml:space="preserve"> jer je poslovni račun </w:t>
      </w:r>
      <w:r w:rsidR="00E1246C">
        <w:rPr>
          <w:sz w:val="24"/>
        </w:rPr>
        <w:t xml:space="preserve">dužnika </w:t>
      </w:r>
      <w:r w:rsidR="00800C91">
        <w:rPr>
          <w:sz w:val="24"/>
        </w:rPr>
        <w:t>dugotrajno blokiran s evide</w:t>
      </w:r>
      <w:r w:rsidR="00E91008">
        <w:rPr>
          <w:sz w:val="24"/>
        </w:rPr>
        <w:t>ntiranim neizmirenim obvezama, a u</w:t>
      </w:r>
      <w:r w:rsidR="00800C91">
        <w:rPr>
          <w:sz w:val="24"/>
        </w:rPr>
        <w:t xml:space="preserve"> odnosu na imovinu društva, </w:t>
      </w:r>
      <w:r w:rsidR="00A824FB">
        <w:rPr>
          <w:sz w:val="24"/>
        </w:rPr>
        <w:t>iskazala</w:t>
      </w:r>
      <w:r w:rsidR="00800C91">
        <w:rPr>
          <w:sz w:val="24"/>
        </w:rPr>
        <w:t xml:space="preserve"> je da dužnik </w:t>
      </w:r>
      <w:r w:rsidR="00A824FB">
        <w:rPr>
          <w:sz w:val="24"/>
        </w:rPr>
        <w:t>od imovine u poslovnim knjigama evidentira samo vrijednost od 6.125,00 kn, a radi se o programu za fiskalizaciju koji je razdužen nakon što je djelatnost prestala u rujnu 2017.g.</w:t>
      </w:r>
    </w:p>
    <w:p w:rsidRDefault="00A824FB" w:rsidP="00960CAF" w:rsidR="00A824FB">
      <w:pPr>
        <w:ind w:firstLine="720"/>
        <w:jc w:val="both"/>
        <w:rPr>
          <w:sz w:val="24"/>
        </w:rPr>
      </w:pPr>
    </w:p>
    <w:p w:rsidRDefault="00A824FB" w:rsidP="00960CAF" w:rsidR="00960CAF">
      <w:pPr>
        <w:ind w:firstLine="720"/>
        <w:jc w:val="both"/>
        <w:rPr>
          <w:sz w:val="24"/>
        </w:rPr>
      </w:pPr>
      <w:r>
        <w:rPr>
          <w:sz w:val="24"/>
        </w:rPr>
        <w:t>Od kratkotrajne imovine dužnik je imao i zalihe sirovina, a kako se radilo o namirnicama čiji rok trajanja je ograničen, ta imovina više ne postoji jer je dio utrošen pri obavljanju ugostiteljske djelatnosti, a za dio je istekao rok uporabe. Također je navela da potraživanja koja dužnik evidentira u zadnjoj bilanci za 201</w:t>
      </w:r>
      <w:r w:rsidR="00430DDD">
        <w:rPr>
          <w:sz w:val="24"/>
        </w:rPr>
        <w:t>6</w:t>
      </w:r>
      <w:r>
        <w:rPr>
          <w:sz w:val="24"/>
        </w:rPr>
        <w:t>.g.</w:t>
      </w:r>
      <w:r w:rsidR="00430DDD">
        <w:rPr>
          <w:sz w:val="24"/>
        </w:rPr>
        <w:t xml:space="preserve"> nisu naplativa jer se radi o dužnicima iz inozemstva koji su bili korisnici ugostiteljski</w:t>
      </w:r>
      <w:r w:rsidR="00C55EAC">
        <w:rPr>
          <w:sz w:val="24"/>
        </w:rPr>
        <w:t xml:space="preserve">h usluga, </w:t>
      </w:r>
      <w:r w:rsidR="00C24B58">
        <w:rPr>
          <w:sz w:val="24"/>
        </w:rPr>
        <w:t>koje</w:t>
      </w:r>
      <w:r w:rsidR="00C55EAC">
        <w:rPr>
          <w:sz w:val="24"/>
        </w:rPr>
        <w:t xml:space="preserve"> nisu platili, a napustili </w:t>
      </w:r>
      <w:r w:rsidR="00C24B58">
        <w:rPr>
          <w:sz w:val="24"/>
        </w:rPr>
        <w:t xml:space="preserve">su </w:t>
      </w:r>
      <w:r w:rsidR="00C55EAC">
        <w:rPr>
          <w:sz w:val="24"/>
        </w:rPr>
        <w:t>RH te su nedostupni.</w:t>
      </w:r>
    </w:p>
    <w:p w:rsidRDefault="003E18A3" w:rsidP="00960CAF" w:rsidR="003E18A3">
      <w:pPr>
        <w:ind w:firstLine="720"/>
        <w:jc w:val="both"/>
        <w:rPr>
          <w:sz w:val="24"/>
        </w:rPr>
      </w:pPr>
    </w:p>
    <w:p w:rsidRDefault="003E18A3" w:rsidP="00960CAF" w:rsidR="003E18A3">
      <w:pPr>
        <w:ind w:firstLine="720"/>
        <w:jc w:val="both"/>
        <w:rPr>
          <w:sz w:val="24"/>
        </w:rPr>
      </w:pPr>
      <w:r>
        <w:rPr>
          <w:sz w:val="24"/>
        </w:rPr>
        <w:t>Svoje navode zastupnica po zakonu potvrdila je prilaganjem ovjerovljenog prokaznog popisa imovine, te je pod kaznenom i materijalnom odgovornošću izjavila da su podaci u priloženom prokaznom popisu točni i istiniti i da dužnik nema druge imovine koja bi mogla ući u stečajnu masu.</w:t>
      </w:r>
    </w:p>
    <w:p w:rsidRDefault="003E18A3" w:rsidP="00960CAF" w:rsidR="003E18A3">
      <w:pPr>
        <w:ind w:firstLine="720"/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E422CA">
        <w:rPr>
          <w:sz w:val="24"/>
        </w:rPr>
        <w:t xml:space="preserve">stanice za tehnički pregled </w:t>
      </w:r>
      <w:r w:rsidR="00AC0AA6">
        <w:rPr>
          <w:sz w:val="24"/>
        </w:rPr>
        <w:t>Slavonijatrans d.o.o. Slav.B</w:t>
      </w:r>
      <w:r w:rsidR="00E422CA">
        <w:rPr>
          <w:sz w:val="24"/>
        </w:rPr>
        <w:t xml:space="preserve">rod, utvrdio je da </w:t>
      </w:r>
      <w:r w:rsidR="009F519E">
        <w:rPr>
          <w:sz w:val="24"/>
        </w:rPr>
        <w:t>se ne vodi</w:t>
      </w:r>
      <w:r w:rsidR="00E422CA">
        <w:rPr>
          <w:sz w:val="24"/>
        </w:rPr>
        <w:t xml:space="preserve"> niti </w:t>
      </w:r>
      <w:r w:rsidR="009F519E">
        <w:rPr>
          <w:sz w:val="24"/>
        </w:rPr>
        <w:t xml:space="preserve">kao </w:t>
      </w:r>
      <w:r w:rsidR="00E422CA">
        <w:rPr>
          <w:sz w:val="24"/>
        </w:rPr>
        <w:t>vlasnik motornih vozila.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 </w:t>
      </w:r>
      <w:r w:rsidR="003E18A3">
        <w:rPr>
          <w:sz w:val="24"/>
        </w:rPr>
        <w:t>09</w:t>
      </w:r>
      <w:r w:rsidR="00DC3DE5">
        <w:rPr>
          <w:sz w:val="24"/>
        </w:rPr>
        <w:t>.02.2018.g.</w:t>
      </w:r>
      <w:r w:rsidR="003E18A3">
        <w:rPr>
          <w:sz w:val="24"/>
        </w:rPr>
        <w:t xml:space="preserve"> i 13.04.2018.g.</w:t>
      </w:r>
      <w:r w:rsidR="00AB1166">
        <w:rPr>
          <w:sz w:val="24"/>
        </w:rPr>
        <w:t xml:space="preserve">, </w:t>
      </w:r>
      <w:r w:rsidR="004524B4">
        <w:rPr>
          <w:sz w:val="24"/>
        </w:rPr>
        <w:t xml:space="preserve">bruto </w:t>
      </w:r>
      <w:r w:rsidR="00AB1166">
        <w:rPr>
          <w:sz w:val="24"/>
        </w:rPr>
        <w:t>bilancu</w:t>
      </w:r>
      <w:r w:rsidR="003A5C41">
        <w:rPr>
          <w:sz w:val="24"/>
        </w:rPr>
        <w:t xml:space="preserve"> </w:t>
      </w:r>
      <w:r w:rsidR="00516FB0">
        <w:rPr>
          <w:sz w:val="24"/>
        </w:rPr>
        <w:t xml:space="preserve">sa stanjem na dan </w:t>
      </w:r>
      <w:r w:rsidR="00124948">
        <w:rPr>
          <w:sz w:val="24"/>
        </w:rPr>
        <w:t>31.12.</w:t>
      </w:r>
      <w:r w:rsidR="00F47AE3">
        <w:rPr>
          <w:sz w:val="24"/>
        </w:rPr>
        <w:t>2015.g. i 31.12.2016.g</w:t>
      </w:r>
      <w:r w:rsidR="00124948">
        <w:rPr>
          <w:sz w:val="24"/>
        </w:rPr>
        <w:t>.</w:t>
      </w:r>
      <w:r w:rsidR="00061DE6">
        <w:rPr>
          <w:sz w:val="24"/>
        </w:rPr>
        <w:t xml:space="preserve"> te </w:t>
      </w:r>
      <w:r>
        <w:rPr>
          <w:sz w:val="24"/>
        </w:rPr>
        <w:t>ovjerovljeni prokazni popis imovine</w:t>
      </w:r>
      <w:r w:rsidR="00246196">
        <w:rPr>
          <w:sz w:val="24"/>
        </w:rPr>
        <w:t>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AC0AA6">
        <w:rPr>
          <w:sz w:val="24"/>
        </w:rPr>
        <w:t>13.04</w:t>
      </w:r>
      <w:r w:rsidR="00246196">
        <w:rPr>
          <w:sz w:val="24"/>
        </w:rPr>
        <w:t xml:space="preserve">.2018.g. </w:t>
      </w:r>
      <w:r>
        <w:rPr>
          <w:sz w:val="24"/>
        </w:rPr>
        <w:t xml:space="preserve">proizlazi da dužnik u Očevidniku redoslijeda osnova za plaćanje ima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247163">
        <w:rPr>
          <w:sz w:val="24"/>
        </w:rPr>
        <w:t>120</w:t>
      </w:r>
      <w:r>
        <w:rPr>
          <w:sz w:val="24"/>
        </w:rPr>
        <w:t xml:space="preserve"> dana u iznosu od </w:t>
      </w:r>
      <w:r w:rsidR="00AC0AA6">
        <w:rPr>
          <w:sz w:val="24"/>
        </w:rPr>
        <w:t>38.369,56</w:t>
      </w:r>
      <w:r>
        <w:rPr>
          <w:sz w:val="24"/>
        </w:rPr>
        <w:t xml:space="preserve"> kn, 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F719C5" w:rsidP="00DE0BBB" w:rsidR="00F719C5">
      <w:pPr>
        <w:ind w:firstLine="720"/>
        <w:jc w:val="both"/>
        <w:rPr>
          <w:sz w:val="24"/>
        </w:rPr>
      </w:pPr>
    </w:p>
    <w:p w:rsidRDefault="00F46B28" w:rsidP="00DE0BBB" w:rsidR="00F46B28">
      <w:pPr>
        <w:ind w:firstLine="720"/>
        <w:jc w:val="both"/>
        <w:rPr>
          <w:sz w:val="24"/>
        </w:rPr>
      </w:pPr>
    </w:p>
    <w:p w:rsidRDefault="00F46B28" w:rsidP="00DE0BBB" w:rsidR="00F46B28">
      <w:pPr>
        <w:ind w:firstLine="720"/>
        <w:jc w:val="both"/>
        <w:rPr>
          <w:sz w:val="24"/>
        </w:rPr>
      </w:pPr>
    </w:p>
    <w:p w:rsidRDefault="00F46B28" w:rsidP="00DE0BBB" w:rsidR="00F46B28">
      <w:pPr>
        <w:ind w:firstLine="720"/>
        <w:jc w:val="both"/>
        <w:rPr>
          <w:sz w:val="24"/>
        </w:rPr>
      </w:pPr>
    </w:p>
    <w:p w:rsidRDefault="00F46B28" w:rsidP="00DE0BBB" w:rsidR="00F46B28">
      <w:pPr>
        <w:ind w:firstLine="720"/>
        <w:jc w:val="both"/>
        <w:rPr>
          <w:sz w:val="24"/>
        </w:rPr>
      </w:pPr>
    </w:p>
    <w:p w:rsidRDefault="00F46B28" w:rsidP="00F46B28" w:rsidR="00F46B28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 w:rsidR="00F73984">
        <w:rPr>
          <w:b/>
          <w:sz w:val="24"/>
        </w:rPr>
        <w:t>144/2018-14</w:t>
      </w:r>
    </w:p>
    <w:p w:rsidRDefault="00F46B28" w:rsidP="00F46B28" w:rsidR="00F46B28">
      <w:pPr>
        <w:ind w:firstLine="720"/>
        <w:jc w:val="right"/>
        <w:rPr>
          <w:b/>
          <w:sz w:val="24"/>
        </w:rPr>
      </w:pPr>
    </w:p>
    <w:p w:rsidRDefault="00F46B28" w:rsidP="00F46B28" w:rsidR="00F46B28">
      <w:pPr>
        <w:ind w:firstLine="720"/>
        <w:jc w:val="right"/>
        <w:rPr>
          <w:b/>
          <w:sz w:val="24"/>
        </w:rPr>
      </w:pP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</w:r>
      <w:r w:rsidR="00F73984">
        <w:rPr>
          <w:sz w:val="24"/>
        </w:rPr>
        <w:t xml:space="preserve">S obzirom da </w:t>
      </w:r>
      <w:r>
        <w:rPr>
          <w:sz w:val="24"/>
        </w:rPr>
        <w:t>je</w:t>
      </w:r>
      <w:r w:rsidR="002D449D">
        <w:rPr>
          <w:sz w:val="24"/>
        </w:rPr>
        <w:t xml:space="preserve"> na temelju iskaza </w:t>
      </w:r>
      <w:r w:rsidR="00B03FB4">
        <w:rPr>
          <w:sz w:val="24"/>
        </w:rPr>
        <w:t>zak.zastup</w:t>
      </w:r>
      <w:r w:rsidR="004D4F23">
        <w:rPr>
          <w:sz w:val="24"/>
        </w:rPr>
        <w:t>nice</w:t>
      </w:r>
      <w:r w:rsidR="00D2204C">
        <w:rPr>
          <w:sz w:val="24"/>
        </w:rPr>
        <w:t xml:space="preserve"> dužnika, te </w:t>
      </w:r>
      <w:r w:rsidR="0069450C">
        <w:rPr>
          <w:sz w:val="24"/>
        </w:rPr>
        <w:t xml:space="preserve">priložene </w:t>
      </w:r>
      <w:r w:rsidR="00EE3ABC">
        <w:rPr>
          <w:sz w:val="24"/>
        </w:rPr>
        <w:t>bruto bilance s</w:t>
      </w:r>
      <w:r w:rsidR="0069450C">
        <w:rPr>
          <w:sz w:val="24"/>
        </w:rPr>
        <w:t xml:space="preserve">a </w:t>
      </w:r>
      <w:r w:rsidR="00EE3ABC">
        <w:rPr>
          <w:sz w:val="24"/>
        </w:rPr>
        <w:t xml:space="preserve">stanjem na dan </w:t>
      </w:r>
      <w:r w:rsidR="00AC0AA6">
        <w:rPr>
          <w:sz w:val="24"/>
        </w:rPr>
        <w:t>31.12.2016.g</w:t>
      </w:r>
      <w:r w:rsidR="00516FB0">
        <w:rPr>
          <w:sz w:val="24"/>
        </w:rPr>
        <w:t>.</w:t>
      </w:r>
      <w:r w:rsidR="004D4F23">
        <w:rPr>
          <w:sz w:val="24"/>
        </w:rPr>
        <w:t xml:space="preserve"> </w:t>
      </w:r>
      <w:r w:rsidR="00325E30">
        <w:rPr>
          <w:sz w:val="24"/>
        </w:rPr>
        <w:t xml:space="preserve">i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325E30">
        <w:rPr>
          <w:sz w:val="24"/>
        </w:rPr>
        <w:t xml:space="preserve"> je zakonska zastupnica potvrdila</w:t>
      </w:r>
      <w:r w:rsidR="003F1B4E">
        <w:rPr>
          <w:sz w:val="24"/>
        </w:rPr>
        <w:t xml:space="preserve"> u priloženom ovjerovljenom prokaznom popisu imovine,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F73984">
        <w:rPr>
          <w:sz w:val="24"/>
        </w:rPr>
        <w:t>03.svibnja</w:t>
      </w:r>
      <w:r w:rsidR="00F4405B">
        <w:rPr>
          <w:sz w:val="24"/>
        </w:rPr>
        <w:t xml:space="preserve">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4386"/>
    <w:rsid w:val="0003642B"/>
    <w:rsid w:val="000365D9"/>
    <w:rsid w:val="00051F95"/>
    <w:rsid w:val="00061DE6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2EF6"/>
    <w:rsid w:val="000E6CA7"/>
    <w:rsid w:val="000F0C2C"/>
    <w:rsid w:val="000F2379"/>
    <w:rsid w:val="001109DE"/>
    <w:rsid w:val="001115E2"/>
    <w:rsid w:val="001230A5"/>
    <w:rsid w:val="00124948"/>
    <w:rsid w:val="00133C4F"/>
    <w:rsid w:val="00144857"/>
    <w:rsid w:val="00173F5D"/>
    <w:rsid w:val="001750BA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65332"/>
    <w:rsid w:val="002A129D"/>
    <w:rsid w:val="002B196A"/>
    <w:rsid w:val="002D449D"/>
    <w:rsid w:val="002E14D9"/>
    <w:rsid w:val="002E4E00"/>
    <w:rsid w:val="002F5E6D"/>
    <w:rsid w:val="00321893"/>
    <w:rsid w:val="00325E30"/>
    <w:rsid w:val="00327FDB"/>
    <w:rsid w:val="003329AE"/>
    <w:rsid w:val="00335128"/>
    <w:rsid w:val="00336E44"/>
    <w:rsid w:val="00345B4A"/>
    <w:rsid w:val="003540FC"/>
    <w:rsid w:val="0035790F"/>
    <w:rsid w:val="00366FA7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4E92"/>
    <w:rsid w:val="006237D0"/>
    <w:rsid w:val="0063107F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E473A"/>
    <w:rsid w:val="007F114F"/>
    <w:rsid w:val="007F42E6"/>
    <w:rsid w:val="008002DE"/>
    <w:rsid w:val="00800C91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300D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65FD"/>
    <w:rsid w:val="00D27848"/>
    <w:rsid w:val="00D30FA1"/>
    <w:rsid w:val="00D32CE1"/>
    <w:rsid w:val="00D376BB"/>
    <w:rsid w:val="00D41D78"/>
    <w:rsid w:val="00D6036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E04934"/>
    <w:rsid w:val="00E1246C"/>
    <w:rsid w:val="00E15816"/>
    <w:rsid w:val="00E16C72"/>
    <w:rsid w:val="00E422CA"/>
    <w:rsid w:val="00E46541"/>
    <w:rsid w:val="00E477B2"/>
    <w:rsid w:val="00E52047"/>
    <w:rsid w:val="00E6022E"/>
    <w:rsid w:val="00E632B3"/>
    <w:rsid w:val="00E873A4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38901.92</izvorni_sadrzaj>
    <derivirana_varijabla naziv="DomainObject.Predmet.InicijalnaVrijednost_1">38901.92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N.I.K. GRUPA j.d.o.o. za proizvodnju, ugostiteljstvo, građenje, trgovinu i usluge</izvorni_sadrzaj>
    <derivirana_varijabla naziv="DomainObject.Predmet.ProtustrankaFormated_1">  N.I.K. GRUPA j.d.o.o. za proizvodnju, ugostiteljstvo, građenje, trgovinu i usluge</derivirana_varijabla>
  </DomainObject.Predmet.ProtustrankaFormated>
  <DomainObject.Predmet.ProtustrankaFormatedOIB>
    <izvorni_sadrzaj>  N.I.K. GRUPA j.d.o.o. za proizvodnju, ugostiteljstvo, građenje, trgovinu i usluge, OIB 56885296194</izvorni_sadrzaj>
    <derivirana_varijabla naziv="DomainObject.Predmet.ProtustrankaFormatedOIB_1">  N.I.K. GRUPA j.d.o.o. za proizvodnju, ugostiteljstvo, građenje, trgovinu i usluge, OIB 56885296194</derivirana_varijabla>
  </DomainObject.Predmet.ProtustrankaFormatedOIB>
  <DomainObject.Predmet.ProtustrankaFormatedWithAdress>
    <izvorni_sadrzaj> N.I.K. GRUPA j.d.o.o. za proizvodnju, ugostiteljstvo, građenje, trgovinu i usluge, Alojzija Stepinca 37, 35252 Sibinj</izvorni_sadrzaj>
    <derivirana_varijabla naziv="DomainObject.Predmet.ProtustrankaFormatedWithAdress_1"> N.I.K. GRUPA j.d.o.o. za proizvodnju, ugostiteljstvo, građenje, trgovinu i usluge, Alojzija Stepinca 37, 35252 Sibinj</derivirana_varijabla>
  </DomainObject.Predmet.ProtustrankaFormatedWithAdress>
  <DomainObject.Predmet.ProtustrankaFormatedWithAdressOIB>
    <izvorni_sadrzaj> N.I.K. GRUPA j.d.o.o. za proizvodnju, ugostiteljstvo, građenje, trgovinu i usluge, OIB 56885296194, Alojzija Stepinca 37, 35252 Sibinj</izvorni_sadrzaj>
    <derivirana_varijabla naziv="DomainObject.Predmet.ProtustrankaFormatedWithAdressOIB_1"> N.I.K. GRUPA j.d.o.o. za proizvodnju, ugostiteljstvo, građenje, trgovinu i usluge, OIB 56885296194, Alojzija Stepinca 37, 35252 Sibinj</derivirana_varijabla>
  </DomainObject.Predmet.ProtustrankaFormatedWithAdressOIB>
  <DomainObject.Predmet.ProtustrankaWithAdress>
    <izvorni_sadrzaj>N.I.K. GRUPA j.d.o.o. za proizvodnju, ugostiteljstvo, građenje, trgovinu i usluge Alojzija Stepinca 37, 35252 Sibinj</izvorni_sadrzaj>
    <derivirana_varijabla naziv="DomainObject.Predmet.ProtustrankaWithAdress_1">N.I.K. GRUPA j.d.o.o. za proizvodnju, ugostiteljstvo, građenje, trgovinu i usluge Alojzija Stepinca 37, 35252 Sibinj</derivirana_varijabla>
  </DomainObject.Predmet.ProtustrankaWithAdress>
  <DomainObject.Predmet.ProtustrankaWithAdressOIB>
    <izvorni_sadrzaj>N.I.K. GRUPA j.d.o.o. za proizvodnju, ugostiteljstvo, građenje, trgovinu i usluge, OIB 56885296194, Alojzija Stepinca 37, 35252 Sibinj</izvorni_sadrzaj>
    <derivirana_varijabla naziv="DomainObject.Predmet.ProtustrankaWithAdressOIB_1">N.I.K. GRUPA j.d.o.o. za proizvodnju, ugostiteljstvo, građenje, trgovinu i usluge, OIB 56885296194, Alojzija Stepinca 37, 35252 Sibinj</derivirana_varijabla>
  </DomainObject.Predmet.ProtustrankaWithAdressOIB>
  <DomainObject.Predmet.ProtustrankaNazivFormated>
    <izvorni_sadrzaj>N.I.K. GRUPA j.d.o.o. za proizvodnju, ugostiteljstvo, građenje, trgovinu i usluge</izvorni_sadrzaj>
    <derivirana_varijabla naziv="DomainObject.Predmet.ProtustrankaNazivFormated_1">N.I.K. GRUPA j.d.o.o. za proizvodnju, ugostiteljstvo, građenje, trgovinu i usluge</derivirana_varijabla>
  </DomainObject.Predmet.ProtustrankaNazivFormated>
  <DomainObject.Predmet.ProtustrankaNazivFormatedOIB>
    <izvorni_sadrzaj>N.I.K. GRUPA j.d.o.o. za proizvodnju, ugostiteljstvo, građenje, trgovinu i usluge, OIB 56885296194</izvorni_sadrzaj>
    <derivirana_varijabla naziv="DomainObject.Predmet.ProtustrankaNazivFormatedOIB_1">N.I.K. GRUPA j.d.o.o. za proizvodnju, ugostiteljstvo, građenje, trgovinu i usluge, OIB 56885296194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N.I.K. GRUPA j.d.o.o. za proizvodnju, ugostiteljstvo, građenje, trgovinu i usluge</item>
    </izvorni_sadrzaj>
    <derivirana_varijabla naziv="DomainObject.Predmet.ProtuStrankaListFormated_1">
      <item>N.I.K. GRUPA j.d.o.o. za proizvodnju, ugostiteljstvo, građenje, trgovinu i usluge</item>
    </derivirana_varijabla>
  </DomainObject.Predmet.ProtuStrankaListFormated>
  <DomainObject.Predmet.ProtuStrankaListFormatedOIB>
    <izvorni_sadrzaj>
      <item>N.I.K. GRUPA j.d.o.o. za proizvodnju, ugostiteljstvo, građenje, trgovinu i usluge, OIB 56885296194</item>
    </izvorni_sadrzaj>
    <derivirana_varijabla naziv="DomainObject.Predmet.ProtuStrankaListFormatedOIB_1">
      <item>N.I.K. GRUPA j.d.o.o. za proizvodnju, ugostiteljstvo, građenje, trgovinu i usluge, OIB 56885296194</item>
    </derivirana_varijabla>
  </DomainObject.Predmet.ProtuStrankaListFormatedOIB>
  <DomainObject.Predmet.ProtuStrankaListFormatedWithAdress>
    <izvorni_sadrzaj>
      <item>N.I.K. GRUPA j.d.o.o. za proizvodnju, ugostiteljstvo, građenje, trgovinu i usluge, Alojzija Stepinca 37, 35252 Sibinj</item>
    </izvorni_sadrzaj>
    <derivirana_varijabla naziv="DomainObject.Predmet.ProtuStrankaListFormatedWithAdress_1">
      <item>N.I.K. GRUPA j.d.o.o. za proizvodnju, ugostiteljstvo, građenje, trgovinu i usluge, Alojzija Stepinca 37, 35252 Sibinj</item>
    </derivirana_varijabla>
  </DomainObject.Predmet.ProtuStrankaListFormatedWithAdress>
  <DomainObject.Predmet.ProtuStrankaListFormatedWithAdressOIB>
    <izvorni_sadrzaj>
      <item>N.I.K. GRUPA j.d.o.o. za proizvodnju, ugostiteljstvo, građenje, trgovinu i usluge, OIB 56885296194, Alojzija Stepinca 37, 35252 Sibinj</item>
    </izvorni_sadrzaj>
    <derivirana_varijabla naziv="DomainObject.Predmet.ProtuStrankaListFormatedWithAdressOIB_1">
      <item>N.I.K. GRUPA j.d.o.o. za proizvodnju, ugostiteljstvo, građenje, trgovinu i usluge, OIB 56885296194, Alojzija Stepinca 37, 35252 Sibinj</item>
    </derivirana_varijabla>
  </DomainObject.Predmet.ProtuStrankaListFormatedWithAdressOIB>
  <DomainObject.Predmet.ProtuStrankaListNazivFormated>
    <izvorni_sadrzaj>
      <item>N.I.K. GRUPA j.d.o.o. za proizvodnju, ugostiteljstvo, građenje, trgovinu i usluge</item>
    </izvorni_sadrzaj>
    <derivirana_varijabla naziv="DomainObject.Predmet.ProtuStrankaListNazivFormated_1">
      <item>N.I.K. GRUPA j.d.o.o. za proizvodnju, ugostiteljstvo, građenje, trgovinu i usluge</item>
    </derivirana_varijabla>
  </DomainObject.Predmet.ProtuStrankaListNazivFormated>
  <DomainObject.Predmet.ProtuStrankaListNazivFormatedOIB>
    <izvorni_sadrzaj>
      <item>N.I.K. GRUPA j.d.o.o. za proizvodnju, ugostiteljstvo, građenje, trgovinu i usluge, OIB 56885296194</item>
    </izvorni_sadrzaj>
    <derivirana_varijabla naziv="DomainObject.Predmet.ProtuStrankaListNazivFormatedOIB_1">
      <item>N.I.K. GRUPA j.d.o.o. za proizvodnju, ugostiteljstvo, građenje, trgovinu i usluge, OIB 56885296194</item>
    </derivirana_varijabla>
  </DomainObject.Predmet.ProtuStrankaListNazivFormatedOIB>
  <DomainObject.Predmet.OstaliListFormated>
    <izvorni_sadrzaj>
      <item>Ankica Batinić</item>
      <item>Krešimir Kmet</item>
    </izvorni_sadrzaj>
    <derivirana_varijabla naziv="DomainObject.Predmet.OstaliListFormated_1">
      <item>Ankica Batinić</item>
      <item>Krešimir Kmet</item>
    </derivirana_varijabla>
  </DomainObject.Predmet.OstaliListFormated>
  <DomainObject.Predmet.OstaliListFormatedOIB>
    <izvorni_sadrzaj>
      <item>Ankica Batinić, OIB 96706729931</item>
      <item>Krešimir Kmet</item>
    </izvorni_sadrzaj>
    <derivirana_varijabla naziv="DomainObject.Predmet.OstaliListFormatedOIB_1">
      <item>Ankica Batinić, OIB 96706729931</item>
      <item>Krešimir Kmet</item>
    </derivirana_varijabla>
  </DomainObject.Predmet.OstaliListFormatedOIB>
  <DomainObject.Predmet.OstaliListFormatedWithAdress>
    <izvorni_sadrzaj>
      <item>Ankica Batinić, Alojzija Stepinca 37, 35252 Sibinj</item>
      <item>Krešimir Kmet, Augusta Cesarca 16, 35000 Slavonski Brod</item>
    </izvorni_sadrzaj>
    <derivirana_varijabla naziv="DomainObject.Predmet.OstaliListFormatedWithAdress_1">
      <item>Ankica Batinić, Alojzija Stepinca 37, 35252 Sibinj</item>
      <item>Krešimir Kmet, Augusta Cesarca 16, 35000 Slavonski Brod</item>
    </derivirana_varijabla>
  </DomainObject.Predmet.OstaliListFormatedWithAdress>
  <DomainObject.Predmet.OstaliListFormatedWithAdressOIB>
    <izvorni_sadrzaj>
      <item>Ankica Batinić, OIB 96706729931, Alojzija Stepinca 37, 35252 Sibinj</item>
      <item>Krešimir Kmet, Augusta Cesarca 16, 35000 Slavonski Brod</item>
    </izvorni_sadrzaj>
    <derivirana_varijabla naziv="DomainObject.Predmet.OstaliListFormatedWithAdressOIB_1">
      <item>Ankica Batinić, OIB 96706729931, Alojzija Stepinca 37, 35252 Sibinj</item>
      <item>Krešimir Kmet, Augusta Cesarca 16, 35000 Slavonski Brod</item>
    </derivirana_varijabla>
  </DomainObject.Predmet.OstaliListFormatedWithAdressOIB>
  <DomainObject.Predmet.OstaliListNazivFormated>
    <izvorni_sadrzaj>
      <item>Ankica Batinić</item>
      <item>Krešimir Kmet</item>
    </izvorni_sadrzaj>
    <derivirana_varijabla naziv="DomainObject.Predmet.OstaliListNazivFormated_1">
      <item>Ankica Batinić</item>
      <item>Krešimir Kmet</item>
    </derivirana_varijabla>
  </DomainObject.Predmet.OstaliListNazivFormated>
  <DomainObject.Predmet.OstaliListNazivFormatedOIB>
    <izvorni_sadrzaj>
      <item>Ankica Batinić, OIB 96706729931</item>
      <item>Krešimir Kmet</item>
    </izvorni_sadrzaj>
    <derivirana_varijabla naziv="DomainObject.Predmet.OstaliListNazivFormatedOIB_1">
      <item>Ankica Batinić, OIB 96706729931</item>
      <item>Krešimir Kmet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N.I.K. GRUPA j.d.o.o. za proizvodnju, ugostiteljstvo, građenje, trgovinu i usluge</izvorni_sadrzaj>
    <derivirana_varijabla naziv="DomainObject.Predmet.ProtustrankaIDrugi_1">N.I.K. GRUPA j.d.o.o. za proizvodnju,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N.I.K. GRUPA j.d.o.o. za proizvodnju, ugostiteljstvo, građenje, trgovinu i usluge, OIB 56885296194, Alojzija Stepinca 37, 35252 Sibinj</izvorni_sadrzaj>
    <derivirana_varijabla naziv="DomainObject.Predmet.ProtustrankaIDrugiAdressOIB_1">N.I.K. GRUPA j.d.o.o. za proizvodnju, ugostiteljstvo, građenje, trgovinu i usluge, OIB 56885296194, Alojzija Stepinca 37,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N.I.K. GRUPA j.d.o.o. za proizvodnju, ugostiteljstvo, građenje, trgovinu i usluge</item>
      <item>Ankica Batinić</item>
      <item>Krešimir Kmet</item>
    </izvorni_sadrzaj>
    <derivirana_varijabla naziv="DomainObject.Predmet.SudioniciListNaziv_1">
      <item>Financijska agencija</item>
      <item>N.I.K. GRUPA j.d.o.o. za proizvodnju, ugostiteljstvo, građenje, trgovinu i usluge</item>
      <item>Ankica Batinić</item>
      <item>Krešimir Kmet</item>
    </derivirana_varijabla>
  </DomainObject.Predmet.SudioniciListNaziv>
  <DomainObject.Predmet.SudioniciListAdressOIB>
    <izvorni_sadrzaj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izvorni_sadrzaj>
    <derivirana_varijabla naziv="DomainObject.Predmet.SudioniciListAdressOIB_1"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56885296194</item>
      <item>, OIB 96706729931</item>
      <item>, OIB null</item>
    </izvorni_sadrzaj>
    <derivirana_varijabla naziv="DomainObject.Predmet.SudioniciListNazivOIB_1">
      <item>, OIB 85821130368</item>
      <item>, OIB 56885296194</item>
      <item>, OIB 96706729931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1103</properties:Words>
  <properties:Characters>6125</properties:Characters>
  <properties:Lines>145</properties:Lines>
  <properties:Paragraphs>40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2018-05-03T09:22:00Z</cp:lastPrinted>
  <dcterms:modified xmlns:xsi="http://www.w3.org/2001/XMLSchema-instance" xsi:type="dcterms:W3CDTF">2018-05-03T09:24:00Z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 NA UPLATU nema 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