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9ee83" w14:paraId="4b9ee83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C5439C">
        <w:t>St-7084</w:t>
      </w:r>
      <w:r w:rsidR="00C9030C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C5439C">
        <w:t xml:space="preserve"> </w:t>
      </w:r>
      <w:proofErr w:type="spellStart"/>
      <w:r w:rsidR="00C5439C" w:rsidRPr="00C5439C">
        <w:t>DaKota</w:t>
      </w:r>
      <w:proofErr w:type="spellEnd"/>
      <w:r w:rsidR="00C5439C" w:rsidRPr="00C5439C">
        <w:t xml:space="preserve"> d.o.o.</w:t>
      </w:r>
      <w:r w:rsidR="00C5439C">
        <w:t xml:space="preserve">., Zagreb, </w:t>
      </w:r>
      <w:proofErr w:type="spellStart"/>
      <w:r w:rsidR="00C5439C">
        <w:t>Voltino</w:t>
      </w:r>
      <w:proofErr w:type="spellEnd"/>
      <w:r w:rsidR="00C5439C">
        <w:t xml:space="preserve"> 46, OIB: </w:t>
      </w:r>
      <w:r w:rsidR="00C5439C" w:rsidRPr="00C5439C">
        <w:t>52498710298</w:t>
      </w:r>
      <w:r w:rsidR="00D73CAB">
        <w:t>,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C5439C">
        <w:t xml:space="preserve"> </w:t>
      </w:r>
      <w:proofErr w:type="spellStart"/>
      <w:r w:rsidR="00C5439C">
        <w:t>DaKota</w:t>
      </w:r>
      <w:proofErr w:type="spellEnd"/>
      <w:r w:rsidR="00C5439C">
        <w:t xml:space="preserve"> d.o.o</w:t>
      </w:r>
      <w:r w:rsidR="00C5439C" w:rsidRPr="00C5439C">
        <w:t xml:space="preserve">., Zagreb, </w:t>
      </w:r>
      <w:proofErr w:type="spellStart"/>
      <w:r w:rsidR="00C5439C" w:rsidRPr="00C5439C">
        <w:t>Voltino</w:t>
      </w:r>
      <w:proofErr w:type="spellEnd"/>
      <w:r w:rsidR="00C5439C" w:rsidRPr="00C5439C">
        <w:t xml:space="preserve"> 46, OIB: 52498710298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C5439C">
        <w:t xml:space="preserve"> </w:t>
      </w:r>
      <w:proofErr w:type="spellStart"/>
      <w:r w:rsidR="00C5439C" w:rsidRPr="00C5439C">
        <w:t>DaKota</w:t>
      </w:r>
      <w:proofErr w:type="spellEnd"/>
      <w:r w:rsidR="00C5439C" w:rsidRPr="00C5439C">
        <w:t xml:space="preserve"> d.o.o.., Zagreb, </w:t>
      </w:r>
      <w:proofErr w:type="spellStart"/>
      <w:r w:rsidR="00C5439C" w:rsidRPr="00C5439C">
        <w:t>Voltino</w:t>
      </w:r>
      <w:proofErr w:type="spellEnd"/>
      <w:r w:rsidR="00C5439C" w:rsidRPr="00C5439C">
        <w:t xml:space="preserve"> 46, OIB: 52498710298</w:t>
      </w:r>
      <w:r w:rsidR="00454E59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454E59">
        <w:t>9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lastRenderedPageBreak/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7B057D" w:rsidP="007B057D" w:rsidR="007B057D">
      <w:pPr>
        <w:ind w:firstLine="708" w:left="6372"/>
      </w:pPr>
      <w:r>
        <w:t xml:space="preserve">      </w:t>
      </w:r>
      <w:r w:rsidR="00063BA7">
        <w:t>Ivan Bešlić</w:t>
      </w:r>
      <w:r>
        <w:t>, v.r.</w:t>
      </w:r>
    </w:p>
    <w:p w:rsidRDefault="007B057D" w:rsidP="00720C69" w:rsidR="007B057D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7B057D" w:rsidP="00720C69" w:rsidR="007B057D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7C05" w:rsidR="00897C05">
      <w:r>
        <w:separator/>
      </w:r>
    </w:p>
  </w:endnote>
  <w:endnote w:id="0" w:type="continuationSeparator">
    <w:p w:rsidRDefault="00897C05" w:rsidR="00897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7C05" w:rsidR="00897C05">
      <w:r>
        <w:separator/>
      </w:r>
    </w:p>
  </w:footnote>
  <w:footnote w:id="0" w:type="continuationSeparator">
    <w:p w:rsidRDefault="00897C05" w:rsidR="00897C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BF777D">
      <w:t>7084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821"/>
    <w:rsid w:val="001D0DE2"/>
    <w:rsid w:val="001E3734"/>
    <w:rsid w:val="001E3C7E"/>
    <w:rsid w:val="001F1AC0"/>
    <w:rsid w:val="00203C4E"/>
    <w:rsid w:val="0021194A"/>
    <w:rsid w:val="00225373"/>
    <w:rsid w:val="00230357"/>
    <w:rsid w:val="00257DF9"/>
    <w:rsid w:val="00262F6F"/>
    <w:rsid w:val="00295D2E"/>
    <w:rsid w:val="002975CA"/>
    <w:rsid w:val="002A5290"/>
    <w:rsid w:val="002A6564"/>
    <w:rsid w:val="002C06AF"/>
    <w:rsid w:val="002C2165"/>
    <w:rsid w:val="002D053D"/>
    <w:rsid w:val="002E1D35"/>
    <w:rsid w:val="002E4830"/>
    <w:rsid w:val="002E4C8E"/>
    <w:rsid w:val="002F0F64"/>
    <w:rsid w:val="002F46A7"/>
    <w:rsid w:val="002F5365"/>
    <w:rsid w:val="002F7A23"/>
    <w:rsid w:val="003056A0"/>
    <w:rsid w:val="00311F45"/>
    <w:rsid w:val="00324DC7"/>
    <w:rsid w:val="00340A5E"/>
    <w:rsid w:val="0035057C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54E59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B69E0"/>
    <w:rsid w:val="004D0F42"/>
    <w:rsid w:val="004F7518"/>
    <w:rsid w:val="0050581F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1671E"/>
    <w:rsid w:val="00637EC9"/>
    <w:rsid w:val="006514AD"/>
    <w:rsid w:val="00655F3D"/>
    <w:rsid w:val="00672D42"/>
    <w:rsid w:val="00677C7E"/>
    <w:rsid w:val="006850C5"/>
    <w:rsid w:val="006915F7"/>
    <w:rsid w:val="00694191"/>
    <w:rsid w:val="006A1AEA"/>
    <w:rsid w:val="006A40D4"/>
    <w:rsid w:val="006A49CC"/>
    <w:rsid w:val="006A78A0"/>
    <w:rsid w:val="006C11A9"/>
    <w:rsid w:val="007005C6"/>
    <w:rsid w:val="007007A0"/>
    <w:rsid w:val="00724305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B057D"/>
    <w:rsid w:val="007C2B48"/>
    <w:rsid w:val="007D6164"/>
    <w:rsid w:val="0080000A"/>
    <w:rsid w:val="008031F2"/>
    <w:rsid w:val="00831091"/>
    <w:rsid w:val="00847911"/>
    <w:rsid w:val="00853818"/>
    <w:rsid w:val="008578A3"/>
    <w:rsid w:val="00865825"/>
    <w:rsid w:val="0087007D"/>
    <w:rsid w:val="00886077"/>
    <w:rsid w:val="00897C05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458FA"/>
    <w:rsid w:val="0095018F"/>
    <w:rsid w:val="00953B55"/>
    <w:rsid w:val="0097298D"/>
    <w:rsid w:val="00977111"/>
    <w:rsid w:val="00980931"/>
    <w:rsid w:val="00980C1D"/>
    <w:rsid w:val="00980CB5"/>
    <w:rsid w:val="009825F6"/>
    <w:rsid w:val="009A5504"/>
    <w:rsid w:val="009B3468"/>
    <w:rsid w:val="009B6E04"/>
    <w:rsid w:val="009C25A7"/>
    <w:rsid w:val="009C7517"/>
    <w:rsid w:val="009D6A0D"/>
    <w:rsid w:val="00A03A03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65371"/>
    <w:rsid w:val="00B66465"/>
    <w:rsid w:val="00B75F7A"/>
    <w:rsid w:val="00B8211D"/>
    <w:rsid w:val="00B91F18"/>
    <w:rsid w:val="00BA0CB9"/>
    <w:rsid w:val="00BD5D44"/>
    <w:rsid w:val="00BD61E7"/>
    <w:rsid w:val="00BE051A"/>
    <w:rsid w:val="00BE4F1C"/>
    <w:rsid w:val="00BF06D9"/>
    <w:rsid w:val="00BF777D"/>
    <w:rsid w:val="00C138A5"/>
    <w:rsid w:val="00C23829"/>
    <w:rsid w:val="00C309CC"/>
    <w:rsid w:val="00C36C8B"/>
    <w:rsid w:val="00C44E65"/>
    <w:rsid w:val="00C53584"/>
    <w:rsid w:val="00C5439C"/>
    <w:rsid w:val="00C6016B"/>
    <w:rsid w:val="00C9030C"/>
    <w:rsid w:val="00CA7AF2"/>
    <w:rsid w:val="00CB15AE"/>
    <w:rsid w:val="00CB23CF"/>
    <w:rsid w:val="00CC1793"/>
    <w:rsid w:val="00CD0DB0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63EA8"/>
    <w:rsid w:val="00D6524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B5142"/>
    <w:rsid w:val="00DC28CC"/>
    <w:rsid w:val="00DC5C55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7084</izvorni_sadrzaj>
    <derivirana_varijabla naziv="DomainObject.Predmet.Broj_1">7084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St-7084/2016</izvorni_sadrzaj>
    <derivirana_varijabla naziv="DomainObject.Predmet.OznakaBroj_1">St-7084/2016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DaKota d.o.o. zastupanog po punomoćniku DARIO KOTA</izvorni_sadrzaj>
    <derivirana_varijabla naziv="DomainObject.Predmet.ProtustrankaFormated_1">  DaKota d.o.o. zastupanog po punomoćniku DARIO KOTA</derivirana_varijabla>
  </DomainObject.Predmet.ProtustrankaFormated>
  <DomainObject.Predmet.ProtustrankaFormatedOIB>
    <izvorni_sadrzaj>  DaKota d.o.o., OIB 52498710298 zastupanog po punomoćniku DARIO KOTA</izvorni_sadrzaj>
    <derivirana_varijabla naziv="DomainObject.Predmet.ProtustrankaFormatedOIB_1">  DaKota d.o.o., OIB 52498710298 zastupanog po punomoćniku DARIO KOTA</derivirana_varijabla>
  </DomainObject.Predmet.ProtustrankaFormatedOIB>
  <DomainObject.Predmet.ProtustrankaFormatedWithAdress>
    <izvorni_sadrzaj> DaKota d.o.o., Voltino 46, 10000 Zagreb zastupanog po punomoćniku DARIO KOTA</izvorni_sadrzaj>
    <derivirana_varijabla naziv="DomainObject.Predmet.ProtustrankaFormatedWithAdress_1"> DaKota d.o.o., Voltino 46, 10000 Zagreb zastupanog po punomoćniku DARIO KOTA</derivirana_varijabla>
  </DomainObject.Predmet.ProtustrankaFormatedWithAdress>
  <DomainObject.Predmet.ProtustrankaFormatedWithAdressOIB>
    <izvorni_sadrzaj> DaKota d.o.o., OIB 52498710298, Voltino 46, 10000 Zagreb zastupanog po punomoćniku DARIO KOTA</izvorni_sadrzaj>
    <derivirana_varijabla naziv="DomainObject.Predmet.ProtustrankaFormatedWithAdressOIB_1"> DaKota d.o.o., OIB 52498710298, Voltino 46, 10000 Zagreb zastupanog po punomoćniku DARIO KOTA</derivirana_varijabla>
  </DomainObject.Predmet.ProtustrankaFormatedWithAdressOIB>
  <DomainObject.Predmet.ProtustrankaWithAdress>
    <izvorni_sadrzaj>DaKota d.o.o. Voltino 46, 10000 Zagreb</izvorni_sadrzaj>
    <derivirana_varijabla naziv="DomainObject.Predmet.ProtustrankaWithAdress_1">DaKota d.o.o. Voltino 46, 10000 Zagreb</derivirana_varijabla>
  </DomainObject.Predmet.ProtustrankaWithAdress>
  <DomainObject.Predmet.ProtustrankaWithAdressOIB>
    <izvorni_sadrzaj>DaKota d.o.o., OIB 52498710298, Voltino 46, 10000 Zagreb</izvorni_sadrzaj>
    <derivirana_varijabla naziv="DomainObject.Predmet.ProtustrankaWithAdressOIB_1">DaKota d.o.o., OIB 52498710298, Voltino 46, 10000 Zagreb</derivirana_varijabla>
  </DomainObject.Predmet.ProtustrankaWithAdressOIB>
  <DomainObject.Predmet.ProtustrankaNazivFormated>
    <izvorni_sadrzaj>DaKota d.o.o.</izvorni_sadrzaj>
    <derivirana_varijabla naziv="DomainObject.Predmet.ProtustrankaNazivFormated_1">DaKota d.o.o.</derivirana_varijabla>
  </DomainObject.Predmet.ProtustrankaNazivFormated>
  <DomainObject.Predmet.ProtustrankaNazivFormatedOIB>
    <izvorni_sadrzaj>DaKota d.o.o., OIB 52498710298</izvorni_sadrzaj>
    <derivirana_varijabla naziv="DomainObject.Predmet.ProtustrankaNazivFormatedOIB_1">DaKota d.o.o., OIB 52498710298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DaKota d.o.o. zastupanog po punomoćniku DARIO KOTA</item>
    </izvorni_sadrzaj>
    <derivirana_varijabla naziv="DomainObject.Predmet.ProtuStrankaListFormated_1">
      <item>DaKota d.o.o. zastupanog po punomoćniku DARIO KOTA</item>
    </derivirana_varijabla>
  </DomainObject.Predmet.ProtuStrankaListFormated>
  <DomainObject.Predmet.ProtuStrankaListFormatedOIB>
    <izvorni_sadrzaj>
      <item>DaKota d.o.o., OIB 52498710298 zastupanog po punomoćniku DARIO KOTA</item>
    </izvorni_sadrzaj>
    <derivirana_varijabla naziv="DomainObject.Predmet.ProtuStrankaListFormatedOIB_1">
      <item>DaKota d.o.o., OIB 52498710298 zastupanog po punomoćniku DARIO KOTA</item>
    </derivirana_varijabla>
  </DomainObject.Predmet.ProtuStrankaListFormatedOIB>
  <DomainObject.Predmet.ProtuStrankaListFormatedWithAdress>
    <izvorni_sadrzaj>
      <item>DaKota d.o.o., Voltino 46, 10000 Zagreb zastupanog po punomoćniku DARIO KOTA</item>
    </izvorni_sadrzaj>
    <derivirana_varijabla naziv="DomainObject.Predmet.ProtuStrankaListFormatedWithAdress_1">
      <item>DaKota d.o.o., Voltino 46, 10000 Zagreb zastupanog po punomoćniku DARIO KOTA</item>
    </derivirana_varijabla>
  </DomainObject.Predmet.ProtuStrankaListFormatedWithAdress>
  <DomainObject.Predmet.ProtuStrankaListFormatedWithAdressOIB>
    <izvorni_sadrzaj>
      <item>DaKota d.o.o., OIB 52498710298, Voltino 46, 10000 Zagreb zastupanog po punomoćniku DARIO KOTA</item>
    </izvorni_sadrzaj>
    <derivirana_varijabla naziv="DomainObject.Predmet.ProtuStrankaListFormatedWithAdressOIB_1">
      <item>DaKota d.o.o., OIB 52498710298, Voltino 46, 10000 Zagreb zastupanog po punomoćniku DARIO KOTA</item>
    </derivirana_varijabla>
  </DomainObject.Predmet.ProtuStrankaListFormatedWithAdressOIB>
  <DomainObject.Predmet.ProtuStrankaListNazivFormated>
    <izvorni_sadrzaj>
      <item>DaKota d.o.o.</item>
    </izvorni_sadrzaj>
    <derivirana_varijabla naziv="DomainObject.Predmet.ProtuStrankaListNazivFormated_1">
      <item>DaKota d.o.o.</item>
    </derivirana_varijabla>
  </DomainObject.Predmet.ProtuStrankaListNazivFormated>
  <DomainObject.Predmet.ProtuStrankaListNazivFormatedOIB>
    <izvorni_sadrzaj>
      <item>DaKota d.o.o., OIB 52498710298</item>
    </izvorni_sadrzaj>
    <derivirana_varijabla naziv="DomainObject.Predmet.ProtuStrankaListNazivFormatedOIB_1">
      <item>DaKota d.o.o., OIB 52498710298</item>
    </derivirana_varijabla>
  </DomainObject.Predmet.ProtuStrankaListNazivFormatedOIB>
  <DomainObject.Predmet.OstaliListFormated>
    <izvorni_sadrzaj>
      <item>DARIO KOTA punomoćnik sudionika u postupku DaKota d.o.o.</item>
    </izvorni_sadrzaj>
    <derivirana_varijabla naziv="DomainObject.Predmet.OstaliListFormated_1">
      <item>DARIO KOTA punomoćnik sudionika u postupku DaKota d.o.o.</item>
    </derivirana_varijabla>
  </DomainObject.Predmet.OstaliListFormated>
  <DomainObject.Predmet.OstaliListFormatedOIB>
    <izvorni_sadrzaj>
      <item>DARIO KOTA, OIB 44847360665 punomoćnik sudionika u postupku DaKota d.o.o.</item>
    </izvorni_sadrzaj>
    <derivirana_varijabla naziv="DomainObject.Predmet.OstaliListFormatedOIB_1">
      <item>DARIO KOTA, OIB 44847360665 punomoćnik sudionika u postupku DaKota d.o.o.</item>
    </derivirana_varijabla>
  </DomainObject.Predmet.OstaliListFormatedOIB>
  <DomainObject.Predmet.OstaliListFormatedWithAdress>
    <izvorni_sadrzaj>
      <item>DARIO KOTA, HRGOVIĆI 33, 10000 Zagreb punomoćnik sudionika u postupku DaKota d.o.o.</item>
    </izvorni_sadrzaj>
    <derivirana_varijabla naziv="DomainObject.Predmet.OstaliListFormatedWithAdress_1">
      <item>DARIO KOTA, HRGOVIĆI 33, 10000 Zagreb punomoćnik sudionika u postupku DaKota d.o.o.</item>
    </derivirana_varijabla>
  </DomainObject.Predmet.OstaliListFormatedWithAdress>
  <DomainObject.Predmet.OstaliListFormatedWithAdressOIB>
    <izvorni_sadrzaj>
      <item>DARIO KOTA, OIB 44847360665, HRGOVIĆI 33, 10000 Zagreb punomoćnik sudionika u postupku DaKota d.o.o.</item>
    </izvorni_sadrzaj>
    <derivirana_varijabla naziv="DomainObject.Predmet.OstaliListFormatedWithAdressOIB_1">
      <item>DARIO KOTA, OIB 44847360665, HRGOVIĆI 33, 10000 Zagreb punomoćnik sudionika u postupku DaKota d.o.o.</item>
    </derivirana_varijabla>
  </DomainObject.Predmet.OstaliListFormatedWithAdressOIB>
  <DomainObject.Predmet.OstaliListNazivFormated>
    <izvorni_sadrzaj>
      <item>DARIO KOTA</item>
    </izvorni_sadrzaj>
    <derivirana_varijabla naziv="DomainObject.Predmet.OstaliListNazivFormated_1">
      <item>DARIO KOTA</item>
    </derivirana_varijabla>
  </DomainObject.Predmet.OstaliListNazivFormated>
  <DomainObject.Predmet.OstaliListNazivFormatedOIB>
    <izvorni_sadrzaj>
      <item>DARIO KOTA, OIB 44847360665</item>
    </izvorni_sadrzaj>
    <derivirana_varijabla naziv="DomainObject.Predmet.OstaliListNazivFormatedOIB_1">
      <item>DARIO KOTA, OIB 44847360665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DaKota d.o.o.</izvorni_sadrzaj>
    <derivirana_varijabla naziv="DomainObject.Predmet.ProtustrankaIDrugi_1">DaKota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DaKota d.o.o., OIB 52498710298, Voltino 46, 10000 Zagreb</izvorni_sadrzaj>
    <derivirana_varijabla naziv="DomainObject.Predmet.ProtustrankaIDrugiAdressOIB_1">DaKota d.o.o., OIB 52498710298, Voltino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DaKota d.o.o.</item>
      <item>DARIO KOTA</item>
    </izvorni_sadrzaj>
    <derivirana_varijabla naziv="DomainObject.Predmet.SudioniciListNaziv_1">
      <item>FINA Regionalni centar Zagreb</item>
      <item>DaKota d.o.o.</item>
      <item>DARIO KOTA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DaKota d.o.o., OIB 52498710298, Voltino 46,10000 Zagreb</item>
      <item>DARIO KOTA, OIB 44847360665, HRGOVIĆI 33,10000 Zagreb</item>
    </izvorni_sadrzaj>
    <derivirana_varijabla naziv="DomainObject.Predmet.SudioniciListAdressOIB_1">
      <item>FINA Regionalni centar Zagreb, OIB 85821130368, Trg svibanjskih žrtava 1995. br. 1,10000 Zagreb</item>
      <item>DaKota d.o.o., OIB 52498710298, Voltino 46,10000 Zagreb</item>
      <item>DARIO KOTA, OIB 44847360665, HRGOVIĆI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52498710298</item>
      <item>, OIB 44847360665</item>
    </izvorni_sadrzaj>
    <derivirana_varijabla naziv="DomainObject.Predmet.SudioniciListNazivOIB_1">
      <item>, OIB 85821130368</item>
      <item>, OIB 52498710298</item>
      <item>, OIB 44847360665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08933C-485F-4D0C-BB7E-ADA14AFD41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319</properties:Words>
  <properties:Characters>1732</properties:Characters>
  <properties:Lines>61</properties:Lines>
  <properties:Paragraphs>21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2017-03-10T06:07:00Z</cp:lastPrinted>
  <dcterms:modified xmlns:xsi="http://www.w3.org/2001/XMLSchema-instance" xsi:type="dcterms:W3CDTF">2017-03-10T06:07:00Z</dcterms:modified>
  <cp:revision>31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