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b08" w14:paraId="27d7b08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7C6744">
        <w:rPr>
          <w:b/>
        </w:rPr>
        <w:t>2</w:t>
      </w:r>
      <w:r w:rsidR="0095582F">
        <w:rPr>
          <w:b/>
        </w:rPr>
        <w:t>713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A87C49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95582F">
        <w:rPr>
          <w:lang w:val="hr-HR"/>
        </w:rPr>
        <w:t xml:space="preserve"> </w:t>
      </w:r>
      <w:r w:rsidR="0095582F" w:rsidRPr="0095582F">
        <w:rPr>
          <w:lang w:val="hr-HR"/>
        </w:rPr>
        <w:t>EXPELTUS 94 ELEKTRONIKA j.d.o.o.</w:t>
      </w:r>
      <w:r w:rsidR="0013791E">
        <w:rPr>
          <w:lang w:val="hr-HR"/>
        </w:rPr>
        <w:t>,</w:t>
      </w:r>
      <w:r w:rsidR="0095582F">
        <w:rPr>
          <w:lang w:val="hr-HR"/>
        </w:rPr>
        <w:t xml:space="preserve"> OIB: </w:t>
      </w:r>
      <w:r w:rsidR="0095582F" w:rsidRPr="0095582F">
        <w:rPr>
          <w:lang w:val="hr-HR"/>
        </w:rPr>
        <w:t>69551259466</w:t>
      </w:r>
      <w:r w:rsidR="0095582F">
        <w:rPr>
          <w:lang w:val="hr-HR"/>
        </w:rPr>
        <w:t xml:space="preserve">, Split, Plinarska 21., </w:t>
      </w:r>
      <w:r w:rsidR="00CA18B4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CA18B4">
        <w:rPr>
          <w:lang w:val="hr-HR"/>
        </w:rPr>
        <w:t>1</w:t>
      </w:r>
      <w:r w:rsidR="00132051">
        <w:rPr>
          <w:lang w:val="hr-HR"/>
        </w:rPr>
        <w:t>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95582F" w:rsidP="00E83C4F" w:rsidR="0095582F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95582F" w:rsidRPr="0095582F">
        <w:rPr>
          <w:lang w:val="hr-HR"/>
        </w:rPr>
        <w:t>EXPELTUS 94 ELEKTRONIKA j.d.o.o.</w:t>
      </w:r>
      <w:r w:rsidR="0095582F">
        <w:rPr>
          <w:lang w:val="hr-HR"/>
        </w:rPr>
        <w:t xml:space="preserve">, OIB: </w:t>
      </w:r>
      <w:r w:rsidR="0095582F" w:rsidRPr="0095582F">
        <w:rPr>
          <w:lang w:val="hr-HR"/>
        </w:rPr>
        <w:t>69551259466</w:t>
      </w:r>
      <w:r w:rsidR="0095582F">
        <w:rPr>
          <w:lang w:val="hr-HR"/>
        </w:rPr>
        <w:t>, Split, Plinarska 21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95582F">
        <w:rPr>
          <w:rFonts w:eastAsia="Calibri"/>
        </w:rPr>
        <w:t>708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95582F">
        <w:rPr>
          <w:rFonts w:eastAsia="Calibri"/>
        </w:rPr>
        <w:t>255.421,63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7C6744" w:rsidR="00E83C4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213DC7"/>
    <w:rsid w:val="002F33ED"/>
    <w:rsid w:val="003008C3"/>
    <w:rsid w:val="003900DE"/>
    <w:rsid w:val="003A4819"/>
    <w:rsid w:val="00454D6B"/>
    <w:rsid w:val="004874F0"/>
    <w:rsid w:val="00507EE1"/>
    <w:rsid w:val="00543C6E"/>
    <w:rsid w:val="0055047E"/>
    <w:rsid w:val="005F20F8"/>
    <w:rsid w:val="006A6C1B"/>
    <w:rsid w:val="007B1AA3"/>
    <w:rsid w:val="007B20E3"/>
    <w:rsid w:val="007C6744"/>
    <w:rsid w:val="00801FF9"/>
    <w:rsid w:val="00813DE8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C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C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St-2713/2015</izvorni_sadrzaj>
    <derivirana_varijabla naziv="DomainObject.Predmet.OznakaBroj_1">St-2713/2015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EXPELTUS 94 ELEKTRONIKA j.d.o.o. za servis uredskih strojeva i opreme uključujući računala</izvorni_sadrzaj>
    <derivirana_varijabla naziv="DomainObject.Predmet.ProtustrankaFormated_1">  EXPELTUS 94 ELEKTRONIKA j.d.o.o. za servis uredskih strojeva i opreme uključujući računala</derivirana_varijabla>
  </DomainObject.Predmet.ProtustrankaFormated>
  <DomainObject.Predmet.ProtustrankaFormatedOIB>
    <izvorni_sadrzaj>  EXPELTUS 94 ELEKTRONIKA j.d.o.o. za servis uredskih strojeva i opreme uključujući računala, OIB 69551259466</izvorni_sadrzaj>
    <derivirana_varijabla naziv="DomainObject.Predmet.ProtustrankaFormatedOIB_1">  EXPELTUS 94 ELEKTRONIKA j.d.o.o. za servis uredskih strojeva i opreme uključujući računala, OIB 69551259466</derivirana_varijabla>
  </DomainObject.Predmet.ProtustrankaFormatedOIB>
  <DomainObject.Predmet.ProtustrankaFormatedWithAdress>
    <izvorni_sadrzaj> EXPELTUS 94 ELEKTRONIKA j.d.o.o. za servis uredskih strojeva i opreme uključujući računala, Plinarska 21, 21000 Split</izvorni_sadrzaj>
    <derivirana_varijabla naziv="DomainObject.Predmet.ProtustrankaFormatedWithAdress_1"> EXPELTUS 94 ELEKTRONIKA j.d.o.o. za servis uredskih strojeva i opreme uključujući računala, Plinarska 21, 21000 Split</derivirana_varijabla>
  </DomainObject.Predmet.ProtustrankaFormatedWithAdress>
  <DomainObject.Predmet.ProtustrankaFormatedWithAdressOIB>
    <izvorni_sadrzaj> EXPELTUS 94 ELEKTRONIKA j.d.o.o. za servis uredskih strojeva i opreme uključujući računala, OIB 69551259466, Plinarska 21, 21000 Split</izvorni_sadrzaj>
    <derivirana_varijabla naziv="DomainObject.Predmet.ProtustrankaFormatedWithAdressOIB_1"> EXPELTUS 94 ELEKTRONIKA j.d.o.o. za servis uredskih strojeva i opreme uključujući računala, OIB 69551259466, Plinarska 21, 21000 Split</derivirana_varijabla>
  </DomainObject.Predmet.ProtustrankaFormatedWithAdressOIB>
  <DomainObject.Predmet.ProtustrankaWithAdress>
    <izvorni_sadrzaj>EXPELTUS 94 ELEKTRONIKA j.d.o.o. za servis uredskih strojeva i opreme uključujući računala Plinarska 21, 21000 Split</izvorni_sadrzaj>
    <derivirana_varijabla naziv="DomainObject.Predmet.ProtustrankaWithAdress_1">EXPELTUS 94 ELEKTRONIKA j.d.o.o. za servis uredskih strojeva i opreme uključujući računala Plinarska 21, 21000 Split</derivirana_varijabla>
  </DomainObject.Predmet.ProtustrankaWithAdress>
  <DomainObject.Predmet.ProtustrankaWithAdressOIB>
    <izvorni_sadrzaj>EXPELTUS 94 ELEKTRONIKA j.d.o.o. za servis uredskih strojeva i opreme uključujući računala, OIB 69551259466, Plinarska 21, 21000 Split</izvorni_sadrzaj>
    <derivirana_varijabla naziv="DomainObject.Predmet.ProtustrankaWithAdressOIB_1">EXPELTUS 94 ELEKTRONIKA j.d.o.o. za servis uredskih strojeva i opreme uključujući računala, OIB 69551259466, Plinarska 21, 21000 Split</derivirana_varijabla>
  </DomainObject.Predmet.ProtustrankaWithAdressOIB>
  <DomainObject.Predmet.ProtustrankaNazivFormated>
    <izvorni_sadrzaj>EXPELTUS 94 ELEKTRONIKA j.d.o.o. za servis uredskih strojeva i opreme uključujući računala</izvorni_sadrzaj>
    <derivirana_varijabla naziv="DomainObject.Predmet.ProtustrankaNazivFormated_1">EXPELTUS 94 ELEKTRONIKA j.d.o.o. za servis uredskih strojeva i opreme uključujući računala</derivirana_varijabla>
  </DomainObject.Predmet.ProtustrankaNazivFormated>
  <DomainObject.Predmet.ProtustrankaNazivFormatedOIB>
    <izvorni_sadrzaj>EXPELTUS 94 ELEKTRONIKA j.d.o.o. za servis uredskih strojeva i opreme uključujući računala, OIB 69551259466</izvorni_sadrzaj>
    <derivirana_varijabla naziv="DomainObject.Predmet.ProtustrankaNazivFormatedOIB_1">EXPELTUS 94 ELEKTRONIKA j.d.o.o. za servis uredskih strojeva i opreme uključujući računala, OIB 69551259466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255421.63</izvorni_sadrzaj>
    <derivirana_varijabla naziv="DomainObject.Predmet.TrenutnaVrijednost_1">255421.63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EXPELTUS 94 ELEKTRONIKA j.d.o.o. za servis uredskih strojeva i opreme uključujući računala</item>
    </izvorni_sadrzaj>
    <derivirana_varijabla naziv="DomainObject.Predmet.ProtuStrankaListFormated_1">
      <item>EXPELTUS 94 ELEKTRONIKA j.d.o.o. za servis uredskih strojeva i opreme uključujući računala</item>
    </derivirana_varijabla>
  </DomainObject.Predmet.ProtuStrankaListFormated>
  <DomainObject.Predmet.ProtuStrankaListFormatedOIB>
    <izvorni_sadrzaj>
      <item>EXPELTUS 94 ELEKTRONIKA j.d.o.o. za servis uredskih strojeva i opreme uključujući računala, OIB 69551259466</item>
    </izvorni_sadrzaj>
    <derivirana_varijabla naziv="DomainObject.Predmet.ProtuStrankaListFormatedOIB_1">
      <item>EXPELTUS 94 ELEKTRONIKA j.d.o.o. za servis uredskih strojeva i opreme uključujući računala, OIB 69551259466</item>
    </derivirana_varijabla>
  </DomainObject.Predmet.ProtuStrankaListFormatedOIB>
  <DomainObject.Predmet.ProtuStrankaListFormatedWithAdress>
    <izvorni_sadrzaj>
      <item>EXPELTUS 94 ELEKTRONIKA j.d.o.o. za servis uredskih strojeva i opreme uključujući računala, Plinarska 21, 21000 Split</item>
    </izvorni_sadrzaj>
    <derivirana_varijabla naziv="DomainObject.Predmet.ProtuStrankaListFormatedWithAdress_1">
      <item>EXPELTUS 94 ELEKTRONIKA j.d.o.o. za servis uredskih strojeva i opreme uključujući računala, Plinarska 21, 21000 Split</item>
    </derivirana_varijabla>
  </DomainObject.Predmet.ProtuStrankaListFormatedWithAdress>
  <DomainObject.Predmet.ProtuStrankaListFormatedWithAdressOIB>
    <izvorni_sadrzaj>
      <item>EXPELTUS 94 ELEKTRONIKA j.d.o.o. za servis uredskih strojeva i opreme uključujući računala, OIB 69551259466, Plinarska 21, 21000 Split</item>
    </izvorni_sadrzaj>
    <derivirana_varijabla naziv="DomainObject.Predmet.ProtuStrankaListFormatedWithAdressOIB_1">
      <item>EXPELTUS 94 ELEKTRONIKA j.d.o.o. za servis uredskih strojeva i opreme uključujući računala, OIB 69551259466, Plinarska 21, 21000 Split</item>
    </derivirana_varijabla>
  </DomainObject.Predmet.ProtuStrankaListFormatedWithAdressOIB>
  <DomainObject.Predmet.ProtuStrankaListNazivFormated>
    <izvorni_sadrzaj>
      <item>EXPELTUS 94 ELEKTRONIKA j.d.o.o. za servis uredskih strojeva i opreme uključujući računala</item>
    </izvorni_sadrzaj>
    <derivirana_varijabla naziv="DomainObject.Predmet.ProtuStrankaListNazivFormated_1">
      <item>EXPELTUS 94 ELEKTRONIKA j.d.o.o. za servis uredskih strojeva i opreme uključujući računala</item>
    </derivirana_varijabla>
  </DomainObject.Predmet.ProtuStrankaListNazivFormated>
  <DomainObject.Predmet.ProtuStrankaListNazivFormatedOIB>
    <izvorni_sadrzaj>
      <item>EXPELTUS 94 ELEKTRONIKA j.d.o.o. za servis uredskih strojeva i opreme uključujući računala, OIB 69551259466</item>
    </izvorni_sadrzaj>
    <derivirana_varijabla naziv="DomainObject.Predmet.ProtuStrankaListNazivFormatedOIB_1">
      <item>EXPELTUS 94 ELEKTRONIKA j.d.o.o. za servis uredskih strojeva i opreme uključujući računala, OIB 69551259466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EXPELTUS 94 ELEKTRONIKA j.d.o.o. za servis uredskih strojeva i opreme uključujući računala</izvorni_sadrzaj>
    <derivirana_varijabla naziv="DomainObject.Predmet.ProtustrankaIDrugi_1">EXPELTUS 94 ELEKTRONIKA j.d.o.o. za servis uredskih strojeva i opreme uključujući računala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EXPELTUS 94 ELEKTRONIKA j.d.o.o. za servis uredskih strojeva i opreme uključujući računala, OIB 69551259466, Plinarska 21, 21000 Split</izvorni_sadrzaj>
    <derivirana_varijabla naziv="DomainObject.Predmet.ProtustrankaIDrugiAdressOIB_1">EXPELTUS 94 ELEKTRONIKA j.d.o.o. za servis uredskih strojeva i opreme uključujući računala, OIB 69551259466, Plinarska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EXPELTUS 94 ELEKTRONIKA j.d.o.o. za servis uredskih strojeva i opreme uključujući računala</item>
      <item>FINANCIJSKA AGENCIJA, RC SPLIT</item>
    </izvorni_sadrzaj>
    <derivirana_varijabla naziv="DomainObject.Predmet.SudioniciListNaziv_1">
      <item>EXPELTUS 94 ELEKTRONIKA j.d.o.o. za servis uredskih strojeva i opreme uključujući računala</item>
      <item>FINANCIJSKA AGENCIJA, RC SPLIT</item>
    </derivirana_varijabla>
  </DomainObject.Predmet.SudioniciListNaziv>
  <DomainObject.Predmet.SudioniciListAdressOIB>
    <izvorni_sadrzaj>
      <item>EXPELTUS 94 ELEKTRONIKA j.d.o.o. za servis uredskih strojeva i opreme uključujući računala, OIB 69551259466, Plinarska 21,21000 Split</item>
      <item>FINANCIJSKA AGENCIJA, RC SPLIT, OIB 85821130368, Mažuranićevo šetalište 24 b,21000 Split</item>
    </izvorni_sadrzaj>
    <derivirana_varijabla naziv="DomainObject.Predmet.SudioniciListAdressOIB_1">
      <item>EXPELTUS 94 ELEKTRONIKA j.d.o.o. za servis uredskih strojeva i opreme uključujući računala, OIB 69551259466, Plinarska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69551259466</item>
      <item>, OIB 85821130368</item>
    </izvorni_sadrzaj>
    <derivirana_varijabla naziv="DomainObject.Predmet.SudioniciListNazivOIB_1">
      <item>, OIB 69551259466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1859</properties:Characters>
  <properties:Lines>47</properties:Lines>
  <properties:Paragraphs>16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2016-05-19T10:49:00Z</cp:lastPrinted>
  <dcterms:modified xmlns:xsi="http://www.w3.org/2001/XMLSchema-instance" xsi:type="dcterms:W3CDTF">2016-05-19T10:49:00Z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