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ea7f7" w14:paraId="07ea7f7" w:rsidRDefault="003C138D" w:rsidP="003C138D" w:rsidR="003C138D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138D" w:rsidP="003C138D" w:rsidR="003C138D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3C138D" w:rsidP="003C138D" w:rsidR="003C138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3C138D" w:rsidP="003C138D" w:rsidR="003C138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3C138D" w:rsidP="003C138D" w:rsidR="003C138D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3C138D" w:rsidP="003C138D" w:rsidR="003C138D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3C138D" w:rsidP="003C138D" w:rsidR="003C138D" w:rsidRPr="005D578C">
      <w:pPr>
        <w:jc w:val="center"/>
        <w:rPr>
          <w:rFonts w:cs="Times New Roman" w:eastAsia="Times New Roman"/>
          <w:szCs w:val="24"/>
        </w:rPr>
      </w:pPr>
    </w:p>
    <w:p w:rsidRDefault="003C138D" w:rsidP="003C138D" w:rsidR="003C138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3C138D" w:rsidP="003C138D" w:rsidR="003C138D" w:rsidRPr="005D578C">
      <w:pPr>
        <w:rPr>
          <w:rFonts w:cs="Times New Roman" w:eastAsia="Times New Roman"/>
          <w:szCs w:val="24"/>
        </w:rPr>
      </w:pPr>
    </w:p>
    <w:p w:rsidRDefault="003C138D" w:rsidP="003C138D" w:rsidR="003C138D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</w:t>
      </w:r>
      <w:r w:rsidRPr="005D578C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u skraćenom stečajnom postupku nad pravnom osobom </w:t>
      </w:r>
      <w:r w:rsidRPr="005D578C">
        <w:rPr>
          <w:rFonts w:cs="Times New Roman" w:eastAsia="Times New Roman"/>
          <w:szCs w:val="24"/>
        </w:rPr>
        <w:t>(dužnikom)</w:t>
      </w:r>
      <w:r>
        <w:rPr>
          <w:rFonts w:cs="Times New Roman" w:eastAsia="Times New Roman"/>
          <w:szCs w:val="24"/>
        </w:rPr>
        <w:t xml:space="preserve"> J. K. KONSTRUKCIJE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Rovinj, Istarska 56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38174644889, MBS 040217266, 23 lipnja 2016.</w:t>
      </w:r>
    </w:p>
    <w:p w:rsidRDefault="003C138D" w:rsidP="003C138D" w:rsidR="003C138D" w:rsidRPr="005D578C">
      <w:pPr>
        <w:rPr>
          <w:rFonts w:cs="Times New Roman" w:eastAsia="Times New Roman"/>
          <w:szCs w:val="24"/>
        </w:rPr>
      </w:pPr>
    </w:p>
    <w:p w:rsidRDefault="003C138D" w:rsidP="003C138D" w:rsidR="003C138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3C138D" w:rsidP="003C138D" w:rsidR="003C138D" w:rsidRPr="005D578C">
      <w:pPr>
        <w:rPr>
          <w:rFonts w:cs="Times New Roman" w:eastAsia="Times New Roman"/>
          <w:szCs w:val="24"/>
        </w:rPr>
      </w:pPr>
    </w:p>
    <w:p w:rsidRDefault="003C138D" w:rsidP="003C138D" w:rsidR="003C138D" w:rsidRPr="00026157">
      <w:pPr>
        <w:ind w:firstLine="708"/>
        <w:rPr>
          <w:rFonts w:cs="Times New Roman" w:eastAsia="Times New Roman"/>
          <w:szCs w:val="24"/>
        </w:rPr>
      </w:pPr>
      <w:r w:rsidRPr="00026157">
        <w:rPr>
          <w:rFonts w:cs="Times New Roman" w:eastAsia="Times New Roman"/>
          <w:szCs w:val="24"/>
        </w:rPr>
        <w:t xml:space="preserve">I. </w:t>
      </w:r>
      <w:r>
        <w:rPr>
          <w:rFonts w:cs="Times New Roman" w:eastAsia="Times New Roman"/>
          <w:szCs w:val="24"/>
        </w:rPr>
        <w:t>P</w:t>
      </w:r>
      <w:r w:rsidRPr="00026157">
        <w:rPr>
          <w:rFonts w:cs="Times New Roman" w:eastAsia="Times New Roman"/>
          <w:szCs w:val="24"/>
        </w:rPr>
        <w:t xml:space="preserve">reinačuje </w:t>
      </w:r>
      <w:r>
        <w:rPr>
          <w:rFonts w:cs="Times New Roman" w:eastAsia="Times New Roman"/>
          <w:szCs w:val="24"/>
        </w:rPr>
        <w:t xml:space="preserve">se </w:t>
      </w:r>
      <w:r w:rsidRPr="00026157">
        <w:rPr>
          <w:rFonts w:cs="Times New Roman" w:eastAsia="Times New Roman"/>
          <w:szCs w:val="24"/>
        </w:rPr>
        <w:t xml:space="preserve">ovosudno rješenje posl. br. </w:t>
      </w:r>
      <w:r>
        <w:rPr>
          <w:rFonts w:cs="Times New Roman" w:eastAsia="Times New Roman"/>
          <w:szCs w:val="24"/>
        </w:rPr>
        <w:t xml:space="preserve">10 St-172/2016-5 od 14. travnja 2016. na način da se </w:t>
      </w:r>
      <w:r w:rsidRPr="00026157">
        <w:rPr>
          <w:rFonts w:cs="Times New Roman" w:eastAsia="Times New Roman"/>
          <w:szCs w:val="24"/>
        </w:rPr>
        <w:t xml:space="preserve">skraćeni stečajni postupak nad dužnikom </w:t>
      </w:r>
      <w:r>
        <w:rPr>
          <w:rFonts w:cs="Times New Roman" w:eastAsia="Times New Roman"/>
          <w:szCs w:val="24"/>
        </w:rPr>
        <w:t xml:space="preserve">J. K. KONSTRUKCIJE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Rovinj, Istarska 56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38174644889, MBS 040217266</w:t>
      </w:r>
      <w:r w:rsidRPr="00026157">
        <w:rPr>
          <w:rFonts w:cs="Times New Roman" w:eastAsia="Times New Roman"/>
          <w:szCs w:val="24"/>
          <w:lang w:eastAsia="en-US"/>
        </w:rPr>
        <w:t>, obustavlja.</w:t>
      </w:r>
    </w:p>
    <w:p w:rsidRDefault="003C138D" w:rsidP="003C138D" w:rsidR="003C138D" w:rsidRPr="00026157">
      <w:pPr>
        <w:rPr>
          <w:rFonts w:cs="Times New Roman" w:eastAsia="Times New Roman"/>
          <w:szCs w:val="24"/>
        </w:rPr>
      </w:pPr>
    </w:p>
    <w:p w:rsidRDefault="003C138D" w:rsidP="003C138D" w:rsidR="003C138D" w:rsidRPr="00026157">
      <w:pPr>
        <w:ind w:firstLine="708"/>
        <w:rPr>
          <w:rFonts w:cs="Times New Roman" w:eastAsia="Times New Roman"/>
          <w:szCs w:val="24"/>
        </w:rPr>
      </w:pPr>
      <w:r w:rsidRPr="00026157">
        <w:rPr>
          <w:rFonts w:eastAsiaTheme="minorHAnsi"/>
          <w:lang w:eastAsia="en-US"/>
        </w:rPr>
        <w:t xml:space="preserve">II. Nalaže se sudskom registru ovog suda da po primitku ovog rješenja izvrši brisanje upisa provedenog po ovosudnom rješenju posl. br. </w:t>
      </w:r>
      <w:r>
        <w:rPr>
          <w:rFonts w:cs="Times New Roman" w:eastAsia="Times New Roman"/>
          <w:szCs w:val="24"/>
        </w:rPr>
        <w:t>10</w:t>
      </w:r>
      <w:r w:rsidRPr="00026157">
        <w:rPr>
          <w:rFonts w:cs="Times New Roman" w:eastAsia="Times New Roman"/>
          <w:szCs w:val="24"/>
        </w:rPr>
        <w:t xml:space="preserve"> St-</w:t>
      </w:r>
      <w:r>
        <w:rPr>
          <w:rFonts w:cs="Times New Roman" w:eastAsia="Times New Roman"/>
          <w:szCs w:val="24"/>
        </w:rPr>
        <w:t>172/2016</w:t>
      </w:r>
      <w:r w:rsidRPr="00026157">
        <w:rPr>
          <w:rFonts w:cs="Times New Roman" w:eastAsia="Times New Roman"/>
          <w:szCs w:val="24"/>
        </w:rPr>
        <w:t xml:space="preserve">-5 od </w:t>
      </w:r>
      <w:r>
        <w:rPr>
          <w:rFonts w:cs="Times New Roman" w:eastAsia="Times New Roman"/>
          <w:szCs w:val="24"/>
        </w:rPr>
        <w:t>14. travnja</w:t>
      </w:r>
      <w:r w:rsidRPr="00026157">
        <w:rPr>
          <w:rFonts w:cs="Times New Roman" w:eastAsia="Times New Roman"/>
          <w:szCs w:val="24"/>
        </w:rPr>
        <w:t xml:space="preserve"> 2016.</w:t>
      </w:r>
    </w:p>
    <w:p w:rsidRDefault="003C138D" w:rsidP="003C138D" w:rsidR="003C138D">
      <w:pPr>
        <w:rPr>
          <w:rFonts w:cs="Times New Roman" w:eastAsia="Times New Roman"/>
          <w:szCs w:val="24"/>
        </w:rPr>
      </w:pPr>
    </w:p>
    <w:p w:rsidRDefault="003C138D" w:rsidP="003C138D" w:rsidR="003C138D" w:rsidRPr="005D578C">
      <w:pPr>
        <w:rPr>
          <w:rFonts w:cs="Times New Roman" w:eastAsia="Times New Roman"/>
          <w:szCs w:val="24"/>
        </w:rPr>
      </w:pPr>
    </w:p>
    <w:p w:rsidRDefault="003C138D" w:rsidP="003C138D" w:rsidR="003C138D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3C138D" w:rsidP="003C138D" w:rsidR="003C138D">
      <w:pPr>
        <w:ind w:firstLine="708"/>
        <w:rPr>
          <w:rFonts w:cs="Times New Roman" w:eastAsia="Times New Roman"/>
          <w:szCs w:val="24"/>
        </w:rPr>
      </w:pPr>
    </w:p>
    <w:p w:rsidRDefault="003C138D" w:rsidP="003C138D" w:rsidR="003C138D">
      <w:pPr>
        <w:ind w:firstLine="709"/>
        <w:rPr>
          <w:rFonts w:cs="Times New Roman" w:eastAsia="Times New Roman"/>
          <w:szCs w:val="24"/>
        </w:rPr>
      </w:pPr>
      <w:r w:rsidRPr="006D73BE">
        <w:rPr>
          <w:rFonts w:cs="Times New Roman" w:eastAsia="Times New Roman"/>
          <w:szCs w:val="24"/>
        </w:rPr>
        <w:t xml:space="preserve">Ovosudnim rješenjem posl. br. </w:t>
      </w:r>
      <w:r>
        <w:rPr>
          <w:rFonts w:cs="Times New Roman" w:eastAsia="Times New Roman"/>
          <w:szCs w:val="24"/>
        </w:rPr>
        <w:t>10 St-172/2016-5 od 14. travnja</w:t>
      </w:r>
      <w:r w:rsidRPr="00026157">
        <w:rPr>
          <w:rFonts w:cs="Times New Roman" w:eastAsia="Times New Roman"/>
          <w:szCs w:val="24"/>
        </w:rPr>
        <w:t xml:space="preserve"> 2016., </w:t>
      </w:r>
      <w:r>
        <w:rPr>
          <w:rFonts w:cs="Times New Roman" w:eastAsia="Times New Roman"/>
          <w:szCs w:val="24"/>
        </w:rPr>
        <w:t>donesenom po sudskoj savjetnici na temelju čl. 435. st. 1.</w:t>
      </w:r>
      <w:r w:rsidRPr="00C039BD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Stečajnog zakona (Narodne novine br. 71/15, nadalje SZ), sukladno odredbama čl. 431. i 432. SZ-a, vezano uz čl. 131., 132. i čl. 286. SZ-a, istovremeno je otvoren i zaključen skraćeni stečajni postupak nad dužnikom J. K. KONSTRUKCIJE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Rovinj, imenovan je stečajni upravitelj, te je određeno da će se po pravomoćnosti tog rješenja dužnik brisati iz sudskog registra.</w:t>
      </w:r>
    </w:p>
    <w:p w:rsidRDefault="003C138D" w:rsidP="003C138D" w:rsidR="003C138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Prije utvrđenja pravomoćnosti navedenog rješenja, u podnesku od 4. svibnja 2016., osoba ovlaštena za zastupanje dužnika po zakonu do dana nastupanja pravnih posljedica otvaranja stečajnog postupka Kevin Paul Delaney, naveo je da je s dužnikom zaključio ugovor o pozajmici kojim su osigurana sredstva za podmirenje dospjelih obveza, a osim toga da dužnik ima u vlasništvu nekretnina. U privitku podneska od 23. svibnja 2016. dostavljeni su univerzalni nalozi za plaćanje na izno</w:t>
      </w:r>
      <w:r w:rsidR="00FA4983">
        <w:rPr>
          <w:rFonts w:cs="Times New Roman" w:eastAsia="Times New Roman"/>
          <w:szCs w:val="24"/>
        </w:rPr>
        <w:t>se do po 200,00 kn, 3.220,00 kn, 5.150,00 kn te 200,00 kn (listovi 18-19 spisa).</w:t>
      </w:r>
    </w:p>
    <w:p w:rsidRDefault="00FA4983" w:rsidP="00FA4983" w:rsidR="00FA498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Iz Očevidnika o redoslijedu plaćanja (listovi 23-24 spisa) kojeg je sud </w:t>
      </w:r>
      <w:r w:rsidR="003C138D" w:rsidRPr="00D427F4">
        <w:rPr>
          <w:rFonts w:cs="Times New Roman" w:eastAsia="Times New Roman"/>
          <w:szCs w:val="24"/>
        </w:rPr>
        <w:t>pribavio na temelju odredbe čl. 1</w:t>
      </w:r>
      <w:r w:rsidR="003C138D">
        <w:rPr>
          <w:rFonts w:cs="Times New Roman" w:eastAsia="Times New Roman"/>
          <w:szCs w:val="24"/>
        </w:rPr>
        <w:t>1. st. 3. SZ-a, proizlazi da</w:t>
      </w:r>
      <w:r w:rsidRPr="00FA4983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evidentirane obveze dužnika na dan 9. lipnja 2016. iznose 0,00 kuna (za sve osnove za plaćanje evidentirano je „povrat“ i „obustava na zahtjev…“)</w:t>
      </w:r>
    </w:p>
    <w:p w:rsidRDefault="003C138D" w:rsidP="00FA4983" w:rsidR="003C138D" w:rsidRPr="00026157">
      <w:pPr>
        <w:ind w:firstLine="708"/>
        <w:rPr>
          <w:rFonts w:cs="Times New Roman" w:eastAsia="Times New Roman"/>
          <w:szCs w:val="24"/>
        </w:rPr>
      </w:pPr>
      <w:r w:rsidRPr="00026157">
        <w:rPr>
          <w:rFonts w:eastAsiaTheme="minorHAnsi"/>
          <w:lang w:eastAsia="en-US"/>
        </w:rPr>
        <w:t xml:space="preserve">Zahtjev za pokretanje skraćenog stečajnog postupka Financijska agencija dužna je podnijeti sudu (u skladu s čl. 428. i 429. SZ-a) za svaku pravnu osobu koja nema zaposlenih, koja u Očevidniku redoslijeda osnova za plaćanje ima evidentirane neizvršene osnove za plaćanje u neprekinutom razdoblju od 120 dana te za koju nisu ispunjene pretpostavke za pokretanje drugog postupka radi brisanja iz odgovarajućeg registra. Po ispunjenju navedenih </w:t>
      </w:r>
      <w:r w:rsidRPr="00026157">
        <w:rPr>
          <w:rFonts w:eastAsiaTheme="minorHAnsi"/>
          <w:lang w:eastAsia="en-US"/>
        </w:rPr>
        <w:lastRenderedPageBreak/>
        <w:t xml:space="preserve">pretpostavki, sud će provesti skraćeni stečajni postupak. Skraćeni stečajni postupak provodi se tako da se nakon izvršenog uvida u registar, na mrežnoj stranici e-Oglasna ploča sudova </w:t>
      </w:r>
      <w:r w:rsidRPr="00026157">
        <w:rPr>
          <w:rFonts w:cs="Times New Roman" w:eastAsia="Times New Roman"/>
          <w:szCs w:val="24"/>
        </w:rPr>
        <w:t xml:space="preserve">objavljuje oglas kojim se pozivaju osobe ovlaštene za zastupanje dužnika da u roku od 15 dana od objave oglasa podnesu sudu javnobilježnički ovjerovljen popis imovine i obveza na propisanom obrascu sa sadržajem iz čl. 17. SZ-a kao i vjerovnici dužnika da najkasnije u roku od 45 dana od objave oglasa predlože otvaranje stečajnog postupka nad dužnikom. Ako osobe ovlaštene za zastupanje dužnika po zakonu u ostavljenom roku ne postupe po pozivu suda te ako nijedan vjerovnik ne predloži otvaranje stečajnog postupka nad dužnikom, smatra se da je dužnik nesposoban za plaćanje, i tada sud po službenoj dužnosti donosi rješenje o otvaranju i zaključenju skraćenog stečajnog postupka nad dužnikom. </w:t>
      </w:r>
    </w:p>
    <w:p w:rsidRDefault="00FA4983" w:rsidP="00FA4983" w:rsidR="00FA4983" w:rsidRPr="00FA4983">
      <w:pPr>
        <w:ind w:firstLine="708"/>
        <w:rPr>
          <w:rFonts w:cs="Times New Roman" w:eastAsia="Times New Roman"/>
          <w:szCs w:val="24"/>
        </w:rPr>
      </w:pPr>
      <w:r w:rsidRPr="00FA4983">
        <w:rPr>
          <w:rFonts w:cs="Times New Roman" w:eastAsia="Times New Roman"/>
          <w:szCs w:val="24"/>
        </w:rPr>
        <w:t>U konkretnom slučaju u vrijeme donošenja pobijanog rješenja bile su ispunjene pretpostavke za otvaranje i zaključenje skraćenog stečajnog postupka nad dužnikom. Međutim, nakon donošenja navedenog rješenja, a prije njegove pravomoćnosti, u spis su dostavljene isprave iz kojih proizlazi da je dužnik postao sposoban za plaćanje. Time je oborena presumpcija o dužnikovoj nesposobnosti za plaćanje čija je opstojnost uvjet za donošenje rješenja o otvaranju i zaključenju skraćenog stečajnog postupka i nastupanje posljedica koje rezultiraju tim rješenjem (imenovanje stečajnog upravitelja, brisanje dužnika iz sudskog registra).</w:t>
      </w:r>
    </w:p>
    <w:p w:rsidRDefault="003C138D" w:rsidP="003C138D" w:rsidR="003C138D" w:rsidRPr="00026157">
      <w:pPr>
        <w:ind w:firstLine="708"/>
        <w:rPr>
          <w:rFonts w:cs="Times New Roman" w:eastAsia="Times New Roman"/>
          <w:szCs w:val="24"/>
        </w:rPr>
      </w:pPr>
      <w:r w:rsidRPr="00026157">
        <w:rPr>
          <w:rFonts w:cs="Times New Roman" w:eastAsia="Times New Roman"/>
          <w:szCs w:val="24"/>
        </w:rPr>
        <w:t>Kako više nisu ispunjene pretpostavke za provedbu skraćenog stečajnog postupka, pa onda ni otvaranje i zaključenje skraćenog stečajnog postupka nad dužnikom, na temelju odredbe čl. 436. SZ-a, u skladu s čl. 380. Zakona o parničnom postupku (Narodne novine br. 53/91, 91/92, 112/99, 88/01, 117/03, 88/05, 02/07-Odluka USRH, 84/08, 96/08-Odluka USRH, 123/08, 57/11, 148/11-pročišćeni tekst, 25/13, 89/14-Odluka USRH) u vezi s čl. 10. SZ-a, a uzimajući u obzir i odredbu čl. 128. st. 9. SZ-a, odlučeno je kao u izreci rješenja.</w:t>
      </w:r>
    </w:p>
    <w:p w:rsidRDefault="003C138D" w:rsidP="003C138D" w:rsidR="003C138D">
      <w:pPr>
        <w:rPr>
          <w:rFonts w:cs="Times New Roman" w:eastAsia="Times New Roman"/>
          <w:szCs w:val="24"/>
        </w:rPr>
      </w:pPr>
    </w:p>
    <w:p w:rsidRDefault="003C138D" w:rsidP="003C138D" w:rsidR="003C138D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23. lipnja 2016</w:t>
      </w:r>
      <w:r w:rsidRPr="005D578C">
        <w:rPr>
          <w:rFonts w:cs="Times New Roman" w:eastAsia="Times New Roman"/>
          <w:szCs w:val="24"/>
        </w:rPr>
        <w:t>.</w:t>
      </w:r>
    </w:p>
    <w:p w:rsidRDefault="003C138D" w:rsidP="003C138D" w:rsidR="003C138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3C138D" w:rsidP="003C138D" w:rsidR="003C138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  <w:r w:rsidR="005D38D5">
        <w:rPr>
          <w:rFonts w:cs="Times New Roman" w:eastAsia="Times New Roman"/>
          <w:szCs w:val="24"/>
        </w:rPr>
        <w:t>, v. r.</w:t>
      </w:r>
    </w:p>
    <w:p w:rsidRDefault="003C138D" w:rsidP="003C138D" w:rsidR="003C138D" w:rsidRPr="005D578C">
      <w:pPr>
        <w:jc w:val="left"/>
        <w:rPr>
          <w:rFonts w:cs="Times New Roman" w:eastAsia="Times New Roman"/>
          <w:szCs w:val="24"/>
        </w:rPr>
      </w:pPr>
    </w:p>
    <w:p w:rsidRDefault="003C138D" w:rsidP="003C138D" w:rsidR="003C138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3C138D" w:rsidP="003C138D" w:rsidR="003C138D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3C138D" w:rsidP="003C138D" w:rsidR="003C138D" w:rsidRPr="005D578C">
      <w:pPr>
        <w:rPr>
          <w:rFonts w:cs="Times New Roman" w:eastAsia="Times New Roman"/>
          <w:szCs w:val="24"/>
        </w:rPr>
      </w:pPr>
    </w:p>
    <w:p w:rsidRDefault="003C138D" w:rsidP="003C138D" w:rsidR="003C138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FA4983" w:rsidP="00FA4983" w:rsidR="00FA498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FA4983" w:rsidP="00FA4983" w:rsidR="00FA498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J. K. KONSTRUKCIJE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Rovinj, Istarska 56</w:t>
      </w:r>
      <w:r w:rsidRPr="00F10AAD">
        <w:rPr>
          <w:rFonts w:cs="Times New Roman" w:eastAsia="Times New Roman"/>
          <w:szCs w:val="24"/>
        </w:rPr>
        <w:t>,</w:t>
      </w:r>
    </w:p>
    <w:p w:rsidRDefault="00FA4983" w:rsidP="00FA4983" w:rsidR="00FA498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Kevin Paul Delaney, po pun. Vanesi Sponza,m Rovinj, Trg na Lokvi br. 1,</w:t>
      </w:r>
    </w:p>
    <w:p w:rsidRDefault="00FA4983" w:rsidP="00FA4983" w:rsidR="00FA4983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4</w:t>
      </w:r>
      <w:r w:rsidRPr="006C0BD8">
        <w:rPr>
          <w:rFonts w:cs="Times New Roman" w:eastAsia="Times New Roman"/>
          <w:szCs w:val="24"/>
        </w:rPr>
        <w:t xml:space="preserve">. RH, Ministarstvo financija, Porezna uprava, </w:t>
      </w:r>
      <w:r w:rsidRPr="006C0BD8">
        <w:rPr>
          <w:rFonts w:cs="Times New Roman" w:eastAsia="Times New Roman"/>
          <w:szCs w:val="20"/>
        </w:rPr>
        <w:t>Područni ured Istra, Primorje</w:t>
      </w:r>
      <w:r>
        <w:rPr>
          <w:rFonts w:cs="Times New Roman" w:eastAsia="Times New Roman"/>
          <w:szCs w:val="20"/>
        </w:rPr>
        <w:t>, Lika, Ispostava Pazin, Pazin, M. B. Rašana 2/4,</w:t>
      </w:r>
    </w:p>
    <w:p w:rsidRDefault="00FA4983" w:rsidP="00FA4983" w:rsidR="00FA498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FA4983" w:rsidP="00FA4983" w:rsidR="00FA4983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>Ivan Gjurašić iz Zagreba, Petrinjska 28, uz primjerke podnesaka dužnika od 4. i 23. svibnja 2016.</w:t>
      </w:r>
    </w:p>
    <w:p w:rsidRDefault="00FA4983" w:rsidP="00FA4983" w:rsidR="00FA4983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7. mrežna stranica e-Oglasna ploča sudova</w:t>
      </w:r>
      <w:r w:rsidR="005D38D5">
        <w:rPr>
          <w:rFonts w:cs="Times New Roman" w:eastAsia="Times New Roman"/>
          <w:szCs w:val="24"/>
        </w:rPr>
        <w:t xml:space="preserve"> (8 dana)</w:t>
      </w:r>
      <w:r>
        <w:rPr>
          <w:rFonts w:cs="Times New Roman" w:eastAsia="Times New Roman"/>
          <w:szCs w:val="24"/>
        </w:rPr>
        <w:t xml:space="preserve">, </w:t>
      </w:r>
    </w:p>
    <w:p w:rsidRDefault="005D38D5" w:rsidP="00FA4983" w:rsidR="00FA498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registar.</w:t>
      </w:r>
    </w:p>
    <w:p w:rsidRDefault="004F5027" w:rsidP="00FA4983" w:rsidR="004F5027" w:rsidRPr="00FA4983">
      <w:pPr>
        <w:rPr>
          <w:rFonts w:cs="Times New Roman" w:eastAsia="Times New Roman"/>
          <w:szCs w:val="24"/>
        </w:rPr>
      </w:pPr>
    </w:p>
    <w:sectPr w:rsidSect="003C138D" w:rsidR="004F5027" w:rsidRPr="00FA4983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138D" w:rsidP="003C138D" w:rsidR="003C138D">
      <w:r>
        <w:separator/>
      </w:r>
    </w:p>
  </w:endnote>
  <w:endnote w:id="0" w:type="continuationSeparator">
    <w:p w:rsidRDefault="003C138D" w:rsidP="003C138D" w:rsidR="003C13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138D" w:rsidP="003C138D" w:rsidR="003C138D">
      <w:r>
        <w:separator/>
      </w:r>
    </w:p>
  </w:footnote>
  <w:footnote w:id="0" w:type="continuationSeparator">
    <w:p w:rsidRDefault="003C138D" w:rsidP="003C138D" w:rsidR="003C13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138D" w:rsidP="003C138D" w:rsidR="003C138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540233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St-172/2016-11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138D" w:rsidP="003C138D" w:rsidR="003C138D" w:rsidRPr="00A074C3">
    <w:pPr>
      <w:pStyle w:val="Zaglavlje"/>
      <w:jc w:val="right"/>
      <w:rPr>
        <w:szCs w:val="24"/>
      </w:rPr>
    </w:pPr>
    <w:r>
      <w:rPr>
        <w:szCs w:val="24"/>
      </w:rPr>
      <w:t>10 St-172/2016-11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5F"/>
    <w:rsid w:val="003C138D"/>
    <w:rsid w:val="004F5027"/>
    <w:rsid w:val="00540233"/>
    <w:rsid w:val="005D38D5"/>
    <w:rsid w:val="00EF515F"/>
    <w:rsid w:val="00F919C8"/>
    <w:rsid w:val="00FA4983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138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C138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C138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C138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138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C138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C138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02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023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40233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4023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4023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138D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C138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C138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C138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138D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C138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C138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02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023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40233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4023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4023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lipnja 2016.</izvorni_sadrzaj>
    <derivirana_varijabla naziv="DomainObject.DatumDonosenjaOdluke_1">23.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travnja 2016.</izvorni_sadrzaj>
    <derivirana_varijabla naziv="DomainObject.Predmet.DatumRjesavanja_1">14.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St-172/2016</izvorni_sadrzaj>
    <derivirana_varijabla naziv="DomainObject.Predmet.OznakaBroj_1">St-172/2016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</izvorni_sadrzaj>
    <derivirana_varijabla naziv="DomainObject.Predmet.PredmetRijesio.Ime_1">Ivan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Dujić</izvorni_sadrzaj>
    <derivirana_varijabla naziv="DomainObject.Predmet.PredmetRijesio.Prezime_1">Dujić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J. K. KONSTRUKCIJE d. o. o. ROVINJ</izvorni_sadrzaj>
    <derivirana_varijabla naziv="DomainObject.Predmet.ProtustrankaFormated_1">  J. K. KONSTRUKCIJE d. o. o. ROVINJ</derivirana_varijabla>
  </DomainObject.Predmet.ProtustrankaFormated>
  <DomainObject.Predmet.ProtustrankaFormatedOIB>
    <izvorni_sadrzaj>  J. K. KONSTRUKCIJE d. o. o. ROVINJ, OIB 38174644889</izvorni_sadrzaj>
    <derivirana_varijabla naziv="DomainObject.Predmet.ProtustrankaFormatedOIB_1">  J. K. KONSTRUKCIJE d. o. o. ROVINJ, OIB 38174644889</derivirana_varijabla>
  </DomainObject.Predmet.ProtustrankaFormatedOIB>
  <DomainObject.Predmet.ProtustrankaFormatedWithAdress>
    <izvorni_sadrzaj> J. K. KONSTRUKCIJE d. o. o. ROVINJ, Istarska 56, 52210 Rovinj</izvorni_sadrzaj>
    <derivirana_varijabla naziv="DomainObject.Predmet.ProtustrankaFormatedWithAdress_1"> J. K. KONSTRUKCIJE d. o. o. ROVINJ, Istarska 56, 52210 Rovinj</derivirana_varijabla>
  </DomainObject.Predmet.ProtustrankaFormatedWithAdress>
  <DomainObject.Predmet.ProtustrankaFormatedWithAdressOIB>
    <izvorni_sadrzaj> J. K. KONSTRUKCIJE d. o. o. ROVINJ, OIB 38174644889, Istarska 56, 52210 Rovinj</izvorni_sadrzaj>
    <derivirana_varijabla naziv="DomainObject.Predmet.ProtustrankaFormatedWithAdressOIB_1"> J. K. KONSTRUKCIJE d. o. o. ROVINJ, OIB 38174644889, Istarska 56, 52210 Rovinj</derivirana_varijabla>
  </DomainObject.Predmet.ProtustrankaFormatedWithAdressOIB>
  <DomainObject.Predmet.ProtustrankaWithAdress>
    <izvorni_sadrzaj>J. K. KONSTRUKCIJE d. o. o. ROVINJ Istarska 56, 52210 Rovinj</izvorni_sadrzaj>
    <derivirana_varijabla naziv="DomainObject.Predmet.ProtustrankaWithAdress_1">J. K. KONSTRUKCIJE d. o. o. ROVINJ Istarska 56, 52210 Rovinj</derivirana_varijabla>
  </DomainObject.Predmet.ProtustrankaWithAdress>
  <DomainObject.Predmet.ProtustrankaWithAdressOIB>
    <izvorni_sadrzaj>J. K. KONSTRUKCIJE d. o. o. ROVINJ, OIB 38174644889, Istarska 56, 52210 Rovinj</izvorni_sadrzaj>
    <derivirana_varijabla naziv="DomainObject.Predmet.ProtustrankaWithAdressOIB_1">J. K. KONSTRUKCIJE d. o. o. ROVINJ, OIB 38174644889, Istarska 56, 52210 Rovinj</derivirana_varijabla>
  </DomainObject.Predmet.ProtustrankaWithAdressOIB>
  <DomainObject.Predmet.ProtustrankaNazivFormated>
    <izvorni_sadrzaj>J. K. KONSTRUKCIJE d. o. o. ROVINJ</izvorni_sadrzaj>
    <derivirana_varijabla naziv="DomainObject.Predmet.ProtustrankaNazivFormated_1">J. K. KONSTRUKCIJE d. o. o. ROVINJ</derivirana_varijabla>
  </DomainObject.Predmet.ProtustrankaNazivFormated>
  <DomainObject.Predmet.ProtustrankaNazivFormatedOIB>
    <izvorni_sadrzaj>J. K. KONSTRUKCIJE d. o. o. ROVINJ, OIB 38174644889</izvorni_sadrzaj>
    <derivirana_varijabla naziv="DomainObject.Predmet.ProtustrankaNazivFormatedOIB_1">J. K. KONSTRUKCIJE d. o. o. ROVINJ, OIB 38174644889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6958.05</izvorni_sadrzaj>
    <derivirana_varijabla naziv="DomainObject.Predmet.TrenutnaVrijednost_1">6958.05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J. K. KONSTRUKCIJE d. o. o. ROVINJ</item>
    </izvorni_sadrzaj>
    <derivirana_varijabla naziv="DomainObject.Predmet.ProtuStrankaListFormated_1">
      <item>J. K. KONSTRUKCIJE d. o. o. ROVINJ</item>
    </derivirana_varijabla>
  </DomainObject.Predmet.ProtuStrankaListFormated>
  <DomainObject.Predmet.ProtuStrankaListFormatedOIB>
    <izvorni_sadrzaj>
      <item>J. K. KONSTRUKCIJE d. o. o. ROVINJ, OIB 38174644889</item>
    </izvorni_sadrzaj>
    <derivirana_varijabla naziv="DomainObject.Predmet.ProtuStrankaListFormatedOIB_1">
      <item>J. K. KONSTRUKCIJE d. o. o. ROVINJ, OIB 38174644889</item>
    </derivirana_varijabla>
  </DomainObject.Predmet.ProtuStrankaListFormatedOIB>
  <DomainObject.Predmet.ProtuStrankaListFormatedWithAdress>
    <izvorni_sadrzaj>
      <item>J. K. KONSTRUKCIJE d. o. o. ROVINJ, Istarska 56, 52210 Rovinj</item>
    </izvorni_sadrzaj>
    <derivirana_varijabla naziv="DomainObject.Predmet.ProtuStrankaListFormatedWithAdress_1">
      <item>J. K. KONSTRUKCIJE d. o. o. ROVINJ, Istarska 56, 52210 Rovinj</item>
    </derivirana_varijabla>
  </DomainObject.Predmet.ProtuStrankaListFormatedWithAdress>
  <DomainObject.Predmet.ProtuStrankaListFormatedWithAdressOIB>
    <izvorni_sadrzaj>
      <item>J. K. KONSTRUKCIJE d. o. o. ROVINJ, OIB 38174644889, Istarska 56, 52210 Rovinj</item>
    </izvorni_sadrzaj>
    <derivirana_varijabla naziv="DomainObject.Predmet.ProtuStrankaListFormatedWithAdressOIB_1">
      <item>J. K. KONSTRUKCIJE d. o. o. ROVINJ, OIB 38174644889, Istarska 56, 52210 Rovinj</item>
    </derivirana_varijabla>
  </DomainObject.Predmet.ProtuStrankaListFormatedWithAdressOIB>
  <DomainObject.Predmet.ProtuStrankaListNazivFormated>
    <izvorni_sadrzaj>
      <item>J. K. KONSTRUKCIJE d. o. o. ROVINJ</item>
    </izvorni_sadrzaj>
    <derivirana_varijabla naziv="DomainObject.Predmet.ProtuStrankaListNazivFormated_1">
      <item>J. K. KONSTRUKCIJE d. o. o. ROVINJ</item>
    </derivirana_varijabla>
  </DomainObject.Predmet.ProtuStrankaListNazivFormated>
  <DomainObject.Predmet.ProtuStrankaListNazivFormatedOIB>
    <izvorni_sadrzaj>
      <item>J. K. KONSTRUKCIJE d. o. o. ROVINJ, OIB 38174644889</item>
    </izvorni_sadrzaj>
    <derivirana_varijabla naziv="DomainObject.Predmet.ProtuStrankaListNazivFormatedOIB_1">
      <item>J. K. KONSTRUKCIJE d. o. o. ROVINJ, OIB 38174644889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J. K. KONSTRUKCIJE d. o. o. ROVINJ</izvorni_sadrzaj>
    <derivirana_varijabla naziv="DomainObject.Predmet.ProtustrankaIDrugi_1">J. K. KONSTRUKCIJE d. o. 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J. K. KONSTRUKCIJE d. o. o. ROVINJ, OIB 38174644889, Istarska 56, 52210 Rovinj</izvorni_sadrzaj>
    <derivirana_varijabla naziv="DomainObject.Predmet.ProtustrankaIDrugiAdressOIB_1">J. K. KONSTRUKCIJE d. o. o. ROVINJ, OIB 38174644889, Istarska 56,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travnja 2016.</izvorni_sadrzaj>
    <derivirana_varijabla naziv="DomainObject.Predmet.OdlukaRjesenje.DatumDonosenjaOdluke_1">14. travnja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St-172/2016-5</izvorni_sadrzaj>
    <derivirana_varijabla naziv="DomainObject.Predmet.OdlukaRjesenje.Oznaka_1">St-172/2016-5</derivirana_varijabla>
  </DomainObject.Predmet.OdlukaRjesenje.Oznaka>
  <DomainObject.Predmet.SudioniciListNaziv>
    <izvorni_sadrzaj>
      <item>FINANCIJSKA AGENCIJA, RC RIJEKA, PODRUŽNICA PULA, PULA</item>
      <item>J. K. KONSTRUKCIJE d. o. o. ROVINJ</item>
    </izvorni_sadrzaj>
    <derivirana_varijabla naziv="DomainObject.Predmet.SudioniciListNaziv_1">
      <item>FINANCIJSKA AGENCIJA, RC RIJEKA, PODRUŽNICA PULA, PULA</item>
      <item>J. K. KONSTRUKCIJE d. o. 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J. K. KONSTRUKCIJE d. o. o. ROVINJ, OIB 38174644889, Istarska 56,52210 Rovinj</item>
    </izvorni_sadrzaj>
    <derivirana_varijabla naziv="DomainObject.Predmet.SudioniciListAdressOIB_1">
      <item>FINANCIJSKA AGENCIJA, RC RIJEKA, PODRUŽNICA PULA, PULA, OIB 85821130368, Giardini 5,52100 Pula</item>
      <item>J. K. KONSTRUKCIJE d. o. o. ROVINJ, OIB 38174644889, Istarska 56,52210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38174644889</item>
    </izvorni_sadrzaj>
    <derivirana_varijabla naziv="DomainObject.Predmet.SudioniciListNazivOIB_1">
      <item>, OIB 85821130368</item>
      <item>, OIB 38174644889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884</properties:Words>
  <properties:Characters>4754</properties:Characters>
  <properties:Lines>95</properties:Lines>
  <properties:Paragraphs>30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2016-06-23T08:21:00Z</dcterms:created>
  <dc:creator>Mihaela Kaligari</dc:creator>
  <dc:description/>
  <cp:keywords/>
  <cp:lastModifiedBy>Sanja Lakošeljac</cp:lastModifiedBy>
  <cp:lastPrinted>2016-06-23T08:50:00Z</cp:lastPrinted>
  <dcterms:modified xmlns:xsi="http://www.w3.org/2001/XMLSchema-instance" xsi:type="dcterms:W3CDTF">2016-06-27T06:07:00Z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