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61CE0">
                    <w:rPr>
                      <w:sz w:val="22"/>
                      <w:szCs w:val="22"/>
                    </w:rPr>
                    <w:t>St-1701/17</w:t>
                  </w:r>
                  <w:r w:rsidR="00692719">
                    <w:rPr>
                      <w:sz w:val="22"/>
                      <w:szCs w:val="22"/>
                    </w:rPr>
                    <w:t>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1fe3c1" w14:paraId="21fe3c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61CE0">
        <w:t>VUKOVAR BAR AND RESTORAN j.d.o.o. za ugostiteljstvo u likvidaciji, Vukovar, Samoborska 2, MBS: 030178015, OIB: 64599220211</w:t>
      </w:r>
      <w:r>
        <w:t xml:space="preserve">,  temeljem članka 430. Stečajnog zakona (NN 71/15, dalje: SZ), dana </w:t>
      </w:r>
      <w:r w:rsidR="00AE7A81">
        <w:t>16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61CE0">
        <w:t>VUKOVAR BAR AND RESTORAN j.d.o.o. za ugostiteljstvo u likvidaciji, Vukovar, Samoborska 2, MBS: 030178015, OIB: 64599220211</w:t>
      </w:r>
      <w:r>
        <w:t xml:space="preserve">, na temelju neizvršenih osnova za plaćanje iznosi </w:t>
      </w:r>
      <w:r w:rsidR="00761CE0">
        <w:t>69.999,60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61CE0">
        <w:t>DAMIR SABADOŠ, OIB: 54548644710, Vukovar, Kralja Zvonimira 78</w:t>
      </w:r>
      <w:r w:rsidR="00AE7A81">
        <w:t xml:space="preserve">,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61CE0">
        <w:t>1701</w:t>
      </w:r>
      <w:r>
        <w:t>-</w:t>
      </w:r>
      <w:r w:rsidR="00761CE0">
        <w:t>17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AE7A81">
        <w:t>16</w:t>
      </w:r>
      <w:r w:rsidR="006F3177">
        <w:t>. veljače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E7A81">
        <w:t>25</w:t>
      </w:r>
      <w:r>
        <w:t>.</w:t>
      </w:r>
      <w:r w:rsidR="00AE7A81">
        <w:t>5</w:t>
      </w:r>
      <w:r>
        <w:t>.2018.</w:t>
      </w:r>
    </w:p>
    <w:p w:rsidRDefault="00061C4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1C4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1CE0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St-1701/2017</izvorni_sadrzaj>
    <derivirana_varijabla naziv="DomainObject.Predmet.OznakaBroj_1">St-1701/2017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 BAR AND RESTORAN j.d.o.o. za ugostiteljstvo u likvidaciji</izvorni_sadrzaj>
    <derivirana_varijabla naziv="DomainObject.Predmet.ProtustrankaFormated_1">  VUKOVAR BAR AND RESTORAN j.d.o.o. za ugostiteljstvo u likvidaciji</derivirana_varijabla>
  </DomainObject.Predmet.ProtustrankaFormated>
  <DomainObject.Predmet.ProtustrankaFormatedOIB>
    <izvorni_sadrzaj>  VUKOVAR BAR AND RESTORAN j.d.o.o. za ugostiteljstvo u likvidaciji, OIB 64599220211</izvorni_sadrzaj>
    <derivirana_varijabla naziv="DomainObject.Predmet.ProtustrankaFormatedOIB_1">  VUKOVAR BAR AND RESTORAN j.d.o.o. za ugostiteljstvo u likvidaciji, OIB 64599220211</derivirana_varijabla>
  </DomainObject.Predmet.ProtustrankaFormatedOIB>
  <DomainObject.Predmet.ProtustrankaFormatedWithAdress>
    <izvorni_sadrzaj> VUKOVAR BAR AND RESTORAN j.d.o.o. za ugostiteljstvo u likvidaciji, Samoborska 2, 32000 Vukovar</izvorni_sadrzaj>
    <derivirana_varijabla naziv="DomainObject.Predmet.ProtustrankaFormatedWithAdress_1"> VUKOVAR BAR AND RESTORAN j.d.o.o. za ugostiteljstvo u likvidaciji, Samoborska 2, 32000 Vukovar</derivirana_varijabla>
  </DomainObject.Predmet.ProtustrankaFormatedWithAdress>
  <DomainObject.Predmet.ProtustrankaFormatedWithAdressOIB>
    <izvorni_sadrzaj> VUKOVAR BAR AND RESTORAN j.d.o.o. za ugostiteljstvo u likvidaciji, OIB 64599220211, Samoborska 2, 32000 Vukovar</izvorni_sadrzaj>
    <derivirana_varijabla naziv="DomainObject.Predmet.ProtustrankaFormatedWithAdressOIB_1"> VUKOVAR BAR AND RESTORAN j.d.o.o. za ugostiteljstvo u likvidaciji, OIB 64599220211, Samoborska 2, 32000 Vukovar</derivirana_varijabla>
  </DomainObject.Predmet.ProtustrankaFormatedWithAdressOIB>
  <DomainObject.Predmet.ProtustrankaWithAdress>
    <izvorni_sadrzaj>VUKOVAR BAR AND RESTORAN j.d.o.o. za ugostiteljstvo u likvidaciji Samoborska 2, 32000 Vukovar</izvorni_sadrzaj>
    <derivirana_varijabla naziv="DomainObject.Predmet.ProtustrankaWithAdress_1">VUKOVAR BAR AND RESTORAN j.d.o.o. za ugostiteljstvo u likvidaciji Samoborska 2, 32000 Vukovar</derivirana_varijabla>
  </DomainObject.Predmet.ProtustrankaWithAdress>
  <DomainObject.Predmet.ProtustrankaWithAdressOIB>
    <izvorni_sadrzaj>VUKOVAR BAR AND RESTORAN j.d.o.o. za ugostiteljstvo u likvidaciji, OIB 64599220211, Samoborska 2, 32000 Vukovar</izvorni_sadrzaj>
    <derivirana_varijabla naziv="DomainObject.Predmet.ProtustrankaWithAdressOIB_1">VUKOVAR BAR AND RESTORAN j.d.o.o. za ugostiteljstvo u likvidaciji, OIB 64599220211, Samoborska 2, 32000 Vukovar</derivirana_varijabla>
  </DomainObject.Predmet.ProtustrankaWithAdressOIB>
  <DomainObject.Predmet.ProtustrankaNazivFormated>
    <izvorni_sadrzaj>VUKOVAR BAR AND RESTORAN j.d.o.o. za ugostiteljstvo u likvidaciji</izvorni_sadrzaj>
    <derivirana_varijabla naziv="DomainObject.Predmet.ProtustrankaNazivFormated_1">VUKOVAR BAR AND RESTORAN j.d.o.o. za ugostiteljstvo u likvidaciji</derivirana_varijabla>
  </DomainObject.Predmet.ProtustrankaNazivFormated>
  <DomainObject.Predmet.ProtustrankaNazivFormatedOIB>
    <izvorni_sadrzaj>VUKOVAR BAR AND RESTORAN j.d.o.o. za ugostiteljstvo u likvidaciji, OIB 64599220211</izvorni_sadrzaj>
    <derivirana_varijabla naziv="DomainObject.Predmet.ProtustrankaNazivFormatedOIB_1">VUKOVAR BAR AND RESTORAN j.d.o.o. za ugostiteljstvo u likvidaciji, OIB 64599220211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VUKOVAR BAR AND RESTORAN j.d.o.o. za ugostiteljstvo u likvidaciji</item>
    </izvorni_sadrzaj>
    <derivirana_varijabla naziv="DomainObject.Predmet.ProtuStrankaListFormated_1">
      <item>VUKOVAR BAR AND RESTORAN j.d.o.o. za ugostiteljstvo u likvidaciji</item>
    </derivirana_varijabla>
  </DomainObject.Predmet.ProtuStrankaListFormated>
  <DomainObject.Predmet.ProtuStrankaListFormatedOIB>
    <izvorni_sadrzaj>
      <item>VUKOVAR BAR AND RESTORAN j.d.o.o. za ugostiteljstvo u likvidaciji, OIB 64599220211</item>
    </izvorni_sadrzaj>
    <derivirana_varijabla naziv="DomainObject.Predmet.ProtuStrankaListFormatedOIB_1">
      <item>VUKOVAR BAR AND RESTORAN j.d.o.o. za ugostiteljstvo u likvidaciji, OIB 64599220211</item>
    </derivirana_varijabla>
  </DomainObject.Predmet.ProtuStrankaListFormatedOIB>
  <DomainObject.Predmet.ProtuStrankaListFormatedWithAdress>
    <izvorni_sadrzaj>
      <item>VUKOVAR BAR AND RESTORAN j.d.o.o. za ugostiteljstvo u likvidaciji, Samoborska 2, 32000 Vukovar</item>
    </izvorni_sadrzaj>
    <derivirana_varijabla naziv="DomainObject.Predmet.ProtuStrankaListFormatedWithAdress_1">
      <item>VUKOVAR BAR AND RESTORAN j.d.o.o. za ugostiteljstvo u likvidaciji, Samoborska 2, 32000 Vukovar</item>
    </derivirana_varijabla>
  </DomainObject.Predmet.ProtuStrankaListFormatedWithAdress>
  <DomainObject.Predmet.ProtuStrankaListFormatedWithAdressOIB>
    <izvorni_sadrzaj>
      <item>VUKOVAR BAR AND RESTORAN j.d.o.o. za ugostiteljstvo u likvidaciji, OIB 64599220211, Samoborska 2, 32000 Vukovar</item>
    </izvorni_sadrzaj>
    <derivirana_varijabla naziv="DomainObject.Predmet.ProtuStrankaListFormatedWithAdressOIB_1">
      <item>VUKOVAR BAR AND RESTORAN j.d.o.o. za ugostiteljstvo u likvidaciji, OIB 64599220211, Samoborska 2, 32000 Vukovar</item>
    </derivirana_varijabla>
  </DomainObject.Predmet.ProtuStrankaListFormatedWithAdressOIB>
  <DomainObject.Predmet.ProtuStrankaListNazivFormated>
    <izvorni_sadrzaj>
      <item>VUKOVAR BAR AND RESTORAN j.d.o.o. za ugostiteljstvo u likvidaciji</item>
    </izvorni_sadrzaj>
    <derivirana_varijabla naziv="DomainObject.Predmet.ProtuStrankaListNazivFormated_1">
      <item>VUKOVAR BAR AND RESTORAN j.d.o.o. za ugostiteljstvo u likvidaciji</item>
    </derivirana_varijabla>
  </DomainObject.Predmet.ProtuStrankaListNazivFormated>
  <DomainObject.Predmet.ProtuStrankaListNazivFormatedOIB>
    <izvorni_sadrzaj>
      <item>VUKOVAR BAR AND RESTORAN j.d.o.o. za ugostiteljstvo u likvidaciji, OIB 64599220211</item>
    </izvorni_sadrzaj>
    <derivirana_varijabla naziv="DomainObject.Predmet.ProtuStrankaListNazivFormatedOIB_1">
      <item>VUKOVAR BAR AND RESTORAN j.d.o.o. za ugostiteljstvo u likvidaciji, OIB 64599220211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VUKOVAR BAR AND RESTORAN j.d.o.o. za ugostiteljstvo u likvidaciji</izvorni_sadrzaj>
    <derivirana_varijabla naziv="DomainObject.Predmet.ProtustrankaIDrugi_1">VUKOVAR BAR AND RESTORAN j.d.o.o. za ugostiteljstvo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VUKOVAR BAR AND RESTORAN j.d.o.o. za ugostiteljstvo u likvidaciji, OIB 64599220211, Samoborska 2, 32000 Vukovar</izvorni_sadrzaj>
    <derivirana_varijabla naziv="DomainObject.Predmet.ProtustrankaIDrugiAdressOIB_1">VUKOVAR BAR AND RESTORAN j.d.o.o. za ugostiteljstvo u likvidaciji, OIB 64599220211, Samoborska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VUKOVAR BAR AND RESTORAN j.d.o.o. za ugostiteljstvo u likvidaciji</item>
    </izvorni_sadrzaj>
    <derivirana_varijabla naziv="DomainObject.Predmet.SudioniciListNaziv_1">
      <item>FINA RC OSIJEK</item>
      <item>VUKOVAR BAR AND RESTORAN j.d.o.o. za ugostiteljstvo u likvidaciji</item>
    </derivirana_varijabla>
  </DomainObject.Predmet.SudioniciListNaziv>
  <DomainObject.Predmet.SudioniciListAdressOIB>
    <izvorni_sadrzaj>
      <item>FINA RC OSIJEK, OIB 85821130368</item>
      <item>VUKOVAR BAR AND RESTORAN j.d.o.o. za ugostiteljstvo u likvidaciji, OIB 64599220211, Samoborska 2,32000 Vukovar</item>
    </izvorni_sadrzaj>
    <derivirana_varijabla naziv="DomainObject.Predmet.SudioniciListAdressOIB_1">
      <item>FINA RC OSIJEK, OIB 85821130368</item>
      <item>VUKOVAR BAR AND RESTORAN j.d.o.o. za ugostiteljstvo u likvidaciji, OIB 64599220211, Samoborska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64599220211</item>
    </izvorni_sadrzaj>
    <derivirana_varijabla naziv="DomainObject.Predmet.SudioniciListNazivOIB_1">
      <item>, OIB 85821130368</item>
      <item>, OIB 64599220211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2182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2018-02-16T08:01:00Z</dcterms:created>
  <dc:creator>Snježana Andrijanić</dc:creator>
  <cp:lastModifiedBy>Gordana Harc</cp:lastModifiedBy>
  <cp:lastPrinted>2018-02-16T08:00:00Z</cp:lastPrinted>
  <dcterms:modified xmlns:xsi="http://www.w3.org/2001/XMLSchema-instance" xsi:type="dcterms:W3CDTF">2018-02-16T08:10:00Z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