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fc46" w14:paraId="843fc46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486915">
        <w:t>173</w:t>
      </w:r>
      <w:r w:rsidR="00C41DF2">
        <w:t>2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5D5486" w:rsidRPr="007D6AF3">
        <w:t>MA &amp; AK TRADE d.o.o., Velika Gorica, Augusta Šenoe 1/A, OIB 14986363453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40B2A">
        <w:t xml:space="preserve">2. </w:t>
      </w:r>
      <w:r w:rsidR="009821B4">
        <w:t>siječnja 2019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5D5486" w:rsidRPr="007D6AF3">
        <w:t>MA &amp; AK TRADE d.o.o., Velika Gorica, Augusta Šenoe 1/A, OIB 14986363453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486915">
        <w:t>2. siječnja 2019</w:t>
      </w:r>
      <w:r w:rsidR="006360F9">
        <w:t>.</w:t>
      </w:r>
      <w:r w:rsidR="005A56DF">
        <w:t xml:space="preserve"> u </w:t>
      </w:r>
      <w:r w:rsidR="00F9460F">
        <w:t>1</w:t>
      </w:r>
      <w:r w:rsidR="00486915">
        <w:t>1</w:t>
      </w:r>
      <w:r w:rsidR="00636556">
        <w:t>,</w:t>
      </w:r>
      <w:r w:rsidR="000A07F0">
        <w:t>0</w:t>
      </w:r>
      <w:r w:rsidR="006C5D21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486915">
        <w:t>Petra Gjurašić</w:t>
      </w:r>
      <w:r w:rsidR="000A07F0">
        <w:t xml:space="preserve">, Zagreb, </w:t>
      </w:r>
      <w:r w:rsidR="00486915">
        <w:t>Petrinjska 28</w:t>
      </w:r>
      <w:r w:rsidR="00636556" w:rsidRPr="0018154F">
        <w:t xml:space="preserve">, OIB </w:t>
      </w:r>
      <w:r w:rsidR="00AE2C93">
        <w:t>42344632101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5D5486" w:rsidRPr="007D6AF3">
        <w:t>MA &amp; AK TRADE d.o.o., Velika Gorica, Augusta Šenoe 1/A, OIB 14986363453</w:t>
      </w:r>
      <w:r w:rsidR="008C5EB2">
        <w:t xml:space="preserve">, s danom </w:t>
      </w:r>
      <w:r w:rsidR="00486915">
        <w:t>2. siječnja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5D5486" w:rsidRPr="007D6AF3">
        <w:t>MA &amp; AK TRADE d.o.o., Velika Gorica, Augusta Šenoe 1/A, OIB 14986363453</w:t>
      </w:r>
      <w:r>
        <w:t>, će biti brisan iz sudskog registra ovog suda.</w:t>
      </w:r>
    </w:p>
    <w:p w:rsidRDefault="00BB534F" w:rsidP="00BB534F" w:rsidR="00BB534F">
      <w:pPr>
        <w:pStyle w:val="Odlomakpopisa"/>
      </w:pPr>
    </w:p>
    <w:p w:rsidRDefault="00DC0CF1" w:rsidP="00DC0CF1" w:rsidR="00DC0CF1">
      <w:pPr>
        <w:pStyle w:val="Odlomakpopisa"/>
        <w:numPr>
          <w:ilvl w:val="0"/>
          <w:numId w:val="9"/>
        </w:numPr>
        <w:jc w:val="both"/>
      </w:pPr>
      <w:r>
        <w:t>Nalaže se Financijskoj agenciji da naloži banci prijenos zaplijenjenog iznosa predujma od 148,36 kn na račun ovog suda IBAN: HR9223900011300000460, model HR00, pozivom na broj 1732-17.</w:t>
      </w:r>
    </w:p>
    <w:p w:rsidRDefault="00DC0CF1" w:rsidP="00DC0CF1" w:rsidR="00DC0CF1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B534F" w:rsidP="00514EDC" w:rsidR="00BB534F" w:rsidRPr="00692A21"/>
    <w:p w:rsidRDefault="00451BF1" w:rsidP="00451BF1" w:rsidR="00451BF1">
      <w:pPr>
        <w:ind w:firstLine="708"/>
        <w:jc w:val="both"/>
      </w:pPr>
      <w:r>
        <w:t xml:space="preserve">FINA-a, Regionalni centar Zagreb podnijela je ovom sudu dana 16. lipnja 2017. prijedlog za otvaranje stečajnog postupka nad dužnikom </w:t>
      </w:r>
      <w:r w:rsidRPr="007D6AF3">
        <w:t>MA &amp; AK TRADE d.o.o., Velika Gorica, Augusta Šenoe 1/A, OIB 14986363453</w:t>
      </w:r>
      <w:r>
        <w:t xml:space="preserve">.  </w:t>
      </w:r>
    </w:p>
    <w:p w:rsidRDefault="00451BF1" w:rsidP="00451BF1" w:rsidR="00451BF1">
      <w:pPr>
        <w:ind w:firstLine="708"/>
        <w:jc w:val="both"/>
      </w:pPr>
      <w:r>
        <w:t xml:space="preserve"> </w:t>
      </w:r>
    </w:p>
    <w:p w:rsidRDefault="00451BF1" w:rsidP="00451BF1" w:rsidR="00451BF1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12. lipnja 2017. dužnik u Očevidniku redoslijeda osnova za plaćanje ima evidentirane </w:t>
      </w:r>
      <w:r>
        <w:lastRenderedPageBreak/>
        <w:t xml:space="preserve">neizvršene osnove za plaćanje u neprekinutom razdoblju od 120 dana u ukupnom iznosu od 569.763,74 kn. </w:t>
      </w:r>
    </w:p>
    <w:p w:rsidRDefault="00451BF1" w:rsidP="00451BF1" w:rsidR="00451BF1">
      <w:pPr>
        <w:ind w:firstLine="708"/>
        <w:jc w:val="both"/>
      </w:pPr>
    </w:p>
    <w:p w:rsidRDefault="00451BF1" w:rsidP="00451BF1" w:rsidR="00451BF1" w:rsidRPr="005F7ED3">
      <w:pPr>
        <w:ind w:firstLine="708"/>
        <w:jc w:val="both"/>
      </w:pPr>
      <w:r>
        <w:t>Rješenjem ovog suda posl.br. 4 St-1732/17 od 26. veljače 2018.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5. travnja 2018.</w:t>
      </w:r>
    </w:p>
    <w:p w:rsidRDefault="00451BF1" w:rsidP="00451BF1" w:rsidR="00451BF1" w:rsidRPr="005F7ED3">
      <w:pPr>
        <w:jc w:val="both"/>
      </w:pPr>
    </w:p>
    <w:p w:rsidRDefault="00451BF1" w:rsidP="00451BF1" w:rsidR="00451BF1">
      <w:pPr>
        <w:ind w:firstLine="708"/>
        <w:jc w:val="both"/>
      </w:pPr>
      <w:r>
        <w:t xml:space="preserve">Podneskom od 28. veljače 2018. FINA je izvijestila sud da ostaje kod prijedloga za otvaranje stečajnog postupka. </w:t>
      </w:r>
    </w:p>
    <w:p w:rsidRDefault="00451BF1" w:rsidP="00451BF1" w:rsidR="00451BF1">
      <w:pPr>
        <w:ind w:firstLine="708"/>
        <w:jc w:val="both"/>
      </w:pPr>
    </w:p>
    <w:p w:rsidRDefault="00451BF1" w:rsidP="00451BF1" w:rsidR="00451BF1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5. travnja 2018., niti na ročište radi rasprave o pretpostavkama za otvaranje stečajnog postupka od 10. srpnja 2018., nisu pristupili niti predlagatelj, niti dužnik, niti zakonski zastupnik dužnika, a niti je dužnik postupio po zaključku suda od 26. veljače 2018. da dostavi sudu popis imovine i obveza dužnika. Sud je zaključkom od 6. travnja zatražio od javnih tijela koja vode evidenciju o određenoj vrsti imovine dostavu podataka iz njihovih službenih evidencija o tome da li je dužnik evidentiran kao vlasnik imovine. </w:t>
      </w:r>
    </w:p>
    <w:p w:rsidRDefault="00451BF1" w:rsidP="00451BF1" w:rsidR="00451BF1">
      <w:pPr>
        <w:ind w:firstLine="708"/>
        <w:jc w:val="both"/>
      </w:pPr>
    </w:p>
    <w:p w:rsidRDefault="00451BF1" w:rsidP="00451BF1" w:rsidR="00451BF1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>10. travnja 2018. (list 23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11. travnja</w:t>
      </w:r>
      <w:r w:rsidRPr="00A44D76">
        <w:t xml:space="preserve">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</w:t>
      </w:r>
      <w:r w:rsidRPr="003A3ECE">
        <w:t xml:space="preserve">uvjerenje Državne geodetske uprave od </w:t>
      </w:r>
      <w:r>
        <w:t>17. travnja 2018.</w:t>
      </w:r>
      <w:r w:rsidRPr="003A3ECE">
        <w:t xml:space="preserve"> (list </w:t>
      </w:r>
      <w:r>
        <w:t>29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>. Uvidom u</w:t>
      </w:r>
      <w:r w:rsidRPr="00A44D76">
        <w:t xml:space="preserve"> obavijest Središnjeg klirinško depozitarnog društva d.d. od </w:t>
      </w:r>
      <w:r>
        <w:t>23. travnja 2018.</w:t>
      </w:r>
      <w:r w:rsidRPr="00A44D76">
        <w:t xml:space="preserve"> (list </w:t>
      </w:r>
      <w:r>
        <w:t>30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451BF1" w:rsidP="00451BF1" w:rsidR="00451BF1">
      <w:pPr>
        <w:ind w:firstLine="708"/>
        <w:jc w:val="both"/>
      </w:pPr>
    </w:p>
    <w:p w:rsidRDefault="00451BF1" w:rsidP="00451BF1" w:rsidR="00451BF1">
      <w:pPr>
        <w:ind w:firstLine="708"/>
        <w:jc w:val="both"/>
      </w:pPr>
      <w:r>
        <w:t xml:space="preserve">Uvidom u uvjerenje Centra za vozila Hrvatske d.d., STP "Zagreb I" </w:t>
      </w:r>
      <w:r w:rsidRPr="003A3ECE">
        <w:t xml:space="preserve">od </w:t>
      </w:r>
      <w:r>
        <w:t xml:space="preserve">11. travnja 2018. </w:t>
      </w:r>
      <w:r w:rsidRPr="003A3ECE">
        <w:t xml:space="preserve">(list </w:t>
      </w:r>
      <w:r>
        <w:t xml:space="preserve">27 </w:t>
      </w:r>
      <w:r w:rsidRPr="003A3ECE">
        <w:t xml:space="preserve">spisa) </w:t>
      </w:r>
      <w:r>
        <w:t xml:space="preserve">utvrđeno je </w:t>
      </w:r>
      <w:r w:rsidRPr="003A3ECE">
        <w:t xml:space="preserve">da </w:t>
      </w:r>
      <w:r>
        <w:t xml:space="preserve">je </w:t>
      </w:r>
      <w:r w:rsidRPr="003A3ECE">
        <w:t xml:space="preserve">dužnik </w:t>
      </w:r>
      <w:r>
        <w:t>evidentiran kao vlasnik vozila: - teretni automobil marke MERCEDES 208 D-KA, godina proizvodnje 1996., broj šasije WDB9013621P555785, reg. oznaka ST613IP, datum odjave 5. srpnja 2012.</w:t>
      </w:r>
      <w:r w:rsidRPr="003A3ECE">
        <w:t xml:space="preserve"> </w:t>
      </w:r>
    </w:p>
    <w:p w:rsidRDefault="00451BF1" w:rsidP="00451BF1" w:rsidR="00451BF1">
      <w:pPr>
        <w:ind w:firstLine="708"/>
        <w:jc w:val="both"/>
      </w:pPr>
    </w:p>
    <w:p w:rsidRDefault="00451BF1" w:rsidP="00451BF1" w:rsidR="00451BF1">
      <w:pPr>
        <w:ind w:firstLine="708"/>
        <w:jc w:val="both"/>
      </w:pPr>
      <w:r>
        <w:t>Nadalje, uvidom u potvrdu FINA-e o blokadi računa i novčanih sredstava dužnika od 11. travnja 2018. (list 25 spisa) sud je utvrdio da na dan izdavanja potvrde u Očevidniku redoslijeda osnova za plaćanje dužnik ima evidentirane neizvršene osnove za plaćanje u neprekinutom razdoblju od 422 dana i da nepodmirene obveze na dan izdavanja potvrde iznose 773.169,16 kn.</w:t>
      </w:r>
    </w:p>
    <w:p w:rsidRDefault="00486915" w:rsidP="00486915" w:rsidR="00486915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451BF1" w:rsidP="00451BF1" w:rsidR="00451BF1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11. travnja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486915">
        <w:t>173</w:t>
      </w:r>
      <w:r w:rsidR="00451BF1">
        <w:t>2</w:t>
      </w:r>
      <w:r w:rsidR="00B60C67">
        <w:t>/</w:t>
      </w:r>
      <w:r w:rsidR="005555FF">
        <w:t>1</w:t>
      </w:r>
      <w:r w:rsidR="00F275E4">
        <w:t>7</w:t>
      </w:r>
      <w:r w:rsidRPr="00692A21">
        <w:t xml:space="preserve"> od </w:t>
      </w:r>
      <w:r w:rsidR="00873B27">
        <w:t>1</w:t>
      </w:r>
      <w:r w:rsidR="00C61403">
        <w:t>0</w:t>
      </w:r>
      <w:r w:rsidR="00081DFC">
        <w:t>. s</w:t>
      </w:r>
      <w:r w:rsidR="00873B27">
        <w:t>rpnja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451BF1">
        <w:t>30</w:t>
      </w:r>
      <w:r w:rsidR="00F275E4">
        <w:t>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451BF1" w:rsidP="00D30745" w:rsidR="00451BF1">
      <w:pPr>
        <w:ind w:firstLine="708"/>
        <w:jc w:val="both"/>
      </w:pPr>
      <w:r>
        <w:t>Prema tome, iz dostupnih podataka u spisu proizlazi da dužnik nema u vlasništvu nekretnina, već da u vlasništvu isključivo ima pokretninu – teretno vozilo proizvedeno 1996. godine, a odjavljeno 2012. godine. Stajalište je suda da ta imovina nije dostatna za pokriće predvidivih troškova otvorenoga stečajnog postupka, jer je riječ o vozilu starom 22 godine koje je odjavljeno prije šest godina, pa je nepoznato da li je vozilo u voznom stanju, odnosno da li isto doista fizički još uvijek postoji, odnosno da li to vozilo dužnik uopće još ima u svojem posjedu. Osim toga, procjena je suda da bi se navedeno vozilo, ukoliko isto još uopće i postoji, moglo unovčiti za iznos od maksimalno cca 20.000,00 kn, a koji iznos ne bi bio dostatan za pokriće predvidivih troškova stečajnog postupka. Naime,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</w:t>
      </w:r>
      <w:r>
        <w:t>i</w:t>
      </w:r>
      <w:r w:rsidRPr="00435B5D">
        <w:t xml:space="preserve"> iznose ukupno </w:t>
      </w:r>
      <w:r>
        <w:t>30</w:t>
      </w:r>
      <w:r w:rsidRPr="00435B5D">
        <w:t>.</w:t>
      </w:r>
      <w:r>
        <w:t>700</w:t>
      </w:r>
      <w:r w:rsidRPr="00435B5D">
        <w:t xml:space="preserve">,00 kn, </w:t>
      </w:r>
      <w:r w:rsidRPr="00FC58EA">
        <w:t>a čine ih trošak nagrade</w:t>
      </w:r>
      <w:r>
        <w:t xml:space="preserve"> privremenog stečajnog upravitelja u iznosu od 5.000,00 kn bruto, trošak nagrade</w:t>
      </w:r>
      <w:r w:rsidRPr="00FC58EA">
        <w:t xml:space="preserve"> stečajnom upravitelju u bruto iznosu od </w:t>
      </w:r>
      <w:r>
        <w:t>10</w:t>
      </w:r>
      <w:r w:rsidRPr="00FC58EA">
        <w:t>.000,00 kn, trošak knjigovođe od 6.000,00 kn (1.000,00 kn mjesečno x 6), trošak arhiviranja dužni</w:t>
      </w:r>
      <w:r>
        <w:t>kove dokumentacije u iznosu od 4</w:t>
      </w:r>
      <w:r w:rsidRPr="00FC58EA">
        <w:t xml:space="preserve">.000,00 kn, </w:t>
      </w:r>
      <w:r>
        <w:t xml:space="preserve">trošak procjene vozila po sudskom vještaku u iznosu od 3.000,00 kn, </w:t>
      </w:r>
      <w:r w:rsidRPr="00FC58EA">
        <w:t xml:space="preserve">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</w:t>
      </w:r>
      <w:r>
        <w:t>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486915">
        <w:t>2. siječnja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C61403">
        <w:t>10.</w:t>
      </w:r>
      <w:r w:rsidR="00873B27">
        <w:t xml:space="preserve"> srpnja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873B27">
        <w:t>1</w:t>
      </w:r>
      <w:r w:rsidR="00C61403">
        <w:t>0</w:t>
      </w:r>
      <w:r w:rsidR="00873B27">
        <w:t>. srpnja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FC708E" w:rsidP="00C515B4" w:rsidR="00FC708E">
      <w:pPr>
        <w:ind w:firstLine="708"/>
        <w:jc w:val="both"/>
      </w:pPr>
    </w:p>
    <w:p w:rsidRDefault="00FC708E" w:rsidP="00FC708E" w:rsidR="00FC708E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6. istog članka propisano je da će rješenjem o otvaranju stečajnoga postupka nad dužnikom pravnom osobom sud naložiti Financijskoj agenciji da naloži banci prijenos zaplijenjenoga iznosa predujma na račun suda. Slijedom navedenog, obzirom da je u konkretnom slučaju Agencija izvijestila sud da dužnik na ime predujma za namirenje troškova stečajnog postupka ima zaplijenjena novčana sredstva u iznosu od 148,36 kn, riješeno je kao pod točkom V. izreke ovog rješenja.</w:t>
      </w:r>
    </w:p>
    <w:p w:rsidRDefault="00FC708E" w:rsidP="00C515B4" w:rsidR="00FC708E">
      <w:pPr>
        <w:ind w:firstLine="708"/>
        <w:jc w:val="both"/>
      </w:pPr>
    </w:p>
    <w:p w:rsidRDefault="00FC708E" w:rsidP="00C515B4" w:rsidR="00FC708E">
      <w:pPr>
        <w:ind w:firstLine="708"/>
        <w:jc w:val="both"/>
      </w:pPr>
    </w:p>
    <w:p w:rsidRDefault="00667114" w:rsidP="004E7304" w:rsidR="004E7304">
      <w:pPr>
        <w:jc w:val="center"/>
      </w:pPr>
      <w:r w:rsidRPr="00551293">
        <w:t xml:space="preserve">U Karlovcu, </w:t>
      </w:r>
      <w:r w:rsidR="00486915">
        <w:t>2. siječnja 2019</w:t>
      </w:r>
      <w:r w:rsidR="006360F9">
        <w:t>.</w:t>
      </w:r>
      <w:r w:rsidR="00774E68"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4E7304">
        <w:t xml:space="preserve">     </w:t>
      </w:r>
    </w:p>
    <w:p w:rsidRDefault="004E7304" w:rsidP="004E7304" w:rsidR="004E7304" w:rsidRPr="00435B5D">
      <w:pPr>
        <w:ind w:left="6372"/>
        <w:jc w:val="both"/>
      </w:pPr>
      <w:r>
        <w:t xml:space="preserve">           </w:t>
      </w:r>
      <w:r w:rsidRPr="00435B5D">
        <w:t>Stečajni sudac:</w:t>
      </w:r>
    </w:p>
    <w:p w:rsidRDefault="004E7304" w:rsidP="004E7304" w:rsidR="004E7304">
      <w:pPr>
        <w:jc w:val="both"/>
      </w:pPr>
      <w:r w:rsidRPr="00435B5D">
        <w:t xml:space="preserve">                                                                                                                Goranka Boljkovac, v.r.</w:t>
      </w:r>
    </w:p>
    <w:p w:rsidRDefault="004E7304" w:rsidP="004E7304" w:rsidR="004E7304" w:rsidRPr="00435B5D">
      <w:pPr>
        <w:jc w:val="both"/>
      </w:pPr>
    </w:p>
    <w:p w:rsidRDefault="004E7304" w:rsidP="004E7304" w:rsidR="004E730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4E7304" w:rsidP="004E7304" w:rsidR="004E7304" w:rsidRPr="00435B5D">
      <w:pPr>
        <w:tabs>
          <w:tab w:pos="6900" w:val="left"/>
        </w:tabs>
      </w:pPr>
      <w:r w:rsidRPr="00435B5D">
        <w:tab/>
        <w:t>ovlašteni službenik:</w:t>
      </w:r>
    </w:p>
    <w:p w:rsidRDefault="004E7304" w:rsidP="004E7304" w:rsidR="004E7304">
      <w:pPr>
        <w:tabs>
          <w:tab w:pos="6900" w:val="left"/>
        </w:tabs>
      </w:pPr>
      <w:r w:rsidRPr="00435B5D">
        <w:tab/>
      </w:r>
      <w:r w:rsidR="0087561B">
        <w:t>Marina Markić</w:t>
      </w:r>
    </w:p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sectPr w:rsidSect="004E7304" w:rsidR="005E6E20" w:rsidRPr="005E1DBC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32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486915">
      <w:t>173</w:t>
    </w:r>
    <w:r w:rsidR="00C41DF2">
      <w:t>2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02FE9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51BF1"/>
    <w:rsid w:val="004612DC"/>
    <w:rsid w:val="00472207"/>
    <w:rsid w:val="004746BF"/>
    <w:rsid w:val="00486915"/>
    <w:rsid w:val="004A1BE7"/>
    <w:rsid w:val="004C3C15"/>
    <w:rsid w:val="004E3B1A"/>
    <w:rsid w:val="004E7304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93FDF"/>
    <w:rsid w:val="005A56DF"/>
    <w:rsid w:val="005B0B8B"/>
    <w:rsid w:val="005C0B29"/>
    <w:rsid w:val="005C0BF6"/>
    <w:rsid w:val="005D0EB4"/>
    <w:rsid w:val="005D1623"/>
    <w:rsid w:val="005D5486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1328"/>
    <w:rsid w:val="007F4B17"/>
    <w:rsid w:val="0084192B"/>
    <w:rsid w:val="00846404"/>
    <w:rsid w:val="00855AE8"/>
    <w:rsid w:val="00873B27"/>
    <w:rsid w:val="0087561B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21B4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E2C93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21A68"/>
    <w:rsid w:val="00C41DF2"/>
    <w:rsid w:val="00C4568C"/>
    <w:rsid w:val="00C46A4A"/>
    <w:rsid w:val="00C50D94"/>
    <w:rsid w:val="00C515B4"/>
    <w:rsid w:val="00C5720C"/>
    <w:rsid w:val="00C61403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C0CF1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85299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C708E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5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5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St-1732/2017-26</izvorni_sadrzaj>
    <derivirana_varijabla naziv="DomainObject.Oznaka_1">St-1732/2017-26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2019.</izvorni_sadrzaj>
    <derivirana_varijabla naziv="DomainObject.Predmet.DatumRjesavanja_1">2.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St-1732/2017</izvorni_sadrzaj>
    <derivirana_varijabla naziv="DomainObject.Predmet.OznakaBroj_1">St-1732/2017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 &amp; AK TRADE d.o.o. zastupanog po punomoćniku Ilija Ageljić</izvorni_sadrzaj>
    <derivirana_varijabla naziv="DomainObject.Predmet.ProtustrankaFormated_1">  MA &amp; AK TRADE d.o.o. zastupanog po punomoćniku Ilija Ageljić</derivirana_varijabla>
  </DomainObject.Predmet.ProtustrankaFormated>
  <DomainObject.Predmet.ProtustrankaFormatedOIB>
    <izvorni_sadrzaj>  MA &amp; AK TRADE d.o.o., OIB 14986363453 zastupanog po punomoćniku Ilija Ageljić</izvorni_sadrzaj>
    <derivirana_varijabla naziv="DomainObject.Predmet.ProtustrankaFormatedOIB_1">  MA &amp; AK TRADE d.o.o., OIB 14986363453 zastupanog po punomoćniku Ilija Ageljić</derivirana_varijabla>
  </DomainObject.Predmet.ProtustrankaFormatedOIB>
  <DomainObject.Predmet.ProtustrankaFormatedWithAdress>
    <izvorni_sadrzaj> MA &amp; AK TRADE d.o.o., Augusta Šenoe 1/A, 10410 Velika Gorica zastupanog po punomoćniku Ilija Ageljić</izvorni_sadrzaj>
    <derivirana_varijabla naziv="DomainObject.Predmet.ProtustrankaFormatedWithAdress_1"> MA &amp; AK TRADE d.o.o., Augusta Šenoe 1/A, 10410 Velika Gorica zastupanog po punomoćniku Ilija Ageljić</derivirana_varijabla>
  </DomainObject.Predmet.ProtustrankaFormatedWithAdress>
  <DomainObject.Predmet.ProtustrankaFormatedWithAdressOIB>
    <izvorni_sadrzaj> MA &amp; AK TRADE d.o.o., OIB 14986363453, Augusta Šenoe 1/A, 10410 Velika Gorica zastupanog po punomoćniku Ilija Ageljić</izvorni_sadrzaj>
    <derivirana_varijabla naziv="DomainObject.Predmet.ProtustrankaFormatedWithAdressOIB_1"> MA &amp; AK TRADE d.o.o., OIB 14986363453, Augusta Šenoe 1/A, 10410 Velika Gorica zastupanog po punomoćniku Ilija Ageljić</derivirana_varijabla>
  </DomainObject.Predmet.ProtustrankaFormatedWithAdressOIB>
  <DomainObject.Predmet.ProtustrankaWithAdress>
    <izvorni_sadrzaj>MA &amp; AK TRADE d.o.o. Augusta Šenoe 1/A, 10410 Velika Gorica</izvorni_sadrzaj>
    <derivirana_varijabla naziv="DomainObject.Predmet.ProtustrankaWithAdress_1">MA &amp; AK TRADE d.o.o. Augusta Šenoe 1/A, 10410 Velika Gorica</derivirana_varijabla>
  </DomainObject.Predmet.ProtustrankaWithAdress>
  <DomainObject.Predmet.ProtustrankaWithAdressOIB>
    <izvorni_sadrzaj>MA &amp; AK TRADE d.o.o., OIB 14986363453, Augusta Šenoe 1/A, 10410 Velika Gorica</izvorni_sadrzaj>
    <derivirana_varijabla naziv="DomainObject.Predmet.ProtustrankaWithAdressOIB_1">MA &amp; AK TRADE d.o.o., OIB 14986363453, Augusta Šenoe 1/A, 10410 Velika Gorica</derivirana_varijabla>
  </DomainObject.Predmet.ProtustrankaWithAdressOIB>
  <DomainObject.Predmet.ProtustrankaNazivFormated>
    <izvorni_sadrzaj>MA &amp; AK TRADE d.o.o.</izvorni_sadrzaj>
    <derivirana_varijabla naziv="DomainObject.Predmet.ProtustrankaNazivFormated_1">MA &amp; AK TRADE d.o.o.</derivirana_varijabla>
  </DomainObject.Predmet.ProtustrankaNazivFormated>
  <DomainObject.Predmet.ProtustrankaNazivFormatedOIB>
    <izvorni_sadrzaj>MA &amp; AK TRADE d.o.o., OIB 14986363453</izvorni_sadrzaj>
    <derivirana_varijabla naziv="DomainObject.Predmet.ProtustrankaNazivFormatedOIB_1">MA &amp; AK TRADE d.o.o., OIB 14986363453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 &amp; AK TRADE d.o.o. zastupanog po punomoćniku Ilija Ageljić</item>
    </izvorni_sadrzaj>
    <derivirana_varijabla naziv="DomainObject.Predmet.ProtuStrankaListFormated_1">
      <item>MA &amp; AK TRADE d.o.o. zastupanog po punomoćniku Ilija Ageljić</item>
    </derivirana_varijabla>
  </DomainObject.Predmet.ProtuStrankaListFormated>
  <DomainObject.Predmet.ProtuStrankaListFormatedOIB>
    <izvorni_sadrzaj>
      <item>MA &amp; AK TRADE d.o.o., OIB 14986363453 zastupanog po punomoćniku Ilija Ageljić</item>
    </izvorni_sadrzaj>
    <derivirana_varijabla naziv="DomainObject.Predmet.ProtuStrankaListFormatedOIB_1">
      <item>MA &amp; AK TRADE d.o.o., OIB 14986363453 zastupanog po punomoćniku Ilija Ageljić</item>
    </derivirana_varijabla>
  </DomainObject.Predmet.ProtuStrankaListFormatedOIB>
  <DomainObject.Predmet.ProtuStrankaListFormatedWithAdress>
    <izvorni_sadrzaj>
      <item>MA &amp; AK TRADE d.o.o., Augusta Šenoe 1/A, 10410 Velika Gorica zastupanog po punomoćniku Ilija Ageljić</item>
    </izvorni_sadrzaj>
    <derivirana_varijabla naziv="DomainObject.Predmet.ProtuStrankaListFormatedWithAdress_1">
      <item>MA &amp; AK TRADE d.o.o., Augusta Šenoe 1/A, 10410 Velika Gorica zastupanog po punomoćniku Ilija Ageljić</item>
    </derivirana_varijabla>
  </DomainObject.Predmet.ProtuStrankaListFormatedWithAdress>
  <DomainObject.Predmet.ProtuStrankaListFormatedWithAdressOIB>
    <izvorni_sadrzaj>
      <item>MA &amp; AK TRADE d.o.o., OIB 14986363453, Augusta Šenoe 1/A, 10410 Velika Gorica zastupanog po punomoćniku Ilija Ageljić</item>
    </izvorni_sadrzaj>
    <derivirana_varijabla naziv="DomainObject.Predmet.ProtuStrankaListFormatedWithAdressOIB_1">
      <item>MA &amp; AK TRADE d.o.o., OIB 14986363453, Augusta Šenoe 1/A, 10410 Velika Gorica zastupanog po punomoćniku Ilija Ageljić</item>
    </derivirana_varijabla>
  </DomainObject.Predmet.ProtuStrankaListFormatedWithAdressOIB>
  <DomainObject.Predmet.ProtuStrankaListNazivFormated>
    <izvorni_sadrzaj>
      <item>MA &amp; AK TRADE d.o.o.</item>
    </izvorni_sadrzaj>
    <derivirana_varijabla naziv="DomainObject.Predmet.ProtuStrankaListNazivFormated_1">
      <item>MA &amp; AK TRADE d.o.o.</item>
    </derivirana_varijabla>
  </DomainObject.Predmet.ProtuStrankaListNazivFormated>
  <DomainObject.Predmet.ProtuStrankaListNazivFormatedOIB>
    <izvorni_sadrzaj>
      <item>MA &amp; AK TRADE d.o.o., OIB 14986363453</item>
    </izvorni_sadrzaj>
    <derivirana_varijabla naziv="DomainObject.Predmet.ProtuStrankaListNazivFormatedOIB_1">
      <item>MA &amp; AK TRADE d.o.o., OIB 14986363453</item>
    </derivirana_varijabla>
  </DomainObject.Predmet.ProtuStrankaListNazivFormatedOIB>
  <DomainObject.Predmet.OstaliListFormated>
    <izvorni_sadrzaj>
      <item>Ilija Ageljić punomoćnik sudionika u postupku MA &amp; AK TRADE d.o.o.</item>
    </izvorni_sadrzaj>
    <derivirana_varijabla naziv="DomainObject.Predmet.OstaliListFormated_1">
      <item>Ilija Ageljić punomoćnik sudionika u postupku MA &amp; AK TRADE d.o.o.</item>
    </derivirana_varijabla>
  </DomainObject.Predmet.OstaliListFormated>
  <DomainObject.Predmet.OstaliListFormatedOIB>
    <izvorni_sadrzaj>
      <item>Ilija Ageljić, OIB 30048073080 punomoćnik sudionika u postupku MA &amp; AK TRADE d.o.o.</item>
    </izvorni_sadrzaj>
    <derivirana_varijabla naziv="DomainObject.Predmet.OstaliListFormatedOIB_1">
      <item>Ilija Ageljić, OIB 30048073080 punomoćnik sudionika u postupku MA &amp; AK TRADE d.o.o.</item>
    </derivirana_varijabla>
  </DomainObject.Predmet.OstaliListFormatedOIB>
  <DomainObject.Predmet.OstaliListFormatedWithAdress>
    <izvorni_sadrzaj>
      <item>Ilija Ageljić, Augusta Šenoe 79a, 10410 Velika Gorica punomoćnik sudionika u postupku MA &amp; AK TRADE d.o.o.</item>
    </izvorni_sadrzaj>
    <derivirana_varijabla naziv="DomainObject.Predmet.OstaliListFormatedWithAdress_1">
      <item>Ilija Ageljić, Augusta Šenoe 79a, 10410 Velika Gorica punomoćnik sudionika u postupku MA &amp; AK TRADE d.o.o.</item>
    </derivirana_varijabla>
  </DomainObject.Predmet.OstaliListFormatedWithAdress>
  <DomainObject.Predmet.OstaliListFormatedWithAdressOIB>
    <izvorni_sadrzaj>
      <item>Ilija Ageljić, OIB 30048073080, Augusta Šenoe 79a, 10410 Velika Gorica punomoćnik sudionika u postupku MA &amp; AK TRADE d.o.o.</item>
    </izvorni_sadrzaj>
    <derivirana_varijabla naziv="DomainObject.Predmet.OstaliListFormatedWithAdressOIB_1">
      <item>Ilija Ageljić, OIB 30048073080, Augusta Šenoe 79a, 10410 Velika Gorica punomoćnik sudionika u postupku MA &amp; AK TRADE d.o.o.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St-1732/2017-26</izvorni_sadrzaj>
    <derivirana_varijabla naziv="DomainObject.PoslovniBrojDokumenta_1">St-1732/2017-26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 &amp; AK TRADE d.o.o.</izvorni_sadrzaj>
    <derivirana_varijabla naziv="DomainObject.Predmet.ProtustrankaIDrugi_1">MA &amp; AK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 &amp; AK TRADE d.o.o., OIB 14986363453, Augusta Šenoe 1/A, 10410 Velika Gorica</izvorni_sadrzaj>
    <derivirana_varijabla naziv="DomainObject.Predmet.ProtustrankaIDrugiAdressOIB_1">MA &amp; AK TRADE d.o.o., OIB 14986363453, Augusta Šenoe 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2019.</izvorni_sadrzaj>
    <derivirana_varijabla naziv="DomainObject.Predmet.OdlukaRjesenje.DatumDonosenjaOdluke_1">2.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St-1732/2017-26</izvorni_sadrzaj>
    <derivirana_varijabla naziv="DomainObject.Predmet.OdlukaRjesenje.Oznaka_1">St-1732/2017-26</derivirana_varijabla>
  </DomainObject.Predmet.OdlukaRjesenje.Oznaka>
  <DomainObject.Predmet.SudioniciListNaziv>
    <izvorni_sadrzaj>
      <item>MA &amp; AK TRADE d.o.o.</item>
      <item>FINA Regionalni centar Zagreb</item>
      <item>Ilija Ageljić</item>
    </izvorni_sadrzaj>
    <derivirana_varijabla naziv="DomainObject.Predmet.SudioniciListNaziv_1">
      <item>MA &amp; AK TRADE d.o.o.</item>
      <item>FINA Regionalni centar Zagreb</item>
      <item>Ilija Ageljić</item>
    </derivirana_varijabla>
  </DomainObject.Predmet.SudioniciListNaziv>
  <DomainObject.Predmet.SudioniciListAdressOIB>
    <izvorni_sadrzaj>
      <item>MA &amp; AK TRADE d.o.o., OIB 14986363453, Augusta Šenoe 1/A,10410 Velika Gorica</item>
      <item>FINA Regionalni centar Zagreb, OIB 85821130368, Trg svibanjskih žrtava 1995. 1,10000 Zagreb</item>
      <item>Ilija Ageljić, OIB 30048073080, Augusta Šenoe 79a,10410 Velika Gorica</item>
    </izvorni_sadrzaj>
    <derivirana_varijabla naziv="DomainObject.Predmet.SudioniciListAdressOIB_1">
      <item>MA &amp; AK TRADE d.o.o., OIB 14986363453, Augusta Šenoe 1/A,10410 Velika Gorica</item>
      <item>FINA Regionalni centar Zagreb, OIB 85821130368, Trg svibanjskih žrtava 1995. 1,10000 Zagreb</item>
      <item>Ilija Ageljić, OIB 30048073080, Augusta Šenoe 79a,10410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14986363453</item>
      <item>, OIB 85821130368</item>
      <item>, OIB 30048073080</item>
    </izvorni_sadrzaj>
    <derivirana_varijabla naziv="DomainObject.Predmet.SudioniciListNazivOIB_1">
      <item>, OIB 14986363453</item>
      <item>, OIB 85821130368</item>
      <item>, OIB 30048073080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St-1732/2017-23</izvorni_sadrzaj>
    <derivirana_varijabla naziv="DomainObject.PredzadnjaOdlukaIzPredmeta.Oznaka_1">St-1732/2017-23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1734</properties:Words>
  <properties:Characters>9625</properties:Characters>
  <properties:Lines>183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2019-01-02T09:31:00Z</dcterms:created>
  <dc:creator>Korisnik</dc:creator>
  <cp:lastModifiedBy>Renata Klokočki</cp:lastModifiedBy>
  <cp:lastPrinted>2019-01-02T09:38:00Z</cp:lastPrinted>
  <dcterms:modified xmlns:xsi="http://www.w3.org/2001/XMLSchema-instance" xsi:type="dcterms:W3CDTF">2019-01-02T09:55:00Z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St-1732/2017-26 / Odluka - Rješenje - otvaranje i zaključenje stečajnog postupka (čl. 132) (RJEŠENJE 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