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fb63" w14:paraId="65ffb63" w:rsidRDefault="005237F3" w:rsidR="005237F3">
      <w:pPr>
        <w15:collapsed w:val="false"/>
        <w:rPr>
          <w:b/>
        </w:rPr>
      </w:pPr>
      <w:bookmarkStart w:name="_GoBack" w:id="0"/>
      <w:bookmarkEnd w:id="0"/>
    </w:p>
    <w:p w:rsidRDefault="005551C8" w:rsidR="005551C8">
      <w:pPr>
        <w:rPr>
          <w:b/>
        </w:rPr>
      </w:pPr>
      <w:r>
        <w:rPr>
          <w:b/>
        </w:rPr>
        <w:t xml:space="preserve">                                                                     OBRAZAC  20.</w:t>
      </w:r>
    </w:p>
    <w:p w:rsidRDefault="005551C8" w:rsidR="005551C8">
      <w:pPr>
        <w:rPr>
          <w:b/>
        </w:rPr>
      </w:pPr>
      <w:r>
        <w:rPr>
          <w:b/>
        </w:rPr>
        <w:t xml:space="preserve">         Izvješće  stečajnog upravitelja  o tijeku stečajnog postupka  i stanju  stečajne mase.</w:t>
      </w:r>
    </w:p>
    <w:p w:rsidRDefault="005551C8" w:rsidP="005551C8" w:rsidR="005551C8">
      <w:pPr>
        <w:pStyle w:val="Bezproreda"/>
      </w:pPr>
      <w:r>
        <w:t>Nadležni Trgovački sud u Zagrebu,</w:t>
      </w:r>
    </w:p>
    <w:p w:rsidRDefault="005551C8" w:rsidP="005551C8" w:rsidR="005551C8">
      <w:pPr>
        <w:pStyle w:val="Bezproreda"/>
      </w:pPr>
      <w:r>
        <w:t>Poslovni broj spisa: St-36/2011.</w:t>
      </w:r>
    </w:p>
    <w:p w:rsidRDefault="005551C8" w:rsidP="005551C8" w:rsidR="005551C8">
      <w:pPr>
        <w:pStyle w:val="Bezproreda"/>
      </w:pPr>
      <w:r>
        <w:t xml:space="preserve">Dužnik:   </w:t>
      </w:r>
      <w:proofErr w:type="spellStart"/>
      <w:r>
        <w:t>Mikas</w:t>
      </w:r>
      <w:proofErr w:type="spellEnd"/>
      <w:r>
        <w:t xml:space="preserve"> – </w:t>
      </w:r>
      <w:proofErr w:type="spellStart"/>
      <w:r>
        <w:t>Commerce</w:t>
      </w:r>
      <w:proofErr w:type="spellEnd"/>
      <w:r>
        <w:t xml:space="preserve">  d.o.o. u stečaju, OIB:12714494708, iz Ogulina,   </w:t>
      </w:r>
      <w:proofErr w:type="spellStart"/>
      <w:r>
        <w:t>Dobrina</w:t>
      </w:r>
      <w:proofErr w:type="spellEnd"/>
      <w:r>
        <w:t xml:space="preserve"> ulica broj 35.</w:t>
      </w:r>
    </w:p>
    <w:p w:rsidRDefault="005551C8" w:rsidP="005551C8" w:rsidR="005551C8">
      <w:pPr>
        <w:pStyle w:val="Bezproreda"/>
      </w:pPr>
    </w:p>
    <w:p w:rsidRDefault="005551C8" w:rsidP="005551C8" w:rsidR="005551C8">
      <w:pPr>
        <w:pStyle w:val="Bezproreda"/>
      </w:pPr>
    </w:p>
    <w:p w:rsidRDefault="005551C8" w:rsidP="005551C8" w:rsidR="005551C8">
      <w:pPr>
        <w:pStyle w:val="Bezproreda"/>
      </w:pPr>
      <w:r>
        <w:t>I TIJEK STEČAJNOG POSTUPKA u razdoblju do   16. siječnja 2019. godine</w:t>
      </w:r>
    </w:p>
    <w:p w:rsidRDefault="005551C8" w:rsidP="005551C8" w:rsidR="005551C8">
      <w:pPr>
        <w:pStyle w:val="Bezproreda"/>
      </w:pPr>
    </w:p>
    <w:p w:rsidRDefault="005551C8" w:rsidP="005551C8" w:rsidR="005551C8">
      <w:pPr>
        <w:pStyle w:val="Bezproreda"/>
      </w:pPr>
      <w:r>
        <w:t>Nad Dužnikom stečajni postupak otvoren je  u travnju 2010. godine.</w:t>
      </w:r>
    </w:p>
    <w:p w:rsidRDefault="005551C8" w:rsidP="005551C8" w:rsidR="005551C8">
      <w:pPr>
        <w:pStyle w:val="Bezproreda"/>
      </w:pPr>
    </w:p>
    <w:p w:rsidRDefault="005551C8" w:rsidP="00892ABA" w:rsidR="005551C8">
      <w:pPr>
        <w:pStyle w:val="Bezproreda"/>
        <w:jc w:val="both"/>
      </w:pPr>
      <w:r>
        <w:t xml:space="preserve">Skupština vjerovnika  odlučila je da Dužnik za trajanja stečaja nastavi obavljati djelatnost.  Dužnik obavlja djelatnost </w:t>
      </w:r>
      <w:r w:rsidR="00892ABA">
        <w:t xml:space="preserve"> graditeljstvo i ugostiteljstvo tipa *</w:t>
      </w:r>
      <w:proofErr w:type="spellStart"/>
      <w:r w:rsidR="00892ABA">
        <w:t>kaffić</w:t>
      </w:r>
      <w:proofErr w:type="spellEnd"/>
      <w:r w:rsidR="00892ABA">
        <w:t>*. Ugostiteljstvo se obavlja u objektu  Dužnika.</w:t>
      </w:r>
    </w:p>
    <w:p w:rsidRDefault="00892ABA" w:rsidP="00892ABA" w:rsidR="00892ABA">
      <w:pPr>
        <w:pStyle w:val="Bezproreda"/>
        <w:jc w:val="both"/>
      </w:pPr>
      <w:r>
        <w:t>Zaposleno je  na određeno vrijeme  11 radnika i to  osam radnika u graditeljstvu i  tri radnika u  ugostiteljstvu.</w:t>
      </w:r>
    </w:p>
    <w:p w:rsidRDefault="00892ABA" w:rsidP="00892ABA" w:rsidR="00892ABA">
      <w:pPr>
        <w:pStyle w:val="Bezproreda"/>
        <w:jc w:val="both"/>
      </w:pPr>
      <w:r>
        <w:t>Stečajni postupak traje  od travnja 2010. godine i sada iz razloga  trajanja unovčenja nekretnine Dužnika.</w:t>
      </w:r>
    </w:p>
    <w:p w:rsidRDefault="00892ABA" w:rsidP="00892ABA" w:rsidR="00892ABA">
      <w:pPr>
        <w:pStyle w:val="Bezproreda"/>
        <w:jc w:val="both"/>
      </w:pPr>
      <w:r>
        <w:t xml:space="preserve">Jedan od   založnih, sada </w:t>
      </w:r>
      <w:proofErr w:type="spellStart"/>
      <w:r>
        <w:t>razlučnih</w:t>
      </w:r>
      <w:proofErr w:type="spellEnd"/>
      <w:r>
        <w:t xml:space="preserve"> vjerovnika još u kolovozu mjesecu 2008. godine  pokrenuo je ovršni postupak na nekretnini  Dužnika u cilju  namirenja svoje novčane tražbine.</w:t>
      </w:r>
    </w:p>
    <w:p w:rsidRDefault="00B055A2" w:rsidP="00892ABA" w:rsidR="00B055A2">
      <w:pPr>
        <w:pStyle w:val="Bezproreda"/>
        <w:jc w:val="both"/>
      </w:pPr>
      <w:r>
        <w:t>BUdući su  dvije nekretnine u vlasništvu Dužnika, i to:</w:t>
      </w:r>
    </w:p>
    <w:p w:rsidRDefault="00B055A2" w:rsidP="00B055A2" w:rsidR="00B055A2">
      <w:pPr>
        <w:pStyle w:val="Bezproreda"/>
        <w:numPr>
          <w:ilvl w:val="0"/>
          <w:numId w:val="1"/>
        </w:numPr>
        <w:jc w:val="both"/>
      </w:pPr>
      <w:r>
        <w:t xml:space="preserve">Nekretnina u Ogulinu  na adresi Otok </w:t>
      </w:r>
      <w:proofErr w:type="spellStart"/>
      <w:r>
        <w:t>Oštarijski</w:t>
      </w:r>
      <w:proofErr w:type="spellEnd"/>
      <w:r>
        <w:t xml:space="preserve">  broj 100-e površinom </w:t>
      </w:r>
      <w:r>
        <w:rPr>
          <w:b/>
        </w:rPr>
        <w:t xml:space="preserve">13670    m2 </w:t>
      </w:r>
      <w:r>
        <w:t xml:space="preserve"> u naravi poslovni objekt i dvorište.</w:t>
      </w:r>
    </w:p>
    <w:p w:rsidRDefault="00B055A2" w:rsidP="00B055A2" w:rsidR="00B055A2">
      <w:pPr>
        <w:pStyle w:val="Bezproreda"/>
        <w:ind w:left="720"/>
        <w:jc w:val="both"/>
      </w:pPr>
      <w:r>
        <w:t>U tome ovršnom predmetu  Ovršni sud nije poduzeo niti jednu ovršnu radnju. U više pokušaja  taj  ovršni predmet *doguran je* u 2017. godini  u nadležnost  Stečajnog suda.</w:t>
      </w:r>
    </w:p>
    <w:p w:rsidRDefault="00B055A2" w:rsidP="00B055A2" w:rsidR="00B055A2">
      <w:pPr>
        <w:pStyle w:val="Bezproreda"/>
        <w:ind w:left="720"/>
        <w:jc w:val="both"/>
      </w:pPr>
      <w:r>
        <w:t xml:space="preserve">Ta  nekretnina  novom procjenom  utvrđena je tržišna vrijednost u iznosu od </w:t>
      </w:r>
      <w:r>
        <w:rPr>
          <w:b/>
        </w:rPr>
        <w:t xml:space="preserve">        9.250.000,00 kuna.</w:t>
      </w:r>
    </w:p>
    <w:p w:rsidRDefault="00B055A2" w:rsidP="00B055A2" w:rsidR="00B055A2">
      <w:pPr>
        <w:pStyle w:val="Bezproreda"/>
        <w:ind w:left="720"/>
        <w:jc w:val="both"/>
      </w:pPr>
      <w:r>
        <w:t xml:space="preserve">Predmetna nekretnina  u procesu unovčenja je </w:t>
      </w:r>
      <w:r w:rsidR="00C22539">
        <w:t>načinom elektroničke javne dražbe  kod Fine. Nije predvidivo kada će se i po kojoj cijeni  nekretnina unovčiti.</w:t>
      </w:r>
    </w:p>
    <w:p w:rsidRDefault="00C22539" w:rsidP="00C22539" w:rsidR="00C22539">
      <w:pPr>
        <w:pStyle w:val="Bezproreda"/>
        <w:numPr>
          <w:ilvl w:val="0"/>
          <w:numId w:val="1"/>
        </w:numPr>
        <w:jc w:val="both"/>
      </w:pPr>
      <w:r>
        <w:t xml:space="preserve">Nekretnina  u naravi Apartman u Selcu, grad Crikvenica , Ovršni sud  unovčio je  u 2017. godini i </w:t>
      </w:r>
      <w:proofErr w:type="spellStart"/>
      <w:r>
        <w:t>kupovnina</w:t>
      </w:r>
      <w:proofErr w:type="spellEnd"/>
      <w:r>
        <w:t xml:space="preserve"> u iznosu od </w:t>
      </w:r>
      <w:r>
        <w:rPr>
          <w:b/>
        </w:rPr>
        <w:t>511.000,00</w:t>
      </w:r>
      <w:r>
        <w:t xml:space="preserve"> kuna nalazi se na depozitnom računu  stečajnog suda .</w:t>
      </w:r>
    </w:p>
    <w:p w:rsidRDefault="00C22539" w:rsidP="00C22539" w:rsidR="00C22539">
      <w:pPr>
        <w:pStyle w:val="Bezproreda"/>
        <w:jc w:val="both"/>
      </w:pPr>
    </w:p>
    <w:p w:rsidRDefault="00C22539" w:rsidP="00C22539" w:rsidR="00C22539">
      <w:pPr>
        <w:pStyle w:val="Bezproreda"/>
        <w:jc w:val="both"/>
      </w:pPr>
      <w:r>
        <w:t xml:space="preserve"> II.  STANJE  STEČAJNE MASE.</w:t>
      </w:r>
    </w:p>
    <w:p w:rsidRDefault="00C22539" w:rsidP="00C22539" w:rsidR="00C22539">
      <w:pPr>
        <w:pStyle w:val="Bezproreda"/>
        <w:jc w:val="both"/>
      </w:pPr>
    </w:p>
    <w:p w:rsidRDefault="00C22539" w:rsidP="00C22539" w:rsidR="00C22539">
      <w:pPr>
        <w:pStyle w:val="Bezproreda"/>
        <w:jc w:val="both"/>
      </w:pPr>
      <w:r>
        <w:t xml:space="preserve"> Stečajna mase  čini  nekretninu  koja se nalazi u postupku elektroničke javne dražbe s procijenjenom  vrijednosti od 9.250.000,00 kuna i  ostvarenom </w:t>
      </w:r>
      <w:proofErr w:type="spellStart"/>
      <w:r>
        <w:t>kupovninom</w:t>
      </w:r>
      <w:proofErr w:type="spellEnd"/>
      <w:r>
        <w:t xml:space="preserve"> za nekretninu u Selcu u iznosu 511.000,00 kuna</w:t>
      </w:r>
      <w:r w:rsidR="00086B57">
        <w:t>.</w:t>
      </w:r>
    </w:p>
    <w:p w:rsidRDefault="00086B57" w:rsidP="00C22539" w:rsidR="00086B57">
      <w:pPr>
        <w:pStyle w:val="Bezproreda"/>
        <w:jc w:val="both"/>
      </w:pPr>
      <w:r>
        <w:t xml:space="preserve">Na računu Stečajnog dužnika  nakon podmirenih svih dospjelih novčanih obveza   danas je stanje  </w:t>
      </w:r>
      <w:r>
        <w:rPr>
          <w:b/>
        </w:rPr>
        <w:t>87.560,00 kuna</w:t>
      </w:r>
    </w:p>
    <w:p w:rsidRDefault="00086B57" w:rsidP="00C22539" w:rsidR="00086B57">
      <w:pPr>
        <w:pStyle w:val="Bezproreda"/>
        <w:jc w:val="both"/>
      </w:pPr>
    </w:p>
    <w:p w:rsidRDefault="00086B57" w:rsidP="00C22539" w:rsidR="00086B57">
      <w:pPr>
        <w:pStyle w:val="Bezproreda"/>
        <w:jc w:val="both"/>
      </w:pPr>
      <w:r>
        <w:t>III RADNJE KOJE ĆE SE PODUZETI U NAREDNOM RAZDOBLJU.</w:t>
      </w:r>
    </w:p>
    <w:p w:rsidRDefault="00295114" w:rsidP="00C22539" w:rsidR="00295114">
      <w:pPr>
        <w:pStyle w:val="Bezproreda"/>
        <w:jc w:val="both"/>
      </w:pPr>
    </w:p>
    <w:p w:rsidRDefault="00295114" w:rsidP="00C22539" w:rsidR="00295114">
      <w:pPr>
        <w:pStyle w:val="Bezproreda"/>
        <w:jc w:val="both"/>
      </w:pPr>
      <w:r>
        <w:t>Trajanje stečaja  uvjetovano je  prodajom, odnosno unovčenjem nekretnine, koja se obavlja načinom elektroničke javne dražba.</w:t>
      </w:r>
    </w:p>
    <w:p w:rsidRDefault="00295114" w:rsidP="00C22539" w:rsidR="00086B57">
      <w:pPr>
        <w:pStyle w:val="Bezproreda"/>
        <w:jc w:val="both"/>
      </w:pPr>
      <w:r>
        <w:t xml:space="preserve">Na  ishod  unovčenja nekretnine – nije moguće utjecati. </w:t>
      </w:r>
    </w:p>
    <w:p w:rsidRDefault="00086B57" w:rsidP="00C22539" w:rsidR="00086B57">
      <w:pPr>
        <w:pStyle w:val="Bezproreda"/>
        <w:jc w:val="both"/>
      </w:pPr>
      <w:r>
        <w:t>U smislu odredbe članka 120. stavak 5. Stečajnog zakona predlažem zaključenje  sa 11 radnika  ugovore o radu na određeno vrijeme za   neredna  tri mjeseca (veljaču, ožujak i travanja 2019.) i to:</w:t>
      </w:r>
    </w:p>
    <w:p w:rsidRDefault="00086B57" w:rsidP="00C22539" w:rsidR="00086B57">
      <w:pPr>
        <w:pStyle w:val="Bezproreda"/>
        <w:jc w:val="both"/>
      </w:pPr>
    </w:p>
    <w:p w:rsidRDefault="00086B57" w:rsidP="00086B57" w:rsidR="00086B57">
      <w:pPr>
        <w:pStyle w:val="Bezproreda"/>
        <w:numPr>
          <w:ilvl w:val="0"/>
          <w:numId w:val="2"/>
        </w:numPr>
        <w:jc w:val="both"/>
      </w:pPr>
      <w:r>
        <w:t>Boško Marković, v</w:t>
      </w:r>
      <w:r w:rsidR="00295114">
        <w:t>oditelj poslova u graditeljstvu,</w:t>
      </w:r>
    </w:p>
    <w:p w:rsidRDefault="00086B57" w:rsidP="00086B57" w:rsidR="00086B57">
      <w:pPr>
        <w:pStyle w:val="Bezproreda"/>
        <w:numPr>
          <w:ilvl w:val="0"/>
          <w:numId w:val="2"/>
        </w:numPr>
        <w:jc w:val="both"/>
      </w:pPr>
      <w:r>
        <w:t>Renata Marković, voditelj</w:t>
      </w:r>
      <w:r w:rsidR="00295114">
        <w:t xml:space="preserve">ica </w:t>
      </w:r>
      <w:r>
        <w:t xml:space="preserve"> ugostiteljstva,</w:t>
      </w:r>
    </w:p>
    <w:p w:rsidRDefault="00086B57" w:rsidP="00086B57" w:rsidR="00086B57">
      <w:pPr>
        <w:pStyle w:val="Bezproreda"/>
        <w:numPr>
          <w:ilvl w:val="0"/>
          <w:numId w:val="2"/>
        </w:numPr>
        <w:jc w:val="both"/>
      </w:pPr>
      <w:r>
        <w:t xml:space="preserve">Đorđe  </w:t>
      </w:r>
      <w:proofErr w:type="spellStart"/>
      <w:r>
        <w:t>Jovetić</w:t>
      </w:r>
      <w:proofErr w:type="spellEnd"/>
      <w:r>
        <w:t>, poslovi računovodstva, knjigovodstva i opći  poslovi,</w:t>
      </w:r>
    </w:p>
    <w:p w:rsidRDefault="00086B57" w:rsidP="00086B57" w:rsidR="00086B57">
      <w:pPr>
        <w:pStyle w:val="Bezproreda"/>
        <w:numPr>
          <w:ilvl w:val="0"/>
          <w:numId w:val="2"/>
        </w:numPr>
        <w:jc w:val="both"/>
      </w:pPr>
      <w:r>
        <w:t xml:space="preserve">Boris Marković, </w:t>
      </w:r>
      <w:proofErr w:type="spellStart"/>
      <w:r>
        <w:t>rukovaoc</w:t>
      </w:r>
      <w:proofErr w:type="spellEnd"/>
      <w:r>
        <w:t xml:space="preserve"> građevinskim strojevima,</w:t>
      </w:r>
    </w:p>
    <w:p w:rsidRDefault="00086B57" w:rsidP="00086B57" w:rsidR="00086B57">
      <w:pPr>
        <w:pStyle w:val="Bezproreda"/>
        <w:numPr>
          <w:ilvl w:val="0"/>
          <w:numId w:val="2"/>
        </w:numPr>
        <w:jc w:val="both"/>
      </w:pPr>
      <w:r>
        <w:t xml:space="preserve">Zdravko </w:t>
      </w:r>
      <w:proofErr w:type="spellStart"/>
      <w:r>
        <w:t>Galetic</w:t>
      </w:r>
      <w:proofErr w:type="spellEnd"/>
      <w:r>
        <w:t>, građevinski tehničar,</w:t>
      </w:r>
    </w:p>
    <w:p w:rsidRDefault="00086B57" w:rsidP="00086B57" w:rsidR="00295114">
      <w:pPr>
        <w:pStyle w:val="Bezproreda"/>
        <w:numPr>
          <w:ilvl w:val="0"/>
          <w:numId w:val="2"/>
        </w:numPr>
        <w:jc w:val="both"/>
      </w:pPr>
      <w:r>
        <w:t>Krešimir Krznarić</w:t>
      </w:r>
      <w:r w:rsidR="00295114">
        <w:t>, pomoćni radnik u graditeljstvu,</w:t>
      </w:r>
    </w:p>
    <w:p w:rsidRDefault="00295114" w:rsidP="00086B57" w:rsidR="00295114">
      <w:pPr>
        <w:pStyle w:val="Bezproreda"/>
        <w:numPr>
          <w:ilvl w:val="0"/>
          <w:numId w:val="2"/>
        </w:numPr>
        <w:jc w:val="both"/>
      </w:pPr>
      <w:r>
        <w:t>Dragoljub Božičević,pomoćni radnik u graditeljstvu,</w:t>
      </w:r>
    </w:p>
    <w:p w:rsidRDefault="00295114" w:rsidP="00086B57" w:rsidR="00295114">
      <w:pPr>
        <w:pStyle w:val="Bezproreda"/>
        <w:numPr>
          <w:ilvl w:val="0"/>
          <w:numId w:val="2"/>
        </w:numPr>
        <w:jc w:val="both"/>
      </w:pPr>
      <w:r>
        <w:t>Milan Fumić, pomoćni radnik u graditeljstvu,</w:t>
      </w:r>
    </w:p>
    <w:p w:rsidRDefault="00295114" w:rsidP="00086B57" w:rsidR="00295114">
      <w:pPr>
        <w:pStyle w:val="Bezproreda"/>
        <w:numPr>
          <w:ilvl w:val="0"/>
          <w:numId w:val="2"/>
        </w:numPr>
        <w:jc w:val="both"/>
      </w:pPr>
      <w:r>
        <w:t>Davor Jelić, pomoćni radnik u graditeljstvu,</w:t>
      </w:r>
    </w:p>
    <w:p w:rsidRDefault="00295114" w:rsidP="00086B57" w:rsidR="00295114">
      <w:pPr>
        <w:pStyle w:val="Bezproreda"/>
        <w:numPr>
          <w:ilvl w:val="0"/>
          <w:numId w:val="2"/>
        </w:numPr>
        <w:jc w:val="both"/>
      </w:pPr>
      <w:r>
        <w:t>Milena Dobrić, konobarica,</w:t>
      </w:r>
    </w:p>
    <w:p w:rsidRDefault="00295114" w:rsidP="00086B57" w:rsidR="00295114">
      <w:pPr>
        <w:pStyle w:val="Bezproreda"/>
        <w:numPr>
          <w:ilvl w:val="0"/>
          <w:numId w:val="2"/>
        </w:numPr>
        <w:jc w:val="both"/>
      </w:pPr>
      <w:r>
        <w:t>Valerija    Lončarić, konobarica,</w:t>
      </w:r>
    </w:p>
    <w:p w:rsidRDefault="00086B57" w:rsidP="00295114" w:rsidR="00086B57">
      <w:pPr>
        <w:pStyle w:val="Bezproreda"/>
        <w:jc w:val="both"/>
      </w:pPr>
      <w:r>
        <w:t xml:space="preserve"> </w:t>
      </w:r>
    </w:p>
    <w:p w:rsidRDefault="00295114" w:rsidP="00295114" w:rsidR="00295114">
      <w:pPr>
        <w:pStyle w:val="Bezproreda"/>
        <w:jc w:val="both"/>
      </w:pPr>
    </w:p>
    <w:p w:rsidRDefault="00295114" w:rsidP="00295114" w:rsidR="00295114">
      <w:pPr>
        <w:pStyle w:val="Bezproreda"/>
        <w:jc w:val="both"/>
      </w:pPr>
      <w:r>
        <w:t xml:space="preserve">      Djelatnost se za sada  uredno i uspješno  obavlja.</w:t>
      </w:r>
    </w:p>
    <w:p w:rsidRDefault="00295114" w:rsidP="00295114" w:rsidR="00295114">
      <w:pPr>
        <w:pStyle w:val="Bezproreda"/>
        <w:jc w:val="both"/>
      </w:pPr>
      <w:r>
        <w:t xml:space="preserve">      Sve novčane obveze  prema svima uredno se podmiruju.</w:t>
      </w:r>
    </w:p>
    <w:p w:rsidRDefault="00295114" w:rsidP="00295114" w:rsidR="00295114">
      <w:pPr>
        <w:pStyle w:val="Bezproreda"/>
        <w:jc w:val="both"/>
      </w:pPr>
    </w:p>
    <w:p w:rsidRDefault="00295114" w:rsidP="00295114" w:rsidR="00295114">
      <w:pPr>
        <w:pStyle w:val="Bezproreda"/>
        <w:jc w:val="both"/>
      </w:pPr>
    </w:p>
    <w:p w:rsidRDefault="00295114" w:rsidP="00295114" w:rsidR="00295114">
      <w:pPr>
        <w:pStyle w:val="Bezproreda"/>
        <w:jc w:val="both"/>
      </w:pPr>
      <w:r>
        <w:t xml:space="preserve">      </w:t>
      </w:r>
    </w:p>
    <w:p w:rsidRDefault="00086B57" w:rsidP="00C22539" w:rsidR="00086B57" w:rsidRPr="00B055A2">
      <w:pPr>
        <w:pStyle w:val="Bezproreda"/>
        <w:jc w:val="both"/>
      </w:pPr>
      <w:r>
        <w:t xml:space="preserve"> </w:t>
      </w:r>
    </w:p>
    <w:p w:rsidRDefault="00295114" w:rsidP="00892ABA" w:rsidR="00B055A2">
      <w:pPr>
        <w:pStyle w:val="Bezproreda"/>
        <w:jc w:val="both"/>
      </w:pPr>
      <w:r>
        <w:t xml:space="preserve"> U Ogulinu  16. siječnja  2019. godine                                                     Mate Balenović,stečajni upravitelj</w:t>
      </w: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>
      <w:pPr>
        <w:pStyle w:val="Bezproreda"/>
        <w:jc w:val="both"/>
      </w:pPr>
    </w:p>
    <w:p w:rsidRDefault="00295114" w:rsidP="00892ABA" w:rsidR="00295114" w:rsidRPr="005551C8">
      <w:pPr>
        <w:pStyle w:val="Bezproreda"/>
        <w:jc w:val="both"/>
      </w:pPr>
    </w:p>
    <w:sectPr w:rsidR="00295114" w:rsidRPr="005551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671DA"/>
    <w:multiLevelType w:val="hybridMultilevel"/>
    <w:tmpl w:val="852ECC18"/>
    <w:lvl w:tplc="C270D30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842286"/>
    <w:multiLevelType w:val="hybridMultilevel"/>
    <w:tmpl w:val="FEBE5C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1C8"/>
    <w:rsid w:val="000201EB"/>
    <w:rsid w:val="00086B57"/>
    <w:rsid w:val="00295114"/>
    <w:rsid w:val="0042576A"/>
    <w:rsid w:val="005237F3"/>
    <w:rsid w:val="005551C8"/>
    <w:rsid w:val="00892ABA"/>
    <w:rsid w:val="00A74C4C"/>
    <w:rsid w:val="00B055A2"/>
    <w:rsid w:val="00C22539"/>
    <w:rsid w:val="00E0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51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C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C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C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C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51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C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C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C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C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465</properties:Words>
  <properties:Characters>2755</properties:Characters>
  <properties:Lines>90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2019-01-28T10:03:00Z</dcterms:created>
  <dc:creator>Mate</dc:creator>
  <cp:lastModifiedBy>Katarina Franjić</cp:lastModifiedBy>
  <dcterms:modified xmlns:xsi="http://www.w3.org/2001/XMLSchema-instance" xsi:type="dcterms:W3CDTF">2019-01-28T10:04:00Z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St-36/2011-166 / Podnesak - Podnesak (IZVJEŠĆE ST 36-11.docx)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