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4da" w14:paraId="adc44d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Broj: 7/St-</w:t>
      </w:r>
      <w:r w:rsidR="00AA31F6">
        <w:rPr>
          <w:b/>
        </w:rPr>
        <w:t>17</w:t>
      </w:r>
      <w:r w:rsidR="00631C74">
        <w:rPr>
          <w:b/>
        </w:rPr>
        <w:t>60</w:t>
      </w:r>
      <w:r w:rsidR="00F4767A">
        <w:rPr>
          <w:b/>
        </w:rPr>
        <w:t>/201</w:t>
      </w:r>
      <w:r w:rsidR="00AA31F6">
        <w:rPr>
          <w:b/>
        </w:rPr>
        <w:t>6</w:t>
      </w:r>
      <w:r w:rsidR="00F4767A">
        <w:rPr>
          <w:b/>
        </w:rPr>
        <w:t>-</w:t>
      </w:r>
      <w:r w:rsidR="00AA31F6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631C74">
        <w:t>Osijek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631C74">
        <w:t>Gradski šahovski klub Požega, skraćeni naziv: GŠK „Požega“, Požega, Dr. Franje Tuđmana 4, OIB 69485981621</w:t>
      </w:r>
      <w:r w:rsidR="00190F19">
        <w:t>,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190F19">
        <w:t>02. lipnja</w:t>
      </w:r>
      <w:r w:rsidR="00224AFF" w:rsidRPr="00AA31F6">
        <w:t xml:space="preserve"> 201</w:t>
      </w:r>
      <w:r w:rsidR="00AA31F6" w:rsidRPr="00AA31F6">
        <w:t>6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0905F8" w:rsidRPr="000905F8">
        <w:t>Gradski šahovski klub Požega, skraćeni naziv: GŠK „Požega“, Požega, Dr. Franje Tuđmana 4, OIB 69485981621</w:t>
      </w:r>
      <w:r w:rsidR="00363E87" w:rsidRPr="00AA31F6">
        <w:t xml:space="preserve"> </w:t>
      </w:r>
      <w:r w:rsidR="00B76165" w:rsidRPr="00AA31F6">
        <w:t xml:space="preserve">iznosi </w:t>
      </w:r>
      <w:r w:rsidR="000905F8">
        <w:t>140.916,84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ju se </w:t>
      </w:r>
      <w:r w:rsidR="0013760F" w:rsidRPr="00AA31F6">
        <w:t>predsjedni</w:t>
      </w:r>
      <w:r w:rsidR="00190F19">
        <w:t>k</w:t>
      </w:r>
      <w:r w:rsidR="00363E87" w:rsidRPr="00AA31F6">
        <w:t xml:space="preserve"> udruge dužnika</w:t>
      </w:r>
      <w:r w:rsidR="00AA31F6" w:rsidRPr="00AA31F6">
        <w:t xml:space="preserve"> </w:t>
      </w:r>
      <w:r w:rsidR="000905F8">
        <w:t>Jozo Gavran, sportski direktor dužnika Nenad Vlašić</w:t>
      </w:r>
      <w:r w:rsidR="00AA31F6" w:rsidRPr="00AA31F6">
        <w:t xml:space="preserve"> i tajnik udruge dužnika </w:t>
      </w:r>
      <w:r w:rsidR="000905F8">
        <w:t>Igor Radojčić</w:t>
      </w:r>
      <w:r w:rsidR="00AA31F6" w:rsidRPr="00AA31F6">
        <w:t xml:space="preserve"> 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AA31F6">
        <w:rPr>
          <w:b/>
        </w:rPr>
        <w:t>17</w:t>
      </w:r>
      <w:r w:rsidR="000905F8">
        <w:rPr>
          <w:b/>
        </w:rPr>
        <w:t>60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AA31F6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190F19">
        <w:t>02. lipnja</w:t>
      </w:r>
      <w:r w:rsidRPr="00AA31F6">
        <w:t xml:space="preserve"> 201</w:t>
      </w:r>
      <w:r w:rsidR="00AA31F6" w:rsidRPr="00AA31F6">
        <w:t>6</w:t>
      </w:r>
      <w:r w:rsidRPr="00AA31F6"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lastRenderedPageBreak/>
        <w:t>DNA: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8B5" w:rsidR="00F978B5">
      <w:r>
        <w:separator/>
      </w:r>
    </w:p>
  </w:endnote>
  <w:endnote w:id="0" w:type="continuationSeparator">
    <w:p w:rsidRDefault="00F978B5" w:rsidR="00F97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8B5" w:rsidR="00F978B5">
      <w:r>
        <w:separator/>
      </w:r>
    </w:p>
  </w:footnote>
  <w:footnote w:id="0" w:type="continuationSeparator">
    <w:p w:rsidRDefault="00F978B5" w:rsidR="00F97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E603B4" w:rsidP="00C43CDA" w:rsidR="00E60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76EF6"/>
    <w:rsid w:val="00077C9D"/>
    <w:rsid w:val="00084133"/>
    <w:rsid w:val="000905F8"/>
    <w:rsid w:val="00091B4B"/>
    <w:rsid w:val="000938B8"/>
    <w:rsid w:val="00095305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55A65"/>
    <w:rsid w:val="00860129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B01505"/>
    <w:rsid w:val="00B24B41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4021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E23AF8"/>
    <w:rsid w:val="00E47678"/>
    <w:rsid w:val="00E600BB"/>
    <w:rsid w:val="00E603B4"/>
    <w:rsid w:val="00E60C19"/>
    <w:rsid w:val="00E631C3"/>
    <w:rsid w:val="00E7432A"/>
    <w:rsid w:val="00E86A00"/>
    <w:rsid w:val="00E96356"/>
    <w:rsid w:val="00EA028A"/>
    <w:rsid w:val="00EC0019"/>
    <w:rsid w:val="00ED33C1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3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3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St-1760/2016</izvorni_sadrzaj>
    <derivirana_varijabla naziv="DomainObject.Predmet.OznakaBroj_1">St-1760/2016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šahovski klub Požega</izvorni_sadrzaj>
    <derivirana_varijabla naziv="DomainObject.Predmet.ProtustrankaFormated_1">  Gradski šahovski klub Požega</derivirana_varijabla>
  </DomainObject.Predmet.ProtustrankaFormated>
  <DomainObject.Predmet.ProtustrankaFormatedOIB>
    <izvorni_sadrzaj>  Gradski šahovski klub Požega, OIB 69485981621</izvorni_sadrzaj>
    <derivirana_varijabla naziv="DomainObject.Predmet.ProtustrankaFormatedOIB_1">  Gradski šahovski klub Požega, OIB 69485981621</derivirana_varijabla>
  </DomainObject.Predmet.ProtustrankaFormatedOIB>
  <DomainObject.Predmet.ProtustrankaFormatedWithAdress>
    <izvorni_sadrzaj> Gradski šahovski klub Požega, Dr. Franje Tuđmana 4, 34000 Požega</izvorni_sadrzaj>
    <derivirana_varijabla naziv="DomainObject.Predmet.ProtustrankaFormatedWithAdress_1"> Gradski šahovski klub Požega, Dr. Franje Tuđmana 4, 34000 Požega</derivirana_varijabla>
  </DomainObject.Predmet.ProtustrankaFormatedWithAdress>
  <DomainObject.Predmet.ProtustrankaFormatedWithAdressOIB>
    <izvorni_sadrzaj> Gradski šahovski klub Požega, OIB 69485981621, Dr. Franje Tuđmana 4, 34000 Požega</izvorni_sadrzaj>
    <derivirana_varijabla naziv="DomainObject.Predmet.ProtustrankaFormatedWithAdressOIB_1"> Gradski šahovski klub Požega, OIB 69485981621, Dr. Franje Tuđmana 4, 34000 Požega</derivirana_varijabla>
  </DomainObject.Predmet.ProtustrankaFormatedWithAdressOIB>
  <DomainObject.Predmet.ProtustrankaWithAdress>
    <izvorni_sadrzaj>Gradski šahovski klub Požega Dr. Franje Tuđmana 4, 34000 Požega</izvorni_sadrzaj>
    <derivirana_varijabla naziv="DomainObject.Predmet.ProtustrankaWithAdress_1">Gradski šahovski klub Požega Dr. Franje Tuđmana 4, 34000 Požega</derivirana_varijabla>
  </DomainObject.Predmet.ProtustrankaWithAdress>
  <DomainObject.Predmet.ProtustrankaWithAdressOIB>
    <izvorni_sadrzaj>Gradski šahovski klub Požega, OIB 69485981621, Dr. Franje Tuđmana 4, 34000 Požega</izvorni_sadrzaj>
    <derivirana_varijabla naziv="DomainObject.Predmet.ProtustrankaWithAdressOIB_1">Gradski šahovski klub Požega, OIB 69485981621, Dr. Franje Tuđmana 4, 34000 Požega</derivirana_varijabla>
  </DomainObject.Predmet.ProtustrankaWithAdressOIB>
  <DomainObject.Predmet.ProtustrankaNazivFormated>
    <izvorni_sadrzaj>Gradski šahovski klub Požega</izvorni_sadrzaj>
    <derivirana_varijabla naziv="DomainObject.Predmet.ProtustrankaNazivFormated_1">Gradski šahovski klub Požega</derivirana_varijabla>
  </DomainObject.Predmet.ProtustrankaNazivFormated>
  <DomainObject.Predmet.ProtustrankaNazivFormatedOIB>
    <izvorni_sadrzaj>Gradski šahovski klub Požega, OIB 69485981621</izvorni_sadrzaj>
    <derivirana_varijabla naziv="DomainObject.Predmet.ProtustrankaNazivFormatedOIB_1">Gradski šahovski klub Požega, OIB 69485981621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140916.84</izvorni_sadrzaj>
    <derivirana_varijabla naziv="DomainObject.Predmet.TrenutnaVrijednost_1">140916.84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Gradski šahovski klub Požega</item>
    </izvorni_sadrzaj>
    <derivirana_varijabla naziv="DomainObject.Predmet.ProtuStrankaListFormated_1">
      <item>Gradski šahovski klub Požega</item>
    </derivirana_varijabla>
  </DomainObject.Predmet.ProtuStrankaListFormated>
  <DomainObject.Predmet.ProtuStrankaListFormatedOIB>
    <izvorni_sadrzaj>
      <item>Gradski šahovski klub Požega, OIB 69485981621</item>
    </izvorni_sadrzaj>
    <derivirana_varijabla naziv="DomainObject.Predmet.ProtuStrankaListFormatedOIB_1">
      <item>Gradski šahovski klub Požega, OIB 69485981621</item>
    </derivirana_varijabla>
  </DomainObject.Predmet.ProtuStrankaListFormatedOIB>
  <DomainObject.Predmet.ProtuStrankaListFormatedWithAdress>
    <izvorni_sadrzaj>
      <item>Gradski šahovski klub Požega, Dr. Franje Tuđmana 4, 34000 Požega</item>
    </izvorni_sadrzaj>
    <derivirana_varijabla naziv="DomainObject.Predmet.ProtuStrankaListFormatedWithAdress_1">
      <item>Gradski šahovski klub Požega, Dr. Franje Tuđmana 4, 34000 Požega</item>
    </derivirana_varijabla>
  </DomainObject.Predmet.ProtuStrankaListFormatedWithAdress>
  <DomainObject.Predmet.ProtuStrankaListFormatedWithAdressOIB>
    <izvorni_sadrzaj>
      <item>Gradski šahovski klub Požega, OIB 69485981621, Dr. Franje Tuđmana 4, 34000 Požega</item>
    </izvorni_sadrzaj>
    <derivirana_varijabla naziv="DomainObject.Predmet.ProtuStrankaListFormatedWithAdressOIB_1">
      <item>Gradski šahovski klub Požega, OIB 69485981621, Dr. Franje Tuđmana 4, 34000 Požega</item>
    </derivirana_varijabla>
  </DomainObject.Predmet.ProtuStrankaListFormatedWithAdressOIB>
  <DomainObject.Predmet.ProtuStrankaListNazivFormated>
    <izvorni_sadrzaj>
      <item>Gradski šahovski klub Požega</item>
    </izvorni_sadrzaj>
    <derivirana_varijabla naziv="DomainObject.Predmet.ProtuStrankaListNazivFormated_1">
      <item>Gradski šahovski klub Požega</item>
    </derivirana_varijabla>
  </DomainObject.Predmet.ProtuStrankaListNazivFormated>
  <DomainObject.Predmet.ProtuStrankaListNazivFormatedOIB>
    <izvorni_sadrzaj>
      <item>Gradski šahovski klub Požega, OIB 69485981621</item>
    </izvorni_sadrzaj>
    <derivirana_varijabla naziv="DomainObject.Predmet.ProtuStrankaListNazivFormatedOIB_1">
      <item>Gradski šahovski klub Požega, OIB 69485981621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Gradski šahovski klub Požega</izvorni_sadrzaj>
    <derivirana_varijabla naziv="DomainObject.Predmet.ProtustrankaIDrugi_1">Gradski šahovski klub Požega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Gradski šahovski klub Požega, OIB 69485981621, Dr. Franje Tuđmana 4, 34000 Požega</izvorni_sadrzaj>
    <derivirana_varijabla naziv="DomainObject.Predmet.ProtustrankaIDrugiAdressOIB_1">Gradski šahovski klub Požega, OIB 69485981621, Dr. Franje Tuđmana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Gradski šahovski klub Požega</item>
    </izvorni_sadrzaj>
    <derivirana_varijabla naziv="DomainObject.Predmet.SudioniciListNaziv_1">
      <item>Financijska agencija</item>
      <item>Gradski šahovski klub Požega</item>
    </derivirana_varijabla>
  </DomainObject.Predmet.SudioniciListNaziv>
  <DomainObject.Predmet.SudioniciListAdressOIB>
    <izvorni_sadrzaj>
      <item>Financijska agencija, OIB 85821130368, Ulica grada Vukovara 70,10000 Zagreb</item>
      <item>Gradski šahovski klub Požega, OIB 69485981621, Dr. Franje Tuđmana 4,34000 Požega</item>
    </izvorni_sadrzaj>
    <derivirana_varijabla naziv="DomainObject.Predmet.SudioniciListAdressOIB_1">
      <item>Financijska agencija, OIB 85821130368, Ulica grada Vukovara 70,10000 Zagreb</item>
      <item>Gradski šahovski klub Požega, OIB 69485981621, Dr. Franje Tuđmana 4,34000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69485981621</item>
    </izvorni_sadrzaj>
    <derivirana_varijabla naziv="DomainObject.Predmet.SudioniciListNazivOIB_1">
      <item>, OIB 85821130368</item>
      <item>, OIB 69485981621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2206</properties:Characters>
  <properties:Lines>56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2016-06-02T05:52:00Z</dcterms:created>
  <dc:creator>Korisnik</dc:creator>
  <cp:lastModifiedBy>wsadmin</cp:lastModifiedBy>
  <cp:lastPrinted>2016-06-02T05:52:00Z</cp:lastPrinted>
  <dcterms:modified xmlns:xsi="http://www.w3.org/2001/XMLSchema-instance" xsi:type="dcterms:W3CDTF">2016-06-02T06:54:00Z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