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eeac" w14:paraId="240eeac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8B0E8A">
        <w:rPr>
          <w:rFonts w:cs="Times New Roman" w:hAnsi="Times New Roman" w:ascii="Times New Roman"/>
          <w:sz w:val="24"/>
        </w:rPr>
        <w:t>2177/16-24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5B3D87" w:rsidRPr="007F340F">
        <w:t>ORBIS d.o.o.</w:t>
      </w:r>
      <w:r w:rsidR="005B3D87">
        <w:t xml:space="preserve"> Sisak, Ulica Grada Dubrovnika 28 MBS: </w:t>
      </w:r>
      <w:r w:rsidR="005B3D87" w:rsidRPr="007F340F">
        <w:t>120008946</w:t>
      </w:r>
      <w:r w:rsidR="005B3D87">
        <w:t xml:space="preserve"> OIB: </w:t>
      </w:r>
      <w:r w:rsidR="005B3D87" w:rsidRPr="007F340F">
        <w:t>55394311448</w:t>
      </w:r>
      <w:r w:rsidR="005B3D87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5B3D87" w:rsidRPr="007F340F">
        <w:t>ORBIS d.o.o.</w:t>
      </w:r>
      <w:r w:rsidR="005B3D87">
        <w:t xml:space="preserve"> Sisak, Ulica Grada Dubrovnika 28 MBS: </w:t>
      </w:r>
      <w:r w:rsidR="005B3D87" w:rsidRPr="007F340F">
        <w:t>120008946</w:t>
      </w:r>
      <w:r w:rsidR="005B3D87">
        <w:t xml:space="preserve"> OIB: </w:t>
      </w:r>
      <w:r w:rsidR="005B3D87" w:rsidRPr="007F340F">
        <w:t>55394311448</w:t>
      </w:r>
      <w:r w:rsidR="005B3D8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B3D87">
        <w:rPr>
          <w:bCs/>
        </w:rPr>
        <w:t>2177-16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5B3D87">
        <w:t>7.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5B3D87" w:rsidRPr="005B3D87">
        <w:t xml:space="preserve"> </w:t>
      </w:r>
      <w:r w:rsidR="005B3D87" w:rsidRPr="007F340F">
        <w:t>ORBIS d.o.o.</w:t>
      </w:r>
      <w:r w:rsidR="005B3D87">
        <w:t xml:space="preserve"> Sisak, Ulica Grada Dubrovnika 28 MBS: </w:t>
      </w:r>
      <w:r w:rsidR="005B3D87" w:rsidRPr="007F340F">
        <w:t>120008946</w:t>
      </w:r>
      <w:r w:rsidR="005B3D87">
        <w:t xml:space="preserve"> OIB: </w:t>
      </w:r>
      <w:r w:rsidR="005B3D87" w:rsidRPr="007F340F">
        <w:t>55394311448</w:t>
      </w:r>
      <w:r w:rsidR="005B3D87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B1F80">
        <w:t xml:space="preserve">444 </w:t>
      </w:r>
      <w:r w:rsidR="0023403D" w:rsidRPr="00307A7F">
        <w:t xml:space="preserve"> st</w:t>
      </w:r>
      <w:r w:rsidR="002B1F80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2B1F80">
        <w:t xml:space="preserve"> </w:t>
      </w:r>
      <w:r w:rsidR="005B3D87">
        <w:t>120</w:t>
      </w:r>
      <w:r w:rsidR="0062454C">
        <w:t xml:space="preserve"> dana</w:t>
      </w:r>
      <w:r w:rsidR="009D2742">
        <w:t xml:space="preserve"> u iznosu od </w:t>
      </w:r>
      <w:r w:rsidR="005B3D87">
        <w:t>742.964,26</w:t>
      </w:r>
      <w:r w:rsidR="002B1F80">
        <w:t xml:space="preserve"> kuna</w:t>
      </w:r>
      <w:r w:rsidR="0062454C">
        <w:t xml:space="preserve"> te da ima</w:t>
      </w:r>
      <w:r w:rsidR="002B1F80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B3D87">
        <w:rPr>
          <w:bCs/>
        </w:rPr>
        <w:t>6.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5B3D87" w:rsidP="00BD6492" w:rsidR="005B3D87">
      <w:pPr>
        <w:ind w:firstLine="708"/>
      </w:pPr>
      <w:r>
        <w:t xml:space="preserve">Na ročištu za izjašnjenje o prijedlogu za otvaranje stečajnog postupka zakonski zastupnik dužnik naveo je da dužnik nema nikakve imovine. </w:t>
      </w:r>
    </w:p>
    <w:p w:rsidRDefault="005B3D87" w:rsidP="00BD6492" w:rsidR="005B3D87">
      <w:pPr>
        <w:ind w:firstLine="708"/>
      </w:pPr>
      <w:r>
        <w:t xml:space="preserve">Prema potvrdi FINE na dan 15. rujna 2016. godine žiro račun dužnika blokiran je 315 dana, a nepodmirene obveze iznose 1.359.395,51 kunu.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9740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9740E" w:rsidR="000974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9740E" w:rsidP="0009740E" w:rsidR="0009740E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9740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9740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40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5B3D87">
      <w:rPr>
        <w:noProof w:val="false"/>
      </w:rPr>
      <w:t>2177/16-24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740E"/>
    <w:rsid w:val="0015645C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B3D87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B0E8A"/>
    <w:rsid w:val="008C760A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40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40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St-2177/2016</izvorni_sadrzaj>
    <derivirana_varijabla naziv="DomainObject.Predmet.OznakaBroj_1">St-2177/2016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d.o.o.</izvorni_sadrzaj>
    <derivirana_varijabla naziv="DomainObject.Predmet.ProtustrankaFormated_1">  ORBIS d.o.o.</derivirana_varijabla>
  </DomainObject.Predmet.ProtustrankaFormated>
  <DomainObject.Predmet.ProtustrankaFormatedOIB>
    <izvorni_sadrzaj>  ORBIS d.o.o., OIB 55394311448</izvorni_sadrzaj>
    <derivirana_varijabla naziv="DomainObject.Predmet.ProtustrankaFormatedOIB_1">  ORBIS d.o.o., OIB 55394311448</derivirana_varijabla>
  </DomainObject.Predmet.ProtustrankaFormatedOIB>
  <DomainObject.Predmet.ProtustrankaFormatedWithAdress>
    <izvorni_sadrzaj> ORBIS d.o.o., Ulica Grada Dubrovnika 28, 44000 Sisak</izvorni_sadrzaj>
    <derivirana_varijabla naziv="DomainObject.Predmet.ProtustrankaFormatedWithAdress_1"> ORBIS d.o.o., Ulica Grada Dubrovnika 28, 44000 Sisak</derivirana_varijabla>
  </DomainObject.Predmet.ProtustrankaFormatedWithAdress>
  <DomainObject.Predmet.ProtustrankaFormatedWithAdressOIB>
    <izvorni_sadrzaj> ORBIS d.o.o., OIB 55394311448, Ulica Grada Dubrovnika 28, 44000 Sisak</izvorni_sadrzaj>
    <derivirana_varijabla naziv="DomainObject.Predmet.ProtustrankaFormatedWithAdressOIB_1"> ORBIS d.o.o., OIB 55394311448, Ulica Grada Dubrovnika 28, 44000 Sisak</derivirana_varijabla>
  </DomainObject.Predmet.ProtustrankaFormatedWithAdressOIB>
  <DomainObject.Predmet.ProtustrankaWithAdress>
    <izvorni_sadrzaj>ORBIS d.o.o. Ulica Grada Dubrovnika 28, 44000 Sisak</izvorni_sadrzaj>
    <derivirana_varijabla naziv="DomainObject.Predmet.ProtustrankaWithAdress_1">ORBIS d.o.o. Ulica Grada Dubrovnika 28, 44000 Sisak</derivirana_varijabla>
  </DomainObject.Predmet.ProtustrankaWithAdress>
  <DomainObject.Predmet.ProtustrankaWithAdressOIB>
    <izvorni_sadrzaj>ORBIS d.o.o., OIB 55394311448, Ulica Grada Dubrovnika 28, 44000 Sisak</izvorni_sadrzaj>
    <derivirana_varijabla naziv="DomainObject.Predmet.ProtustrankaWithAdressOIB_1">ORBIS d.o.o., OIB 55394311448, Ulica Grada Dubrovnika 28, 44000 Sisak</derivirana_varijabla>
  </DomainObject.Predmet.ProtustrankaWithAdressOIB>
  <DomainObject.Predmet.ProtustrankaNazivFormated>
    <izvorni_sadrzaj>ORBIS d.o.o.</izvorni_sadrzaj>
    <derivirana_varijabla naziv="DomainObject.Predmet.ProtustrankaNazivFormated_1">ORBIS d.o.o.</derivirana_varijabla>
  </DomainObject.Predmet.ProtustrankaNazivFormated>
  <DomainObject.Predmet.ProtustrankaNazivFormatedOIB>
    <izvorni_sadrzaj>ORBIS d.o.o., OIB 55394311448</izvorni_sadrzaj>
    <derivirana_varijabla naziv="DomainObject.Predmet.ProtustrankaNazivFormatedOIB_1">ORBIS d.o.o., OIB 55394311448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d.o.o.</item>
    </izvorni_sadrzaj>
    <derivirana_varijabla naziv="DomainObject.Predmet.ProtuStrankaListFormated_1">
      <item>ORBIS d.o.o.</item>
    </derivirana_varijabla>
  </DomainObject.Predmet.ProtuStrankaListFormated>
  <DomainObject.Predmet.ProtuStrankaListFormatedOIB>
    <izvorni_sadrzaj>
      <item>ORBIS d.o.o., OIB 55394311448</item>
    </izvorni_sadrzaj>
    <derivirana_varijabla naziv="DomainObject.Predmet.ProtuStrankaListFormatedOIB_1">
      <item>ORBIS d.o.o., OIB 55394311448</item>
    </derivirana_varijabla>
  </DomainObject.Predmet.ProtuStrankaListFormatedOIB>
  <DomainObject.Predmet.ProtuStrankaListFormatedWithAdress>
    <izvorni_sadrzaj>
      <item>ORBIS d.o.o., Ulica Grada Dubrovnika 28, 44000 Sisak</item>
    </izvorni_sadrzaj>
    <derivirana_varijabla naziv="DomainObject.Predmet.ProtuStrankaListFormatedWithAdress_1">
      <item>ORBIS d.o.o., Ulica Grada Dubrovnika 28, 44000 Sisak</item>
    </derivirana_varijabla>
  </DomainObject.Predmet.ProtuStrankaListFormatedWithAdress>
  <DomainObject.Predmet.ProtuStrankaListFormatedWithAdressOIB>
    <izvorni_sadrzaj>
      <item>ORBIS d.o.o., OIB 55394311448, Ulica Grada Dubrovnika 28, 44000 Sisak</item>
    </izvorni_sadrzaj>
    <derivirana_varijabla naziv="DomainObject.Predmet.ProtuStrankaListFormatedWithAdressOIB_1">
      <item>ORBIS d.o.o., OIB 55394311448, Ulica Grada Dubrovnika 28, 44000 Sisak</item>
    </derivirana_varijabla>
  </DomainObject.Predmet.ProtuStrankaListFormatedWithAdressOIB>
  <DomainObject.Predmet.ProtuStrankaListNazivFormated>
    <izvorni_sadrzaj>
      <item>ORBIS d.o.o.</item>
    </izvorni_sadrzaj>
    <derivirana_varijabla naziv="DomainObject.Predmet.ProtuStrankaListNazivFormated_1">
      <item>ORBIS d.o.o.</item>
    </derivirana_varijabla>
  </DomainObject.Predmet.ProtuStrankaListNazivFormated>
  <DomainObject.Predmet.ProtuStrankaListNazivFormatedOIB>
    <izvorni_sadrzaj>
      <item>ORBIS d.o.o., OIB 55394311448</item>
    </izvorni_sadrzaj>
    <derivirana_varijabla naziv="DomainObject.Predmet.ProtuStrankaListNazivFormatedOIB_1">
      <item>ORBIS d.o.o., OIB 55394311448</item>
    </derivirana_varijabla>
  </DomainObject.Predmet.ProtuStrankaListNazivFormatedOIB>
  <DomainObject.Predmet.OstaliListFormated>
    <izvorni_sadrzaj>
      <item>Goran Kukuruzović</item>
    </izvorni_sadrzaj>
    <derivirana_varijabla naziv="DomainObject.Predmet.OstaliListFormated_1">
      <item>Goran Kukuruzović</item>
    </derivirana_varijabla>
  </DomainObject.Predmet.OstaliListFormated>
  <DomainObject.Predmet.OstaliListFormatedOIB>
    <izvorni_sadrzaj>
      <item>Goran Kukuruzović, OIB 83271006739</item>
    </izvorni_sadrzaj>
    <derivirana_varijabla naziv="DomainObject.Predmet.OstaliListFormatedOIB_1">
      <item>Goran Kukuruzović, OIB 83271006739</item>
    </derivirana_varijabla>
  </DomainObject.Predmet.OstaliListFormatedOIB>
  <DomainObject.Predmet.OstaliListFormatedWithAdress>
    <izvorni_sadrzaj>
      <item>Goran Kukuruzović, Grada Dubrovnika 28, 44000 Sisak</item>
    </izvorni_sadrzaj>
    <derivirana_varijabla naziv="DomainObject.Predmet.OstaliListFormatedWithAdress_1">
      <item>Goran Kukuruzović, Grada Dubrovnika 28, 44000 Sisak</item>
    </derivirana_varijabla>
  </DomainObject.Predmet.OstaliListFormatedWithAdress>
  <DomainObject.Predmet.OstaliListFormatedWithAdressOIB>
    <izvorni_sadrzaj>
      <item>Goran Kukuruzović, OIB 83271006739, Grada Dubrovnika 28, 44000 Sisak</item>
    </izvorni_sadrzaj>
    <derivirana_varijabla naziv="DomainObject.Predmet.OstaliListFormatedWithAdressOIB_1">
      <item>Goran Kukuruzović, OIB 83271006739, Grada Dubrovnika 28, 44000 Sisak</item>
    </derivirana_varijabla>
  </DomainObject.Predmet.OstaliListFormatedWithAdressOIB>
  <DomainObject.Predmet.OstaliListNazivFormated>
    <izvorni_sadrzaj>
      <item>Goran Kukuruzović</item>
    </izvorni_sadrzaj>
    <derivirana_varijabla naziv="DomainObject.Predmet.OstaliListNazivFormated_1">
      <item>Goran Kukuruzović</item>
    </derivirana_varijabla>
  </DomainObject.Predmet.OstaliListNazivFormated>
  <DomainObject.Predmet.OstaliListNazivFormatedOIB>
    <izvorni_sadrzaj>
      <item>Goran Kukuruzović, OIB 83271006739</item>
    </izvorni_sadrzaj>
    <derivirana_varijabla naziv="DomainObject.Predmet.OstaliListNazivFormatedOIB_1">
      <item>Goran Kukuruzović, OIB 83271006739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d.o.o.</izvorni_sadrzaj>
    <derivirana_varijabla naziv="DomainObject.Predmet.ProtustrankaIDrugi_1">ORBIS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ORBIS d.o.o., OIB 55394311448, Ulica Grada Dubrovnika 28, 44000 Sisak</izvorni_sadrzaj>
    <derivirana_varijabla naziv="DomainObject.Predmet.ProtustrankaIDrugiAdressOIB_1">ORBIS d.o.o., OIB 55394311448, Ulica Grada Dubrovnika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d.o.o.</item>
      <item>Goran Kukuruzović</item>
    </izvorni_sadrzaj>
    <derivirana_varijabla naziv="DomainObject.Predmet.SudioniciListNaziv_1">
      <item>FINA Regionalni centar Zagreb</item>
      <item>ORBIS d.o.o.</item>
      <item>Goran Kukuruzović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</izvorni_sadrzaj>
    <derivirana_varijabla naziv="DomainObject.Predmet.SudioniciListAdressOIB_1"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55394311448</item>
      <item>, OIB 83271006739</item>
    </izvorni_sadrzaj>
    <derivirana_varijabla naziv="DomainObject.Predmet.SudioniciListNazivOIB_1">
      <item>, OIB 85821130368</item>
      <item>, OIB 55394311448</item>
      <item>, OIB 83271006739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2989</properties:Characters>
  <properties:Lines>68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2016-10-13T09:57:00Z</dcterms:created>
  <dc:creator>Vinka Mihalinčić</dc:creator>
  <cp:lastModifiedBy>Vinka Mihalinčić</cp:lastModifiedBy>
  <cp:lastPrinted>2016-10-13T09:37:00Z</cp:lastPrinted>
  <dcterms:modified xmlns:xsi="http://www.w3.org/2001/XMLSchema-instance" xsi:type="dcterms:W3CDTF">2016-10-13T10:02:00Z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