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f4ff" w14:paraId="68ff4f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E2F24">
        <w:t>8019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3E2F24">
        <w:t>SAMOBORSKI LIST TISUĆUDEVETSTOČETVRTA d.o.o. Samobor, Petra Preradovića 6 I, OIB 65648919885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E2F24">
        <w:t>SAMOBORSKI LIST TISUĆUDEVETSTOČETVRTA d.o.o. Samobor, Petra Preradovića 6 I, OIB 65648919885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3E2F24">
        <w:t xml:space="preserve">35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E2F24">
        <w:t>Dinka Trumbić, Split, Lovretska 10, OIB 43468134790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E2F24">
        <w:t>SAMOBORSKI LIST TISUĆUDEVETSTOČETVRTA d.o.o. Samobor, Petra Preradovića 6 I, OIB 65648919885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SAMOBORSKI LIST TISUĆUDEVETSTOČETVRTA d.o.o. Samobor, Petra Preradovića 6 I, OIB 65648919885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E2F24">
        <w:t>9.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E2F24">
        <w:t>SAMOBORSKI LIST TISUĆUDEVETSTOČETVRTA d.o.o. Samobor, Petra Preradovića 6 I, OIB 65648919885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3E2F24">
        <w:t>2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3E2F24">
        <w:t>4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E2F24">
        <w:t>2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461CA7" w:rsidR="007B7E63">
      <w:pPr>
        <w:jc w:val="right"/>
      </w:pPr>
      <w:r>
        <w:t xml:space="preserve">                                                                         Goranka Boljkovac</w:t>
      </w:r>
    </w:p>
    <w:p w:rsidRDefault="00461CA7" w:rsidP="00461CA7" w:rsidR="00461CA7">
      <w:pPr>
        <w:jc w:val="right"/>
      </w:pPr>
    </w:p>
    <w:p w:rsidRDefault="00461CA7" w:rsidP="00461CA7" w:rsidR="00461CA7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E2F24">
        <w:t>Dinka Trumbić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9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8019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864F8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ED6912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8019</izvorni_sadrzaj>
    <derivirana_varijabla naziv="DomainObject.Predmet.Broj_1">8019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St-8019/2015</izvorni_sadrzaj>
    <derivirana_varijabla naziv="DomainObject.Predmet.OznakaBroj_1">St-8019/2015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SAMOBORSKI LIST TISUĆUDEVETSTOČETVRTA d.o.o.</izvorni_sadrzaj>
    <derivirana_varijabla naziv="DomainObject.Predmet.ProtustrankaFormated_1">  SAMOBORSKI LIST TISUĆUDEVETSTOČETVRTA d.o.o.</derivirana_varijabla>
  </DomainObject.Predmet.ProtustrankaFormated>
  <DomainObject.Predmet.ProtustrankaFormatedOIB>
    <izvorni_sadrzaj>  SAMOBORSKI LIST TISUĆUDEVETSTOČETVRTA d.o.o., OIB 65648919885</izvorni_sadrzaj>
    <derivirana_varijabla naziv="DomainObject.Predmet.ProtustrankaFormatedOIB_1">  SAMOBORSKI LIST TISUĆUDEVETSTOČETVRTA d.o.o., OIB 65648919885</derivirana_varijabla>
  </DomainObject.Predmet.ProtustrankaFormatedOIB>
  <DomainObject.Predmet.ProtustrankaFormatedWithAdress>
    <izvorni_sadrzaj> SAMOBORSKI LIST TISUĆUDEVETSTOČETVRTA d.o.o., Petra Preradovića 6/I, 10430 Samobor</izvorni_sadrzaj>
    <derivirana_varijabla naziv="DomainObject.Predmet.ProtustrankaFormatedWithAdress_1"> SAMOBORSKI LIST TISUĆUDEVETSTOČETVRTA d.o.o., Petra Preradovića 6/I, 10430 Samobor</derivirana_varijabla>
  </DomainObject.Predmet.ProtustrankaFormatedWithAdress>
  <DomainObject.Predmet.ProtustrankaFormatedWithAdressOIB>
    <izvorni_sadrzaj> SAMOBORSKI LIST TISUĆUDEVETSTOČETVRTA d.o.o., OIB 65648919885, Petra Preradovića 6/I, 10430 Samobor</izvorni_sadrzaj>
    <derivirana_varijabla naziv="DomainObject.Predmet.ProtustrankaFormatedWithAdressOIB_1"> SAMOBORSKI LIST TISUĆUDEVETSTOČETVRTA d.o.o., OIB 65648919885, Petra Preradovića 6/I, 10430 Samobor</derivirana_varijabla>
  </DomainObject.Predmet.ProtustrankaFormatedWithAdressOIB>
  <DomainObject.Predmet.ProtustrankaWithAdress>
    <izvorni_sadrzaj>SAMOBORSKI LIST TISUĆUDEVETSTOČETVRTA d.o.o. Petra Preradovića 6/I, 10430 Samobor</izvorni_sadrzaj>
    <derivirana_varijabla naziv="DomainObject.Predmet.ProtustrankaWithAdress_1">SAMOBORSKI LIST TISUĆUDEVETSTOČETVRTA d.o.o. Petra Preradovića 6/I, 10430 Samobor</derivirana_varijabla>
  </DomainObject.Predmet.ProtustrankaWithAdress>
  <DomainObject.Predmet.ProtustrankaWithAdressOIB>
    <izvorni_sadrzaj>SAMOBORSKI LIST TISUĆUDEVETSTOČETVRTA d.o.o., OIB 65648919885, Petra Preradovića 6/I, 10430 Samobor</izvorni_sadrzaj>
    <derivirana_varijabla naziv="DomainObject.Predmet.ProtustrankaWithAdressOIB_1">SAMOBORSKI LIST TISUĆUDEVETSTOČETVRTA d.o.o., OIB 65648919885, Petra Preradovića 6/I, 10430 Samobor</derivirana_varijabla>
  </DomainObject.Predmet.ProtustrankaWithAdressOIB>
  <DomainObject.Predmet.ProtustrankaNazivFormated>
    <izvorni_sadrzaj>SAMOBORSKI LIST TISUĆUDEVETSTOČETVRTA d.o.o.</izvorni_sadrzaj>
    <derivirana_varijabla naziv="DomainObject.Predmet.ProtustrankaNazivFormated_1">SAMOBORSKI LIST TISUĆUDEVETSTOČETVRTA d.o.o.</derivirana_varijabla>
  </DomainObject.Predmet.ProtustrankaNazivFormated>
  <DomainObject.Predmet.ProtustrankaNazivFormatedOIB>
    <izvorni_sadrzaj>SAMOBORSKI LIST TISUĆUDEVETSTOČETVRTA d.o.o., OIB 65648919885</izvorni_sadrzaj>
    <derivirana_varijabla naziv="DomainObject.Predmet.ProtustrankaNazivFormatedOIB_1">SAMOBORSKI LIST TISUĆUDEVETSTOČETVRTA d.o.o., OIB 65648919885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SAMOBORSKI LIST TISUĆUDEVETSTOČETVRTA d.o.o.</item>
    </izvorni_sadrzaj>
    <derivirana_varijabla naziv="DomainObject.Predmet.ProtuStrankaListFormated_1">
      <item>SAMOBORSKI LIST TISUĆUDEVETSTOČETVRTA d.o.o.</item>
    </derivirana_varijabla>
  </DomainObject.Predmet.ProtuStrankaListFormated>
  <DomainObject.Predmet.ProtuStrankaListFormatedOIB>
    <izvorni_sadrzaj>
      <item>SAMOBORSKI LIST TISUĆUDEVETSTOČETVRTA d.o.o., OIB 65648919885</item>
    </izvorni_sadrzaj>
    <derivirana_varijabla naziv="DomainObject.Predmet.ProtuStrankaListFormatedOIB_1">
      <item>SAMOBORSKI LIST TISUĆUDEVETSTOČETVRTA d.o.o., OIB 65648919885</item>
    </derivirana_varijabla>
  </DomainObject.Predmet.ProtuStrankaListFormatedOIB>
  <DomainObject.Predmet.ProtuStrankaListFormatedWithAdress>
    <izvorni_sadrzaj>
      <item>SAMOBORSKI LIST TISUĆUDEVETSTOČETVRTA d.o.o., Petra Preradovića 6/I, 10430 Samobor</item>
    </izvorni_sadrzaj>
    <derivirana_varijabla naziv="DomainObject.Predmet.ProtuStrankaListFormatedWithAdress_1">
      <item>SAMOBORSKI LIST TISUĆUDEVETSTOČETVRTA d.o.o., Petra Preradovića 6/I, 10430 Samobor</item>
    </derivirana_varijabla>
  </DomainObject.Predmet.ProtuStrankaListFormatedWithAdress>
  <DomainObject.Predmet.ProtuStrankaListFormatedWithAdressOIB>
    <izvorni_sadrzaj>
      <item>SAMOBORSKI LIST TISUĆUDEVETSTOČETVRTA d.o.o., OIB 65648919885, Petra Preradovića 6/I, 10430 Samobor</item>
    </izvorni_sadrzaj>
    <derivirana_varijabla naziv="DomainObject.Predmet.ProtuStrankaListFormatedWithAdressOIB_1">
      <item>SAMOBORSKI LIST TISUĆUDEVETSTOČETVRTA d.o.o., OIB 65648919885, Petra Preradovića 6/I, 10430 Samobor</item>
    </derivirana_varijabla>
  </DomainObject.Predmet.ProtuStrankaListFormatedWithAdressOIB>
  <DomainObject.Predmet.ProtuStrankaListNazivFormated>
    <izvorni_sadrzaj>
      <item>SAMOBORSKI LIST TISUĆUDEVETSTOČETVRTA d.o.o.</item>
    </izvorni_sadrzaj>
    <derivirana_varijabla naziv="DomainObject.Predmet.ProtuStrankaListNazivFormated_1">
      <item>SAMOBORSKI LIST TISUĆUDEVETSTOČETVRTA d.o.o.</item>
    </derivirana_varijabla>
  </DomainObject.Predmet.ProtuStrankaListNazivFormated>
  <DomainObject.Predmet.ProtuStrankaListNazivFormatedOIB>
    <izvorni_sadrzaj>
      <item>SAMOBORSKI LIST TISUĆUDEVETSTOČETVRTA d.o.o., OIB 65648919885</item>
    </izvorni_sadrzaj>
    <derivirana_varijabla naziv="DomainObject.Predmet.ProtuStrankaListNazivFormatedOIB_1">
      <item>SAMOBORSKI LIST TISUĆUDEVETSTOČETVRTA d.o.o., OIB 65648919885</item>
    </derivirana_varijabla>
  </DomainObject.Predmet.ProtuStrankaListNazivFormatedOIB>
  <DomainObject.Predmet.OstaliListFormated>
    <izvorni_sadrzaj>
      <item>Krešimir Petrokov</item>
    </izvorni_sadrzaj>
    <derivirana_varijabla naziv="DomainObject.Predmet.OstaliListFormated_1">
      <item>Krešimir Petrokov</item>
    </derivirana_varijabla>
  </DomainObject.Predmet.OstaliListFormated>
  <DomainObject.Predmet.OstaliListFormatedOIB>
    <izvorni_sadrzaj>
      <item>Krešimir Petrokov, OIB 28943524450</item>
    </izvorni_sadrzaj>
    <derivirana_varijabla naziv="DomainObject.Predmet.OstaliListFormatedOIB_1">
      <item>Krešimir Petrokov, OIB 28943524450</item>
    </derivirana_varijabla>
  </DomainObject.Predmet.OstaliListFormatedOIB>
  <DomainObject.Predmet.OstaliListFormatedWithAdress>
    <izvorni_sadrzaj>
      <item>Krešimir Petrokov, Petra Preradovića 6, 10430 Samobor</item>
    </izvorni_sadrzaj>
    <derivirana_varijabla naziv="DomainObject.Predmet.OstaliListFormatedWithAdress_1">
      <item>Krešimir Petrokov, Petra Preradovića 6, 10430 Samobor</item>
    </derivirana_varijabla>
  </DomainObject.Predmet.OstaliListFormatedWithAdress>
  <DomainObject.Predmet.OstaliListFormatedWithAdressOIB>
    <izvorni_sadrzaj>
      <item>Krešimir Petrokov, OIB 28943524450, Petra Preradovića 6, 10430 Samobor</item>
    </izvorni_sadrzaj>
    <derivirana_varijabla naziv="DomainObject.Predmet.OstaliListFormatedWithAdressOIB_1">
      <item>Krešimir Petrokov, OIB 28943524450, Petra Preradovića 6, 10430 Samobor</item>
    </derivirana_varijabla>
  </DomainObject.Predmet.OstaliListFormatedWithAdressOIB>
  <DomainObject.Predmet.OstaliListNazivFormated>
    <izvorni_sadrzaj>
      <item>Krešimir Petrokov</item>
    </izvorni_sadrzaj>
    <derivirana_varijabla naziv="DomainObject.Predmet.OstaliListNazivFormated_1">
      <item>Krešimir Petrokov</item>
    </derivirana_varijabla>
  </DomainObject.Predmet.OstaliListNazivFormated>
  <DomainObject.Predmet.OstaliListNazivFormatedOIB>
    <izvorni_sadrzaj>
      <item>Krešimir Petrokov, OIB 28943524450</item>
    </izvorni_sadrzaj>
    <derivirana_varijabla naziv="DomainObject.Predmet.OstaliListNazivFormatedOIB_1">
      <item>Krešimir Petrokov, OIB 28943524450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SAMOBORSKI LIST TISUĆUDEVETSTOČETVRTA d.o.o.</izvorni_sadrzaj>
    <derivirana_varijabla naziv="DomainObject.Predmet.ProtustrankaIDrugi_1">SAMOBORSKI LIST TISUĆUDEVETSTOČETVRTA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SAMOBORSKI LIST TISUĆUDEVETSTOČETVRTA d.o.o., OIB 65648919885, Petra Preradovića 6/I, 10430 Samobor</izvorni_sadrzaj>
    <derivirana_varijabla naziv="DomainObject.Predmet.ProtustrankaIDrugiAdressOIB_1">SAMOBORSKI LIST TISUĆUDEVETSTOČETVRTA d.o.o., OIB 65648919885, Petra Preradovića 6/I,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SAMOBORSKI LIST TISUĆUDEVETSTOČETVRTA d.o.o.</item>
      <item>Krešimir Petrokov</item>
    </izvorni_sadrzaj>
    <derivirana_varijabla naziv="DomainObject.Predmet.SudioniciListNaziv_1">
      <item>FINA Regionalni centar Zagreb</item>
      <item>SAMOBORSKI LIST TISUĆUDEVETSTOČETVRTA d.o.o.</item>
      <item>Krešimir Petrokov</item>
    </derivirana_varijabla>
  </DomainObject.Predmet.SudioniciListNaziv>
  <DomainObject.Predmet.SudioniciListAdressOIB>
    <izvorni_sadrzaj>
      <item>FINA Regionalni centar Zagreb, OIB 85821130368, Trg svibanjskih žrtava 1995. 1,10000 Zagreb</item>
      <item>SAMOBORSKI LIST TISUĆUDEVETSTOČETVRTA d.o.o., OIB 65648919885, Petra Preradovića 6/I,10430 Samobor</item>
      <item>Krešimir Petrokov, OIB 28943524450, Petra Preradovića 6,10430 Samobor</item>
    </izvorni_sadrzaj>
    <derivirana_varijabla naziv="DomainObject.Predmet.SudioniciListAdressOIB_1">
      <item>FINA Regionalni centar Zagreb, OIB 85821130368, Trg svibanjskih žrtava 1995. 1,10000 Zagreb</item>
      <item>SAMOBORSKI LIST TISUĆUDEVETSTOČETVRTA d.o.o., OIB 65648919885, Petra Preradovića 6/I,10430 Samobor</item>
      <item>Krešimir Petrokov, OIB 28943524450, Petra Preradovića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65648919885</item>
      <item>, OIB 28943524450</item>
    </izvorni_sadrzaj>
    <derivirana_varijabla naziv="DomainObject.Predmet.SudioniciListNazivOIB_1">
      <item>, OIB 85821130368</item>
      <item>, OIB 65648919885</item>
      <item>, OIB 28943524450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3296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2016-04-11T07:34:00Z</dcterms:created>
  <dc:creator>gboljkovac</dc:creator>
  <cp:lastModifiedBy>Goranka Boljkovac</cp:lastModifiedBy>
  <cp:lastPrinted>2016-04-11T07:34:00Z</cp:lastPrinted>
  <dcterms:modified xmlns:xsi="http://www.w3.org/2001/XMLSchema-instance" xsi:type="dcterms:W3CDTF">2016-04-11T07:35:00Z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