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783a" w14:paraId="a1d783a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C07D6">
        <w:t>1840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6571BA">
        <w:t>L.U.Z. – UGOSTITELJSTVO</w:t>
      </w:r>
      <w:r w:rsidR="00CD48E2">
        <w:t xml:space="preserve"> j.</w:t>
      </w:r>
      <w:r>
        <w:t xml:space="preserve">d.o.o., OIB: </w:t>
      </w:r>
      <w:r w:rsidR="006571BA">
        <w:t>14958910169</w:t>
      </w:r>
      <w:r w:rsidR="00950032">
        <w:t>,</w:t>
      </w:r>
      <w:r>
        <w:t xml:space="preserve"> MBS: </w:t>
      </w:r>
      <w:r w:rsidR="006571BA">
        <w:t>080934993</w:t>
      </w:r>
      <w:r>
        <w:t xml:space="preserve">, </w:t>
      </w:r>
      <w:r w:rsidR="006571BA">
        <w:t>Gradići, Grad Velika Gorica</w:t>
      </w:r>
      <w:r w:rsidR="00E314D1">
        <w:t>,</w:t>
      </w:r>
      <w:r w:rsidR="006571BA">
        <w:t xml:space="preserve"> Kralja Tomislava 68,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6571BA">
        <w:t>L.U.Z. – UGOSTITELJSTVO j.d.o.o., OIB: 14958910169, MBS: 080934993, Gradići, Grad Velika Gorica, Kralja Tomislava 68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6571BA">
        <w:t>12.881,98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6571BA">
        <w:t>L.U.Z. – UGOSTITELJSTVO j.d.o.o., OIB: 14958910169, MBS: 080934993, Gradići, Grad Velika Gorica, Kralja Tomislava 68</w:t>
      </w:r>
      <w:r w:rsidR="00CF7939">
        <w:t xml:space="preserve">, </w:t>
      </w:r>
      <w:r w:rsidR="00A36F2A">
        <w:t xml:space="preserve">direktor </w:t>
      </w:r>
      <w:r w:rsidR="006571BA">
        <w:t>ZDENKO LUKAC</w:t>
      </w:r>
      <w:r w:rsidR="009E2F3C">
        <w:t>,</w:t>
      </w:r>
      <w:r w:rsidR="00A36F2A">
        <w:t xml:space="preserve"> OIB: </w:t>
      </w:r>
      <w:r w:rsidR="006571BA">
        <w:t>67127481229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6571BA">
        <w:t>840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339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39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9339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339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St-1840/2016</izvorni_sadrzaj>
    <derivirana_varijabla naziv="DomainObject.Predmet.OznakaBroj_1">St-1840/2016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L.U.Z. - UGOSTITELJSTVO j.d.o.o.</izvorni_sadrzaj>
    <derivirana_varijabla naziv="DomainObject.Predmet.ProtustrankaFormated_1">  L.U.Z. - UGOSTITELJSTVO j.d.o.o.</derivirana_varijabla>
  </DomainObject.Predmet.ProtustrankaFormated>
  <DomainObject.Predmet.ProtustrankaFormatedOIB>
    <izvorni_sadrzaj>  L.U.Z. - UGOSTITELJSTVO j.d.o.o., OIB 14958910169</izvorni_sadrzaj>
    <derivirana_varijabla naziv="DomainObject.Predmet.ProtustrankaFormatedOIB_1">  L.U.Z. - UGOSTITELJSTVO j.d.o.o., OIB 14958910169</derivirana_varijabla>
  </DomainObject.Predmet.ProtustrankaFormatedOIB>
  <DomainObject.Predmet.ProtustrankaFormatedWithAdress>
    <izvorni_sadrzaj> L.U.Z. - UGOSTITELJSTVO j.d.o.o., Kralja Tomislava 68, 10410 Gradići</izvorni_sadrzaj>
    <derivirana_varijabla naziv="DomainObject.Predmet.ProtustrankaFormatedWithAdress_1"> L.U.Z. - UGOSTITELJSTVO j.d.o.o., Kralja Tomislava 68, 10410 Gradići</derivirana_varijabla>
  </DomainObject.Predmet.ProtustrankaFormatedWithAdress>
  <DomainObject.Predmet.ProtustrankaFormatedWithAdressOIB>
    <izvorni_sadrzaj> L.U.Z. - UGOSTITELJSTVO j.d.o.o., OIB 14958910169, Kralja Tomislava 68, 10410 Gradići</izvorni_sadrzaj>
    <derivirana_varijabla naziv="DomainObject.Predmet.ProtustrankaFormatedWithAdressOIB_1"> L.U.Z. - UGOSTITELJSTVO j.d.o.o., OIB 14958910169, Kralja Tomislava 68, 10410 Gradići</derivirana_varijabla>
  </DomainObject.Predmet.ProtustrankaFormatedWithAdressOIB>
  <DomainObject.Predmet.ProtustrankaWithAdress>
    <izvorni_sadrzaj>L.U.Z. - UGOSTITELJSTVO j.d.o.o. Kralja Tomislava 68, 10410 Gradići</izvorni_sadrzaj>
    <derivirana_varijabla naziv="DomainObject.Predmet.ProtustrankaWithAdress_1">L.U.Z. - UGOSTITELJSTVO j.d.o.o. Kralja Tomislava 68, 10410 Gradići</derivirana_varijabla>
  </DomainObject.Predmet.ProtustrankaWithAdress>
  <DomainObject.Predmet.ProtustrankaWithAdressOIB>
    <izvorni_sadrzaj>L.U.Z. - UGOSTITELJSTVO j.d.o.o., OIB 14958910169, Kralja Tomislava 68, 10410 Gradići</izvorni_sadrzaj>
    <derivirana_varijabla naziv="DomainObject.Predmet.ProtustrankaWithAdressOIB_1">L.U.Z. - UGOSTITELJSTVO j.d.o.o., OIB 14958910169, Kralja Tomislava 68, 10410 Gradići</derivirana_varijabla>
  </DomainObject.Predmet.ProtustrankaWithAdressOIB>
  <DomainObject.Predmet.ProtustrankaNazivFormated>
    <izvorni_sadrzaj>L.U.Z. - UGOSTITELJSTVO j.d.o.o.</izvorni_sadrzaj>
    <derivirana_varijabla naziv="DomainObject.Predmet.ProtustrankaNazivFormated_1">L.U.Z. - UGOSTITELJSTVO j.d.o.o.</derivirana_varijabla>
  </DomainObject.Predmet.ProtustrankaNazivFormated>
  <DomainObject.Predmet.ProtustrankaNazivFormatedOIB>
    <izvorni_sadrzaj>L.U.Z. - UGOSTITELJSTVO j.d.o.o., OIB 14958910169</izvorni_sadrzaj>
    <derivirana_varijabla naziv="DomainObject.Predmet.ProtustrankaNazivFormatedOIB_1">L.U.Z. - UGOSTITELJSTVO j.d.o.o., OIB 14958910169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L.U.Z. - UGOSTITELJSTVO j.d.o.o.</item>
    </izvorni_sadrzaj>
    <derivirana_varijabla naziv="DomainObject.Predmet.ProtuStrankaListFormated_1">
      <item>L.U.Z. - UGOSTITELJSTVO j.d.o.o.</item>
    </derivirana_varijabla>
  </DomainObject.Predmet.ProtuStrankaListFormated>
  <DomainObject.Predmet.ProtuStrankaListFormatedOIB>
    <izvorni_sadrzaj>
      <item>L.U.Z. - UGOSTITELJSTVO j.d.o.o., OIB 14958910169</item>
    </izvorni_sadrzaj>
    <derivirana_varijabla naziv="DomainObject.Predmet.ProtuStrankaListFormatedOIB_1">
      <item>L.U.Z. - UGOSTITELJSTVO j.d.o.o., OIB 14958910169</item>
    </derivirana_varijabla>
  </DomainObject.Predmet.ProtuStrankaListFormatedOIB>
  <DomainObject.Predmet.ProtuStrankaListFormatedWithAdress>
    <izvorni_sadrzaj>
      <item>L.U.Z. - UGOSTITELJSTVO j.d.o.o., Kralja Tomislava 68, 10410 Gradići</item>
    </izvorni_sadrzaj>
    <derivirana_varijabla naziv="DomainObject.Predmet.ProtuStrankaListFormatedWithAdress_1">
      <item>L.U.Z. - UGOSTITELJSTVO j.d.o.o., Kralja Tomislava 68, 10410 Gradići</item>
    </derivirana_varijabla>
  </DomainObject.Predmet.ProtuStrankaListFormatedWithAdress>
  <DomainObject.Predmet.ProtuStrankaListFormatedWithAdressOIB>
    <izvorni_sadrzaj>
      <item>L.U.Z. - UGOSTITELJSTVO j.d.o.o., OIB 14958910169, Kralja Tomislava 68, 10410 Gradići</item>
    </izvorni_sadrzaj>
    <derivirana_varijabla naziv="DomainObject.Predmet.ProtuStrankaListFormatedWithAdressOIB_1">
      <item>L.U.Z. - UGOSTITELJSTVO j.d.o.o., OIB 14958910169, Kralja Tomislava 68, 10410 Gradići</item>
    </derivirana_varijabla>
  </DomainObject.Predmet.ProtuStrankaListFormatedWithAdressOIB>
  <DomainObject.Predmet.ProtuStrankaListNazivFormated>
    <izvorni_sadrzaj>
      <item>L.U.Z. - UGOSTITELJSTVO j.d.o.o.</item>
    </izvorni_sadrzaj>
    <derivirana_varijabla naziv="DomainObject.Predmet.ProtuStrankaListNazivFormated_1">
      <item>L.U.Z. - UGOSTITELJSTVO j.d.o.o.</item>
    </derivirana_varijabla>
  </DomainObject.Predmet.ProtuStrankaListNazivFormated>
  <DomainObject.Predmet.ProtuStrankaListNazivFormatedOIB>
    <izvorni_sadrzaj>
      <item>L.U.Z. - UGOSTITELJSTVO j.d.o.o., OIB 14958910169</item>
    </izvorni_sadrzaj>
    <derivirana_varijabla naziv="DomainObject.Predmet.ProtuStrankaListNazivFormatedOIB_1">
      <item>L.U.Z. - UGOSTITELJSTVO j.d.o.o., OIB 14958910169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L.U.Z. - UGOSTITELJSTVO j.d.o.o.</izvorni_sadrzaj>
    <derivirana_varijabla naziv="DomainObject.Predmet.ProtustrankaIDrugi_1">L.U.Z. -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L.U.Z. - UGOSTITELJSTVO j.d.o.o., OIB 14958910169, Kralja Tomislava 68, 10410 Gradići</izvorni_sadrzaj>
    <derivirana_varijabla naziv="DomainObject.Predmet.ProtustrankaIDrugiAdressOIB_1">L.U.Z. - UGOSTITELJSTVO j.d.o.o., OIB 14958910169, Kralja Tomislava 68,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L.U.Z. - UGOSTITELJSTVO j.d.o.o.</item>
      <item>FINA Regionalni centar Zagreb</item>
    </izvorni_sadrzaj>
    <derivirana_varijabla naziv="DomainObject.Predmet.SudioniciListNaziv_1">
      <item>L.U.Z. - UGOSTITELJSTVO j.d.o.o.</item>
      <item>FINA Regionalni centar Zagreb</item>
    </derivirana_varijabla>
  </DomainObject.Predmet.SudioniciListNaziv>
  <DomainObject.Predmet.SudioniciListAdressOIB>
    <izvorni_sadrzaj>
      <item>L.U.Z. - UGOSTITELJSTVO j.d.o.o., OIB 14958910169, Kralja Tomislava 68,10410 Gradići</item>
      <item>FINA Regionalni centar Zagreb, OIB 85821130368, Trg svibanjskih žrtava 1995. 1,10000 Zagreb</item>
    </izvorni_sadrzaj>
    <derivirana_varijabla naziv="DomainObject.Predmet.SudioniciListAdressOIB_1">
      <item>L.U.Z. - UGOSTITELJSTVO j.d.o.o., OIB 14958910169, Kralja Tomislava 68,10410 Gradići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14958910169</item>
      <item>, OIB 85821130368</item>
    </izvorni_sadrzaj>
    <derivirana_varijabla naziv="DomainObject.Predmet.SudioniciListNazivOIB_1">
      <item>, OIB 14958910169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2081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2016-06-24T08:51:00Z</dcterms:created>
  <dc:creator>Snježana Andrijanić</dc:creator>
  <cp:lastModifiedBy>Snježana Andrijanić</cp:lastModifiedBy>
  <cp:lastPrinted>2016-06-24T08:51:00Z</cp:lastPrinted>
  <dcterms:modified xmlns:xsi="http://www.w3.org/2001/XMLSchema-instance" xsi:type="dcterms:W3CDTF">2016-06-24T08:53:00Z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