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ab15" w14:paraId="3efab15" w:rsidRDefault="006D07F6" w:rsidP="006D07F6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6D07F6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6D07F6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2D11DD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C30DA" w:rsidP="006D07F6" w:rsidR="002D11DD" w:rsidRPr="00D92D1F">
      <w:pPr>
        <w:spacing w:after="240" w:before="300"/>
        <w:jc w:val="center"/>
      </w:pPr>
      <w:r w:rsidRPr="00D92D1F">
        <w:t xml:space="preserve">U   I M E   </w:t>
      </w:r>
      <w:r w:rsidR="002D11DD" w:rsidRPr="00D92D1F">
        <w:t xml:space="preserve">R E P U B L I K </w:t>
      </w:r>
      <w:r w:rsidRPr="00D92D1F">
        <w:t>E    H R V A T S K E</w:t>
      </w:r>
    </w:p>
    <w:p w:rsidRDefault="00880351" w:rsidP="006D07F6" w:rsidR="0012780D" w:rsidRPr="00D92D1F">
      <w:pPr>
        <w:spacing w:after="240" w:before="300"/>
        <w:jc w:val="center"/>
      </w:pPr>
      <w:r w:rsidRPr="00D92D1F">
        <w:t>R J E Š E N J E</w:t>
      </w:r>
    </w:p>
    <w:p w:rsidRDefault="005A727A" w:rsidP="00314B86" w:rsidR="00314B86" w:rsidRPr="00D92D1F">
      <w:pPr>
        <w:jc w:val="both"/>
      </w:pPr>
      <w:r w:rsidRPr="00D92D1F">
        <w:tab/>
        <w:t>Trgovački sud u Splitu, po s</w:t>
      </w:r>
      <w:r w:rsidR="00B44741" w:rsidRPr="00D92D1F">
        <w:t>utkinji Ani Golub Gruić</w:t>
      </w:r>
      <w:r w:rsidRPr="00D92D1F">
        <w:t>, kao stečajno</w:t>
      </w:r>
      <w:r w:rsidR="00B44741" w:rsidRPr="00D92D1F">
        <w:t>j sutkinji</w:t>
      </w:r>
      <w:r w:rsidRPr="00D92D1F">
        <w:t xml:space="preserve">, </w:t>
      </w:r>
      <w:r w:rsidR="00314B86" w:rsidRPr="00D92D1F">
        <w:t>u stečajnom postupku povodom prijedloga predlagatelja</w:t>
      </w:r>
      <w:r w:rsidR="007D0953" w:rsidRPr="00D92D1F">
        <w:t xml:space="preserve"> FINA – Regionalni centar Split, za otvaranjem stečajnog postupka nad dužnikom </w:t>
      </w:r>
      <w:r w:rsidR="00C95787" w:rsidRPr="00C95787">
        <w:t>VADA COMMERCE d.o.o. Split, Jadranska 6, OIB: 41610827793</w:t>
      </w:r>
      <w:r w:rsidR="007D0953" w:rsidRPr="00D92D1F">
        <w:t xml:space="preserve">, dana </w:t>
      </w:r>
      <w:r w:rsidR="00812456">
        <w:t>9</w:t>
      </w:r>
      <w:r w:rsidR="00C95787">
        <w:t>. ožujka</w:t>
      </w:r>
      <w:r w:rsidR="00D92D1F" w:rsidRPr="00D92D1F">
        <w:t xml:space="preserve"> 2016</w:t>
      </w:r>
      <w:r w:rsidR="00314B86" w:rsidRPr="00D92D1F">
        <w:t>. godine</w:t>
      </w:r>
    </w:p>
    <w:p w:rsidRDefault="00880351" w:rsidP="006D07F6" w:rsidR="00F71868" w:rsidRPr="00D92D1F">
      <w:pPr>
        <w:pStyle w:val="Tijeloteksta"/>
        <w:tabs>
          <w:tab w:pos="1276" w:val="left"/>
        </w:tabs>
        <w:spacing w:after="300" w:before="300"/>
        <w:jc w:val="center"/>
      </w:pPr>
      <w:r w:rsidRPr="00D92D1F">
        <w:t>r i j e š</w:t>
      </w:r>
      <w:r w:rsidR="00F71868" w:rsidRPr="00D92D1F">
        <w:t xml:space="preserve"> i o    j e</w:t>
      </w:r>
    </w:p>
    <w:p w:rsidRDefault="002D11DD" w:rsidP="00880351" w:rsidR="002D11DD" w:rsidRPr="00D92D1F">
      <w:pPr>
        <w:jc w:val="both"/>
      </w:pPr>
      <w:r w:rsidRPr="00D92D1F">
        <w:tab/>
      </w:r>
      <w:r w:rsidR="00880351" w:rsidRPr="00D92D1F">
        <w:t xml:space="preserve">Obustavlja se </w:t>
      </w:r>
      <w:r w:rsidR="00D92D1F">
        <w:t xml:space="preserve">skraćeni </w:t>
      </w:r>
      <w:r w:rsidR="00880351" w:rsidRPr="00D92D1F">
        <w:t xml:space="preserve">stečajni postupak nad </w:t>
      </w:r>
      <w:r w:rsidR="00314B86" w:rsidRPr="00D92D1F">
        <w:t xml:space="preserve">dužnikom </w:t>
      </w:r>
      <w:r w:rsidR="00C95787" w:rsidRPr="00C95787">
        <w:t>VADA COMMERCE d.o.o. Split, Jadranska 6, OIB: 41610827793</w:t>
      </w:r>
      <w:r w:rsidR="00314B86" w:rsidRPr="00D92D1F">
        <w:t>.</w:t>
      </w:r>
    </w:p>
    <w:p w:rsidRDefault="00F71868" w:rsidP="006D07F6" w:rsidR="00F71868" w:rsidRPr="00D92D1F">
      <w:pPr>
        <w:pStyle w:val="Tijeloteksta"/>
        <w:tabs>
          <w:tab w:pos="1276" w:val="left"/>
        </w:tabs>
        <w:spacing w:after="200" w:before="300"/>
        <w:jc w:val="center"/>
      </w:pPr>
      <w:r w:rsidRPr="00D92D1F">
        <w:t>Obrazloženje</w:t>
      </w:r>
    </w:p>
    <w:p w:rsidRDefault="00880351" w:rsidP="00D92D1F" w:rsidR="00D92D1F">
      <w:pPr>
        <w:jc w:val="both"/>
      </w:pPr>
      <w:r w:rsidRPr="00D92D1F">
        <w:tab/>
      </w:r>
      <w:r w:rsidR="00D92D1F">
        <w:t xml:space="preserve">Kod ovog suda dana </w:t>
      </w:r>
      <w:r w:rsidR="00C95787">
        <w:t>3</w:t>
      </w:r>
      <w:r w:rsidR="00D92D1F">
        <w:t>. studenog 2015. godine zaprimljen je zahtjev Financijske agencije, Regionalnog centra Split, za provedu skraćenog s</w:t>
      </w:r>
      <w:r w:rsidR="005B3A85">
        <w:t xml:space="preserve">tečajnog postupka </w:t>
      </w:r>
      <w:r w:rsidR="009819D6">
        <w:t xml:space="preserve">nad dužnikom </w:t>
      </w:r>
      <w:r w:rsidR="00C95787" w:rsidRPr="00C95787">
        <w:t>VADA COMMERCE d.o.o. Split, Jadranska 6, OIB: 41610827793</w:t>
      </w:r>
      <w:r w:rsidR="009819D6">
        <w:t xml:space="preserve">, a </w:t>
      </w:r>
      <w:r w:rsidR="005B3A85">
        <w:t>temeljem odredbe članka 4</w:t>
      </w:r>
      <w:r w:rsidR="00C95787">
        <w:t>29</w:t>
      </w:r>
      <w:r w:rsidR="005B3A85">
        <w:t xml:space="preserve">. stavka 1. </w:t>
      </w:r>
      <w:r w:rsidR="005B3A85" w:rsidRPr="006C085B">
        <w:t>Stečajnog zakona („Narodne</w:t>
      </w:r>
      <w:r w:rsidR="005B3A85">
        <w:t xml:space="preserve"> novine“ broj 71/15; dalje SZ</w:t>
      </w:r>
      <w:r w:rsidR="005B3A85" w:rsidRPr="006C085B">
        <w:t>)</w:t>
      </w:r>
      <w:r w:rsidR="005B3A85">
        <w:t>.</w:t>
      </w:r>
    </w:p>
    <w:p w:rsidRDefault="00D92D1F" w:rsidP="00D92D1F" w:rsidR="00D92D1F">
      <w:pPr>
        <w:jc w:val="both"/>
      </w:pPr>
    </w:p>
    <w:p w:rsidRDefault="005B3A85" w:rsidP="00D92D1F" w:rsidR="00D92D1F">
      <w:pPr>
        <w:jc w:val="both"/>
      </w:pPr>
      <w:r>
        <w:tab/>
        <w:t xml:space="preserve">Ocijenivši taj prijedlog dopuštenim i urednim, ovaj sud je oglasom objavljenim na </w:t>
      </w:r>
      <w:r w:rsidRPr="002F0931">
        <w:t>mrežnoj stra</w:t>
      </w:r>
      <w:r>
        <w:t xml:space="preserve">nici e-Oglasna ploča sudova dana </w:t>
      </w:r>
      <w:r w:rsidR="00C95787">
        <w:t>4. veljače</w:t>
      </w:r>
      <w:r w:rsidR="00D92D1F">
        <w:t xml:space="preserve"> 2016. godine pozvao zakonskog zastupnika dužnika na dostavu javnobilježnički ovjerovljenog prokaznog popisa imovine, a vjerovnike da predlože otvaranje stečajnog postupka nad dužnikom.</w:t>
      </w:r>
    </w:p>
    <w:p w:rsidRDefault="00D92D1F" w:rsidP="00D92D1F" w:rsidR="00D92D1F">
      <w:pPr>
        <w:jc w:val="both"/>
      </w:pPr>
    </w:p>
    <w:p w:rsidRDefault="00D92D1F" w:rsidP="00562500" w:rsidR="00D92D1F" w:rsidRPr="00D92D1F">
      <w:pPr>
        <w:jc w:val="both"/>
      </w:pPr>
      <w:r>
        <w:tab/>
        <w:t>Podneskom za</w:t>
      </w:r>
      <w:r w:rsidR="00C95787">
        <w:t>primljenim kod ovog suda dana 15</w:t>
      </w:r>
      <w:r>
        <w:t>. veljače 2016. godine dužnik je dostavio Potvrdu FINA-e o blokadi računa i novčanih sredstava ovršenika iz koje proizlazi da je na dan izdavanja Potvrde (1</w:t>
      </w:r>
      <w:r w:rsidR="00C95787">
        <w:t>5</w:t>
      </w:r>
      <w:r>
        <w:t xml:space="preserve">. veljače 2016. godine) na računima i novčanim sredstvima ovršenika (ovdje dužnika) evidentirano 0 dana neprekidne blokade, kao i to da nepodmirene obveze iznose 0,00 kn. Kako </w:t>
      </w:r>
      <w:r w:rsidR="005B3A85">
        <w:t xml:space="preserve">iz navedene </w:t>
      </w:r>
      <w:r w:rsidR="00C95787">
        <w:t>P</w:t>
      </w:r>
      <w:r w:rsidR="005B3A85">
        <w:t>otvrde FINA-e proizlazi da je</w:t>
      </w:r>
      <w:r>
        <w:t xml:space="preserve"> d</w:t>
      </w:r>
      <w:r w:rsidRPr="00D92D1F">
        <w:t>užnik postao sposoban za plaćanje</w:t>
      </w:r>
      <w:r w:rsidR="00562500">
        <w:t>, odnosno da u Očevidniku redoslijeda osnova za plaćanje nema evidentirane neizvršene osnove za plaćanje,</w:t>
      </w:r>
      <w:r w:rsidR="005B3A85">
        <w:t xml:space="preserve"> to očito više nisu ispunjene pretpostavke za provedbu skraćenog stečajnog postupka i</w:t>
      </w:r>
      <w:r w:rsidR="00013049">
        <w:t xml:space="preserve">z članka 428. </w:t>
      </w:r>
      <w:r w:rsidR="005B3A85">
        <w:t>SZ-a</w:t>
      </w:r>
      <w:r w:rsidRPr="00D92D1F">
        <w:t xml:space="preserve">, radi čega je </w:t>
      </w:r>
      <w:r>
        <w:t>odlučeno kao u izreci</w:t>
      </w:r>
      <w:r w:rsidRPr="00D92D1F">
        <w:t xml:space="preserve"> ovog rješenja.</w:t>
      </w:r>
    </w:p>
    <w:p w:rsidRDefault="00880351" w:rsidP="00D92D1F" w:rsidR="00880351" w:rsidRPr="00D92D1F">
      <w:pPr>
        <w:jc w:val="both"/>
      </w:pPr>
    </w:p>
    <w:p w:rsidRDefault="00F24049" w:rsidP="00F71868" w:rsidR="00F71868" w:rsidRPr="00D92D1F">
      <w:pPr>
        <w:pStyle w:val="Tijeloteksta"/>
        <w:tabs>
          <w:tab w:pos="1276" w:val="left"/>
        </w:tabs>
        <w:jc w:val="center"/>
      </w:pPr>
      <w:r w:rsidRPr="00D92D1F">
        <w:t xml:space="preserve">U Splitu, </w:t>
      </w:r>
      <w:r w:rsidR="00812456">
        <w:t>9</w:t>
      </w:r>
      <w:r w:rsidR="00C95787">
        <w:t>. ožujka</w:t>
      </w:r>
      <w:r w:rsidR="00D92D1F">
        <w:t xml:space="preserve"> 2016</w:t>
      </w:r>
      <w:r w:rsidR="00F71868" w:rsidRPr="00D92D1F">
        <w:t>. godine</w:t>
      </w:r>
    </w:p>
    <w:p w:rsidRDefault="00F71868" w:rsidP="00F71868" w:rsidR="00F71868" w:rsidRPr="00D92D1F">
      <w:pPr>
        <w:pStyle w:val="Tijeloteksta"/>
        <w:tabs>
          <w:tab w:pos="1276" w:val="left"/>
        </w:tabs>
      </w:pPr>
    </w:p>
    <w:p w:rsidRDefault="00F71868" w:rsidP="0062676D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62676D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D1029A" w:rsidR="00D1029A" w:rsidRPr="00D92D1F">
      <w:pPr>
        <w:pStyle w:val="Tijeloteksta"/>
      </w:pPr>
    </w:p>
    <w:p w:rsidRDefault="00D1029A" w:rsidP="00D1029A" w:rsidR="00D1029A" w:rsidRPr="00562500">
      <w:pPr>
        <w:pStyle w:val="Tijeloteksta"/>
      </w:pPr>
      <w:r w:rsidRPr="00562500">
        <w:t xml:space="preserve">POUKA O PRAVNOM LIJEKU: </w:t>
      </w:r>
    </w:p>
    <w:p w:rsidRDefault="00D1029A" w:rsidP="00880351" w:rsidR="00D1029A" w:rsidRPr="00D92D1F">
      <w:pPr>
        <w:pStyle w:val="Tijeloteksta"/>
      </w:pPr>
      <w:r w:rsidRPr="00562500">
        <w:t>Protiv ovog rješenja dopuštena je žalba Visokom trgovačkom sudu Republike Hrvatske. Žalba se podnosi putem ovog suda, pismeno u tri primjerka, u roku od 8 dana od dana dostave ovog rješenja.</w:t>
      </w:r>
      <w:r w:rsidRPr="00D92D1F">
        <w:t xml:space="preserve"> </w:t>
      </w: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  <w:r w:rsidRPr="00D92D1F">
        <w:t>DNA: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="00314B86" w:rsidRPr="00D92D1F">
        <w:t>predlagatelju - FINA</w:t>
      </w:r>
    </w:p>
    <w:p w:rsidRDefault="00D1029A" w:rsidP="00D1029A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dužniku</w:t>
      </w:r>
      <w:r w:rsidR="00242700" w:rsidRPr="00D92D1F">
        <w:t xml:space="preserve"> </w:t>
      </w:r>
    </w:p>
    <w:p w:rsidRDefault="00D92D1F" w:rsidP="00D1029A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051FCF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C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C95787">
      <w:t>1</w:t>
    </w:r>
    <w:r w:rsidR="00D92D1F">
      <w:t>26</w:t>
    </w:r>
    <w:r w:rsidR="00C95787">
      <w:t>1</w:t>
    </w:r>
    <w:r w:rsidR="00D92D1F">
      <w:t>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-1</w:t>
    </w:r>
    <w:r w:rsidR="00D92D1F">
      <w:t>26</w:t>
    </w:r>
    <w:r w:rsidR="00C95787">
      <w:t>1</w:t>
    </w:r>
    <w:r w:rsidR="00D92D1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049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31806"/>
    <w:rsid w:val="005415CB"/>
    <w:rsid w:val="00543255"/>
    <w:rsid w:val="00562500"/>
    <w:rsid w:val="00571686"/>
    <w:rsid w:val="00575D67"/>
    <w:rsid w:val="005A53D5"/>
    <w:rsid w:val="005A727A"/>
    <w:rsid w:val="005B3A85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B3C4A"/>
    <w:rsid w:val="007C6DE3"/>
    <w:rsid w:val="007D0953"/>
    <w:rsid w:val="00803E39"/>
    <w:rsid w:val="00804D01"/>
    <w:rsid w:val="008061CB"/>
    <w:rsid w:val="00812456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5787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St-1261/2015</izvorni_sadrzaj>
    <derivirana_varijabla naziv="DomainObject.Predmet.OznakaBroj_1">St-1261/2015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VADA COMMERCE, d.o.o. za trgovinu i usluge</izvorni_sadrzaj>
    <derivirana_varijabla naziv="DomainObject.Predmet.ProtustrankaFormated_1">  VADA COMMERCE, d.o.o. za trgovinu i usluge</derivirana_varijabla>
  </DomainObject.Predmet.ProtustrankaFormated>
  <DomainObject.Predmet.ProtustrankaFormatedOIB>
    <izvorni_sadrzaj>  VADA COMMERCE, d.o.o. za trgovinu i usluge, OIB 41610827793</izvorni_sadrzaj>
    <derivirana_varijabla naziv="DomainObject.Predmet.ProtustrankaFormatedOIB_1">  VADA COMMERCE, d.o.o. za trgovinu i usluge, OIB 41610827793</derivirana_varijabla>
  </DomainObject.Predmet.ProtustrankaFormatedOIB>
  <DomainObject.Predmet.ProtustrankaFormatedWithAdress>
    <izvorni_sadrzaj> VADA COMMERCE, d.o.o. za trgovinu i usluge, Jadranska 6, 21000 Split</izvorni_sadrzaj>
    <derivirana_varijabla naziv="DomainObject.Predmet.ProtustrankaFormatedWithAdress_1"> VADA COMMERCE, d.o.o. za trgovinu i usluge, Jadranska 6, 21000 Split</derivirana_varijabla>
  </DomainObject.Predmet.ProtustrankaFormatedWithAdress>
  <DomainObject.Predmet.ProtustrankaFormatedWithAdressOIB>
    <izvorni_sadrzaj> VADA COMMERCE, d.o.o. za trgovinu i usluge, OIB 41610827793, Jadranska 6, 21000 Split</izvorni_sadrzaj>
    <derivirana_varijabla naziv="DomainObject.Predmet.ProtustrankaFormatedWithAdressOIB_1"> VADA COMMERCE, d.o.o. za trgovinu i usluge, OIB 41610827793, Jadranska 6, 21000 Split</derivirana_varijabla>
  </DomainObject.Predmet.ProtustrankaFormatedWithAdressOIB>
  <DomainObject.Predmet.ProtustrankaWithAdress>
    <izvorni_sadrzaj>VADA COMMERCE, d.o.o. za trgovinu i usluge Jadranska 6, 21000 Split</izvorni_sadrzaj>
    <derivirana_varijabla naziv="DomainObject.Predmet.ProtustrankaWithAdress_1">VADA COMMERCE, d.o.o. za trgovinu i usluge Jadranska 6, 21000 Split</derivirana_varijabla>
  </DomainObject.Predmet.ProtustrankaWithAdress>
  <DomainObject.Predmet.ProtustrankaWithAdressOIB>
    <izvorni_sadrzaj>VADA COMMERCE, d.o.o. za trgovinu i usluge, OIB 41610827793, Jadranska 6, 21000 Split</izvorni_sadrzaj>
    <derivirana_varijabla naziv="DomainObject.Predmet.ProtustrankaWithAdressOIB_1">VADA COMMERCE, d.o.o. za trgovinu i usluge, OIB 41610827793, Jadranska 6, 21000 Split</derivirana_varijabla>
  </DomainObject.Predmet.ProtustrankaWithAdressOIB>
  <DomainObject.Predmet.ProtustrankaNazivFormated>
    <izvorni_sadrzaj>VADA COMMERCE, d.o.o. za trgovinu i usluge</izvorni_sadrzaj>
    <derivirana_varijabla naziv="DomainObject.Predmet.ProtustrankaNazivFormated_1">VADA COMMERCE, d.o.o. za trgovinu i usluge</derivirana_varijabla>
  </DomainObject.Predmet.ProtustrankaNazivFormated>
  <DomainObject.Predmet.ProtustrankaNazivFormatedOIB>
    <izvorni_sadrzaj>VADA COMMERCE, d.o.o. za trgovinu i usluge, OIB 41610827793</izvorni_sadrzaj>
    <derivirana_varijabla naziv="DomainObject.Predmet.ProtustrankaNazivFormatedOIB_1">VADA COMMERCE, d.o.o. za trgovinu i usluge, OIB 41610827793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2002.87</izvorni_sadrzaj>
    <derivirana_varijabla naziv="DomainObject.Predmet.TrenutnaVrijednost_1">2002.87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VADA COMMERCE, d.o.o. za trgovinu i usluge</item>
    </izvorni_sadrzaj>
    <derivirana_varijabla naziv="DomainObject.Predmet.ProtuStrankaListFormated_1">
      <item>VADA COMMERCE, d.o.o. za trgovinu i usluge</item>
    </derivirana_varijabla>
  </DomainObject.Predmet.ProtuStrankaListFormated>
  <DomainObject.Predmet.ProtuStrankaListFormatedOIB>
    <izvorni_sadrzaj>
      <item>VADA COMMERCE, d.o.o. za trgovinu i usluge, OIB 41610827793</item>
    </izvorni_sadrzaj>
    <derivirana_varijabla naziv="DomainObject.Predmet.ProtuStrankaListFormatedOIB_1">
      <item>VADA COMMERCE, d.o.o. za trgovinu i usluge, OIB 41610827793</item>
    </derivirana_varijabla>
  </DomainObject.Predmet.ProtuStrankaListFormatedOIB>
  <DomainObject.Predmet.ProtuStrankaListFormatedWithAdress>
    <izvorni_sadrzaj>
      <item>VADA COMMERCE, d.o.o. za trgovinu i usluge, Jadranska 6, 21000 Split</item>
    </izvorni_sadrzaj>
    <derivirana_varijabla naziv="DomainObject.Predmet.ProtuStrankaListFormatedWithAdress_1">
      <item>VADA COMMERCE, d.o.o. za trgovinu i usluge, Jadranska 6, 21000 Split</item>
    </derivirana_varijabla>
  </DomainObject.Predmet.ProtuStrankaListFormatedWithAdress>
  <DomainObject.Predmet.ProtuStrankaListFormatedWithAdressOIB>
    <izvorni_sadrzaj>
      <item>VADA COMMERCE, d.o.o. za trgovinu i usluge, OIB 41610827793, Jadranska 6, 21000 Split</item>
    </izvorni_sadrzaj>
    <derivirana_varijabla naziv="DomainObject.Predmet.ProtuStrankaListFormatedWithAdressOIB_1">
      <item>VADA COMMERCE, d.o.o. za trgovinu i usluge, OIB 41610827793, Jadranska 6, 21000 Split</item>
    </derivirana_varijabla>
  </DomainObject.Predmet.ProtuStrankaListFormatedWithAdressOIB>
  <DomainObject.Predmet.ProtuStrankaListNazivFormated>
    <izvorni_sadrzaj>
      <item>VADA COMMERCE, d.o.o. za trgovinu i usluge</item>
    </izvorni_sadrzaj>
    <derivirana_varijabla naziv="DomainObject.Predmet.ProtuStrankaListNazivFormated_1">
      <item>VADA COMMERCE, d.o.o. za trgovinu i usluge</item>
    </derivirana_varijabla>
  </DomainObject.Predmet.ProtuStrankaListNazivFormated>
  <DomainObject.Predmet.ProtuStrankaListNazivFormatedOIB>
    <izvorni_sadrzaj>
      <item>VADA COMMERCE, d.o.o. za trgovinu i usluge, OIB 41610827793</item>
    </izvorni_sadrzaj>
    <derivirana_varijabla naziv="DomainObject.Predmet.ProtuStrankaListNazivFormatedOIB_1">
      <item>VADA COMMERCE, d.o.o. za trgovinu i usluge, OIB 41610827793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VADA COMMERCE, d.o.o. za trgovinu i usluge</izvorni_sadrzaj>
    <derivirana_varijabla naziv="DomainObject.Predmet.ProtustrankaIDrugi_1">VADA COMMERCE,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VADA COMMERCE, d.o.o. za trgovinu i usluge, OIB 41610827793, Jadranska 6, 21000 Split</izvorni_sadrzaj>
    <derivirana_varijabla naziv="DomainObject.Predmet.ProtustrankaIDrugiAdressOIB_1">VADA COMMERCE, d.o.o. za trgovinu i usluge, OIB 41610827793, Jadranska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VADA COMMERCE, d.o.o. za trgovinu i usluge</item>
      <item>FINANCIJSKA AGENCIJA, RC SPLIT</item>
    </izvorni_sadrzaj>
    <derivirana_varijabla naziv="DomainObject.Predmet.SudioniciListNaziv_1">
      <item>VADA COMMERCE, d.o.o. za trgovinu i usluge</item>
      <item>FINANCIJSKA AGENCIJA, RC SPLIT</item>
    </derivirana_varijabla>
  </DomainObject.Predmet.SudioniciListNaziv>
  <DomainObject.Predmet.SudioniciListAdressOIB>
    <izvorni_sadrzaj>
      <item>VADA COMMERCE, d.o.o. za trgovinu i usluge, OIB 41610827793, Jadranska 6,21000 Split</item>
      <item>FINANCIJSKA AGENCIJA, RC SPLIT, OIB 85821130368, Mažuranićevo šetalište 24 b,21000 Split</item>
    </izvorni_sadrzaj>
    <derivirana_varijabla naziv="DomainObject.Predmet.SudioniciListAdressOIB_1">
      <item>VADA COMMERCE, d.o.o. za trgovinu i usluge, OIB 41610827793, Jadranska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41610827793</item>
      <item>, OIB 85821130368</item>
    </izvorni_sadrzaj>
    <derivirana_varijabla naziv="DomainObject.Predmet.SudioniciListNazivOIB_1">
      <item>, OIB 41610827793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20D85-0B54-44B7-B247-53BF6D582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361</properties:Words>
  <properties:Characters>1922</properties:Characters>
  <properties:Lines>50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2016-03-09T07:09:00Z</cp:lastPrinted>
  <dcterms:modified xmlns:xsi="http://www.w3.org/2001/XMLSchema-instance" xsi:type="dcterms:W3CDTF">2016-03-09T12:13:00Z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