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a5a5" w14:paraId="0bea5a5" w:rsidRDefault="008413EB" w:rsidP="008413EB" w:rsidR="008413E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Giardini 5, za provedbu skraćenog stečajnog postupka nad pravnom osobom (dužnikom) ISTRIAN FILM PRODUCTIONS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Trg Maršala Tita 8, OIB </w:t>
      </w:r>
      <w:r w:rsidRPr="008413EB">
        <w:rPr>
          <w:rFonts w:cs="Times New Roman" w:eastAsia="Times New Roman"/>
          <w:szCs w:val="24"/>
          <w:lang w:eastAsia="hr-HR"/>
        </w:rPr>
        <w:t>65128827732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413EB">
        <w:rPr>
          <w:rFonts w:cs="Times New Roman" w:eastAsia="Times New Roman"/>
          <w:szCs w:val="24"/>
          <w:lang w:eastAsia="hr-HR"/>
        </w:rPr>
        <w:t>040321928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30. kolovoza 2017. objavljuje sljedeći</w:t>
      </w:r>
    </w:p>
    <w:p w:rsidRDefault="008413EB" w:rsidP="008413EB" w:rsidR="008413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13EB" w:rsidP="008413EB" w:rsidR="008413E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413EB" w:rsidP="008413EB" w:rsidR="008413EB">
      <w:pPr>
        <w:ind w:firstLine="708"/>
        <w:rPr>
          <w:szCs w:val="24"/>
        </w:rPr>
      </w:pPr>
    </w:p>
    <w:p w:rsidRDefault="008413EB" w:rsidP="008413EB" w:rsidR="008413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ISTRIAN FILM PRODUCTIONS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Rovinj, Trg Maršala Tita 8, OIB </w:t>
      </w:r>
      <w:r w:rsidRPr="008413EB">
        <w:rPr>
          <w:rFonts w:cs="Times New Roman" w:eastAsia="Times New Roman"/>
          <w:szCs w:val="24"/>
          <w:lang w:eastAsia="hr-HR"/>
        </w:rPr>
        <w:t>65128827732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413EB">
        <w:rPr>
          <w:rFonts w:cs="Times New Roman" w:eastAsia="Times New Roman"/>
          <w:szCs w:val="24"/>
          <w:lang w:eastAsia="hr-HR"/>
        </w:rPr>
        <w:t>040321928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413EB" w:rsidP="008413EB" w:rsidR="008413EB">
      <w:pPr>
        <w:ind w:firstLine="708"/>
        <w:rPr>
          <w:szCs w:val="24"/>
        </w:rPr>
      </w:pPr>
    </w:p>
    <w:p w:rsidRDefault="008413EB" w:rsidP="008413EB" w:rsidR="008413E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23. kolovoza 2017. iznosio 8.710,97 kn.</w:t>
      </w:r>
    </w:p>
    <w:p w:rsidRDefault="008413EB" w:rsidP="008413EB" w:rsidR="008413EB">
      <w:pPr>
        <w:rPr>
          <w:szCs w:val="24"/>
        </w:rPr>
      </w:pPr>
    </w:p>
    <w:p w:rsidRDefault="008413EB" w:rsidP="008413EB" w:rsidR="008413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413EB" w:rsidP="008413EB" w:rsidR="008413E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413EB" w:rsidP="008413EB" w:rsidR="008413E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3333-491-2017, i da u istom roku uplate na depozit ovog suda broj HR 4323900011300029763, poziv na broj 020-491-17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413EB" w:rsidP="008413EB" w:rsidR="008413EB">
      <w:pPr>
        <w:ind w:firstLine="708"/>
        <w:rPr>
          <w:szCs w:val="24"/>
        </w:rPr>
      </w:pPr>
    </w:p>
    <w:p w:rsidRDefault="008413EB" w:rsidP="008413EB" w:rsidR="008413E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413EB" w:rsidP="008413EB" w:rsidR="008413EB">
      <w:pPr>
        <w:ind w:firstLine="708"/>
        <w:rPr>
          <w:szCs w:val="24"/>
        </w:rPr>
      </w:pPr>
    </w:p>
    <w:p w:rsidRDefault="008413EB" w:rsidP="008413EB" w:rsidR="008413EB">
      <w:pPr>
        <w:jc w:val="center"/>
        <w:rPr>
          <w:szCs w:val="24"/>
        </w:rPr>
      </w:pPr>
      <w:r>
        <w:rPr>
          <w:szCs w:val="24"/>
        </w:rPr>
        <w:t>U Pazinu 30. kolovoza 2017.</w:t>
      </w:r>
    </w:p>
    <w:p w:rsidRDefault="008413EB" w:rsidP="008413EB" w:rsidR="008413EB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413EB" w:rsidP="008413EB" w:rsidR="008413EB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413EB" w:rsidP="008413EB" w:rsidR="008413EB">
      <w:pPr>
        <w:rPr>
          <w:szCs w:val="24"/>
        </w:rPr>
      </w:pPr>
      <w:r>
        <w:rPr>
          <w:szCs w:val="24"/>
        </w:rPr>
        <w:t>DNA:</w:t>
      </w:r>
    </w:p>
    <w:p w:rsidRDefault="008413EB" w:rsidP="008413EB" w:rsidR="008F751E" w:rsidRPr="008413E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F751E" w:rsidRPr="008413E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3EB" w:rsidP="008413EB" w:rsidR="008413EB">
      <w:r>
        <w:separator/>
      </w:r>
    </w:p>
  </w:endnote>
  <w:endnote w:id="0" w:type="continuationSeparator">
    <w:p w:rsidRDefault="008413EB" w:rsidP="008413EB" w:rsidR="00841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3EB" w:rsidP="008413EB" w:rsidR="008413EB">
      <w:r>
        <w:separator/>
      </w:r>
    </w:p>
  </w:footnote>
  <w:footnote w:id="0" w:type="continuationSeparator">
    <w:p w:rsidRDefault="008413EB" w:rsidP="008413EB" w:rsidR="00841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3EB" w:rsidP="00BD7031" w:rsidR="00C57457">
    <w:pPr>
      <w:pStyle w:val="Zaglavlje"/>
      <w:jc w:val="right"/>
    </w:pPr>
    <w:r>
      <w:t>8 St-491/2017-3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655"/>
    <w:rsid w:val="002E2655"/>
    <w:rsid w:val="002F35CE"/>
    <w:rsid w:val="008413EB"/>
    <w:rsid w:val="008F751E"/>
    <w:rsid w:val="0090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13E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3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3E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413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13E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5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5C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5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5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13E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3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3E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413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13E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F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5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5C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5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5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ISTRIAN FILM PRODUCTIONS d.o.o. ROVINJ</izvorni_sadrzaj>
    <derivirana_varijabla naziv="DomainObject.Predmet.ProtustrankaFormated_1">  ISTRIAN FILM PRODUCTIONS d.o.o. ROVINJ</derivirana_varijabla>
  </DomainObject.Predmet.ProtustrankaFormated>
  <DomainObject.Predmet.ProtustrankaFormatedOIB>
    <izvorni_sadrzaj>  ISTRIAN FILM PRODUCTIONS d.o.o. ROVINJ, OIB 65128827732</izvorni_sadrzaj>
    <derivirana_varijabla naziv="DomainObject.Predmet.ProtustrankaFormatedOIB_1">  ISTRIAN FILM PRODUCTIONS d.o.o. ROVINJ, OIB 65128827732</derivirana_varijabla>
  </DomainObject.Predmet.ProtustrankaFormatedOIB>
  <DomainObject.Predmet.ProtustrankaFormatedWithAdress>
    <izvorni_sadrzaj> ISTRIAN FILM PRODUCTIONS d.o.o. ROVINJ, Trg Maršala Tita 8, 52210 Rovinj</izvorni_sadrzaj>
    <derivirana_varijabla naziv="DomainObject.Predmet.ProtustrankaFormatedWithAdress_1"> ISTRIAN FILM PRODUCTIONS d.o.o. ROVINJ, Trg Maršala Tita 8, 52210 Rovinj</derivirana_varijabla>
  </DomainObject.Predmet.ProtustrankaFormatedWithAdress>
  <DomainObject.Predmet.ProtustrankaFormatedWithAdressOIB>
    <izvorni_sadrzaj> ISTRIAN FILM PRODUCTIONS d.o.o. ROVINJ, OIB 65128827732, Trg Maršala Tita 8, 52210 Rovinj</izvorni_sadrzaj>
    <derivirana_varijabla naziv="DomainObject.Predmet.ProtustrankaFormatedWithAdressOIB_1"> ISTRIAN FILM PRODUCTIONS d.o.o. ROVINJ, OIB 65128827732, Trg Maršala Tita 8, 52210 Rovinj</derivirana_varijabla>
  </DomainObject.Predmet.ProtustrankaFormatedWithAdressOIB>
  <DomainObject.Predmet.ProtustrankaWithAdress>
    <izvorni_sadrzaj>ISTRIAN FILM PRODUCTIONS d.o.o. ROVINJ Trg Maršala Tita 8, 52210 Rovinj</izvorni_sadrzaj>
    <derivirana_varijabla naziv="DomainObject.Predmet.ProtustrankaWithAdress_1">ISTRIAN FILM PRODUCTIONS d.o.o. ROVINJ Trg Maršala Tita 8, 52210 Rovinj</derivirana_varijabla>
  </DomainObject.Predmet.ProtustrankaWithAdress>
  <DomainObject.Predmet.ProtustrankaWithAdressOIB>
    <izvorni_sadrzaj>ISTRIAN FILM PRODUCTIONS d.o.o. ROVINJ, OIB 65128827732, Trg Maršala Tita 8, 52210 Rovinj</izvorni_sadrzaj>
    <derivirana_varijabla naziv="DomainObject.Predmet.ProtustrankaWithAdressOIB_1">ISTRIAN FILM PRODUCTIONS d.o.o. ROVINJ, OIB 65128827732, Trg Maršala Tita 8, 52210 Rovinj</derivirana_varijabla>
  </DomainObject.Predmet.ProtustrankaWithAdressOIB>
  <DomainObject.Predmet.ProtustrankaNazivFormated>
    <izvorni_sadrzaj>ISTRIAN FILM PRODUCTIONS d.o.o. ROVINJ</izvorni_sadrzaj>
    <derivirana_varijabla naziv="DomainObject.Predmet.ProtustrankaNazivFormated_1">ISTRIAN FILM PRODUCTIONS d.o.o. ROVINJ</derivirana_varijabla>
  </DomainObject.Predmet.ProtustrankaNazivFormated>
  <DomainObject.Predmet.ProtustrankaNazivFormatedOIB>
    <izvorni_sadrzaj>ISTRIAN FILM PRODUCTIONS d.o.o. ROVINJ, OIB 65128827732</izvorni_sadrzaj>
    <derivirana_varijabla naziv="DomainObject.Predmet.ProtustrankaNazivFormatedOIB_1">ISTRIAN FILM PRODUCTIONS d.o.o. ROVINJ, OIB 65128827732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8710.97</izvorni_sadrzaj>
    <derivirana_varijabla naziv="DomainObject.Predmet.TrenutnaVrijednost_1">8710.97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 FILM PRODUCTIONS d.o.o. ROVINJ</item>
    </izvorni_sadrzaj>
    <derivirana_varijabla naziv="DomainObject.Predmet.ProtuStrankaListFormated_1">
      <item>ISTRIAN FILM PRODUCTIONS d.o.o. ROVINJ</item>
    </derivirana_varijabla>
  </DomainObject.Predmet.ProtuStrankaListFormated>
  <DomainObject.Predmet.ProtuStrankaListFormatedOIB>
    <izvorni_sadrzaj>
      <item>ISTRIAN FILM PRODUCTIONS d.o.o. ROVINJ, OIB 65128827732</item>
    </izvorni_sadrzaj>
    <derivirana_varijabla naziv="DomainObject.Predmet.ProtuStrankaListFormatedOIB_1">
      <item>ISTRIAN FILM PRODUCTIONS d.o.o. ROVINJ, OIB 65128827732</item>
    </derivirana_varijabla>
  </DomainObject.Predmet.ProtuStrankaListFormatedOIB>
  <DomainObject.Predmet.ProtuStrankaListFormatedWithAdress>
    <izvorni_sadrzaj>
      <item>ISTRIAN FILM PRODUCTIONS d.o.o. ROVINJ, Trg Maršala Tita 8, 52210 Rovinj</item>
    </izvorni_sadrzaj>
    <derivirana_varijabla naziv="DomainObject.Predmet.ProtuStrankaListFormatedWithAdress_1">
      <item>ISTRIAN FILM PRODUCTIONS d.o.o. ROVINJ, Trg Maršala Tita 8, 52210 Rovinj</item>
    </derivirana_varijabla>
  </DomainObject.Predmet.ProtuStrankaListFormatedWithAdress>
  <DomainObject.Predmet.ProtuStrankaListFormatedWithAdressOIB>
    <izvorni_sadrzaj>
      <item>ISTRIAN FILM PRODUCTIONS d.o.o. ROVINJ, OIB 65128827732, Trg Maršala Tita 8, 52210 Rovinj</item>
    </izvorni_sadrzaj>
    <derivirana_varijabla naziv="DomainObject.Predmet.ProtuStrankaListFormatedWithAdressOIB_1">
      <item>ISTRIAN FILM PRODUCTIONS d.o.o. ROVINJ, OIB 65128827732, Trg Maršala Tita 8, 52210 Rovinj</item>
    </derivirana_varijabla>
  </DomainObject.Predmet.ProtuStrankaListFormatedWithAdressOIB>
  <DomainObject.Predmet.ProtuStrankaListNazivFormated>
    <izvorni_sadrzaj>
      <item>ISTRIAN FILM PRODUCTIONS d.o.o. ROVINJ</item>
    </izvorni_sadrzaj>
    <derivirana_varijabla naziv="DomainObject.Predmet.ProtuStrankaListNazivFormated_1">
      <item>ISTRIAN FILM PRODUCTIONS d.o.o. ROVINJ</item>
    </derivirana_varijabla>
  </DomainObject.Predmet.ProtuStrankaListNazivFormated>
  <DomainObject.Predmet.ProtuStrankaListNazivFormatedOIB>
    <izvorni_sadrzaj>
      <item>ISTRIAN FILM PRODUCTIONS d.o.o. ROVINJ, OIB 65128827732</item>
    </izvorni_sadrzaj>
    <derivirana_varijabla naziv="DomainObject.Predmet.ProtuStrankaListNazivFormatedOIB_1">
      <item>ISTRIAN FILM PRODUCTIONS d.o.o. ROVINJ, OIB 65128827732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 FILM PRODUCTIONS d.o.o. ROVINJ</izvorni_sadrzaj>
    <derivirana_varijabla naziv="DomainObject.Predmet.ProtustrankaIDrugi_1">ISTRIAN FILM PRODUCTIONS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ISTRIAN FILM PRODUCTIONS d.o.o. ROVINJ, OIB 65128827732, Trg Maršala Tita 8, 52210 Rovinj</izvorni_sadrzaj>
    <derivirana_varijabla naziv="DomainObject.Predmet.ProtustrankaIDrugiAdressOIB_1">ISTRIAN FILM PRODUCTIONS d.o.o. ROVINJ, OIB 65128827732, Trg Maršala Tita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 FILM PRODUCTIONS d.o.o. ROVINJ</item>
    </izvorni_sadrzaj>
    <derivirana_varijabla naziv="DomainObject.Predmet.SudioniciListNaziv_1">
      <item>FINANCIJSKA AGENCIJA, RC RIJEKA, PODRUŽNICA PULA, PULA</item>
      <item>ISTRIAN FILM PRODUCTIONS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ISTRIAN FILM PRODUCTIONS d.o.o. ROVINJ, OIB 65128827732, Trg Maršala Tita 8,52210 Rovinj</item>
    </izvorni_sadrzaj>
    <derivirana_varijabla naziv="DomainObject.Predmet.SudioniciListAdressOIB_1">
      <item>FINANCIJSKA AGENCIJA, RC RIJEKA, PODRUŽNICA PULA, PULA, OIB 85821130368, Ulica grada Vukovara 70,10000 Zagreb</item>
      <item>ISTRIAN FILM PRODUCTIONS d.o.o. ROVINJ, OIB 65128827732, Trg Maršala Tita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65128827732</item>
    </izvorni_sadrzaj>
    <derivirana_varijabla naziv="DomainObject.Predmet.SudioniciListNazivOIB_1">
      <item>, OIB 85821130368</item>
      <item>, OIB 65128827732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2674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2017-08-30T10:52:00Z</dcterms:created>
  <dc:creator>Morena Brajuha</dc:creator>
  <cp:lastModifiedBy>Hani Udovičić</cp:lastModifiedBy>
  <cp:lastPrinted>2017-08-29T06:05:00Z</cp:lastPrinted>
  <dcterms:modified xmlns:xsi="http://www.w3.org/2001/XMLSchema-instance" xsi:type="dcterms:W3CDTF">2017-08-30T10:53:00Z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