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89c0d" w14:paraId="e789c0d" w:rsidRDefault="00AE649C" w:rsidP="00FA5B5E" w:rsidR="00AE649C" w:rsidRPr="00B76F3C">
      <w:pPr>
        <w:pStyle w:val="Naslov3"/>
        <w15:collapsed w:val="false"/>
      </w:pPr>
    </w:p>
    <w:p w:rsidRDefault="00775DF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775DF3" w:rsidR="00775DF3">
      <w:pPr>
        <w:spacing w:after="0"/>
        <w:jc w:val="right"/>
        <w:rPr>
          <w:rFonts w:cs="Times New Roman" w:eastAsia="Times New Roman"/>
          <w:lang w:eastAsia="hr-HR"/>
        </w:rPr>
      </w:pPr>
      <w:r>
        <w:tab/>
      </w:r>
    </w:p>
    <w:p w:rsidRDefault="00775DF3" w:rsidP="00775DF3" w:rsidR="00775DF3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775DF3" w:rsidP="00775DF3" w:rsidR="00775DF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775DF3" w:rsidP="00775DF3" w:rsidR="00775DF3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775DF3" w:rsidP="00775DF3" w:rsidR="00775DF3">
      <w:pPr>
        <w:spacing w:after="0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rPr>
          <w:rFonts w:cs="Times New Roman" w:eastAsia="Times New Roman"/>
          <w:lang w:eastAsia="hr-HR"/>
        </w:rPr>
      </w:pPr>
    </w:p>
    <w:p w:rsidRDefault="00775DF3" w:rsidP="00775DF3" w:rsidR="00775DF3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775DF3" w:rsidP="00775DF3" w:rsidR="00775D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775DF3" w:rsidP="00775DF3" w:rsidR="00775DF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5DF3" w:rsidP="00775DF3" w:rsidR="00775DF3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Rijeka, Podružnice Pula za provedbu skraćenoga stečajnog postupka nad dužnikom NAFTA INTERNACIONAL d.o.o.,Umag, Šetalište V. Gortana 5,  OIB: 93208255111, 14. rujna 2016.</w:t>
      </w:r>
    </w:p>
    <w:p w:rsidRDefault="00775DF3" w:rsidP="00775DF3" w:rsidR="00775D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775DF3" w:rsidP="00775DF3" w:rsidR="00775D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775DF3" w:rsidP="00775DF3" w:rsidR="00775D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775DF3" w:rsidP="00775DF3" w:rsidR="00775DF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75DF3" w:rsidP="00775DF3" w:rsidR="00775DF3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75DF3" w:rsidP="00775DF3" w:rsidR="00775DF3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775DF3" w:rsidP="00775DF3" w:rsidR="00775DF3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775DF3" w:rsidP="00775DF3" w:rsidR="00775DF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75DF3" w:rsidP="00775DF3" w:rsidR="00775D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775DF3" w:rsidP="00775DF3" w:rsidR="00775DF3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775DF3" w:rsidP="00775DF3" w:rsidR="00775D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F3" w:rsidP="00775DF3" w:rsidR="00775DF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775DF3" w:rsidP="00775DF3" w:rsidR="00775DF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775DF3" w:rsidP="00775DF3" w:rsidR="00CB0EA4" w:rsidRPr="00775DF3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DF3" w:rsidR="008333A9">
    <w:pPr>
      <w:pStyle w:val="Zaglavlje"/>
    </w:pPr>
    <w:r>
      <w:rPr>
        <w:rFonts w:cs="Times New Roman" w:eastAsia="Times New Roman"/>
        <w:lang w:eastAsia="hr-HR"/>
      </w:rPr>
      <w:t>Poslovni broj: 5 St-657/2016-9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DF3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935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St-657/2016-7</izvorni_sadrzaj>
    <derivirana_varijabla naziv="DomainObject.Oznaka_1">St-657/2016-7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NAFTA INTERNACIONAL d.o.o. UMAG</izvorni_sadrzaj>
    <derivirana_varijabla naziv="DomainObject.Predmet.ProtustrankaFormated_1">  NAFTA INTERNACIONAL d.o.o. UMAG</derivirana_varijabla>
  </DomainObject.Predmet.ProtustrankaFormated>
  <DomainObject.Predmet.ProtustrankaFormatedOIB>
    <izvorni_sadrzaj>  NAFTA INTERNACIONAL d.o.o. UMAG, OIB 93208255111</izvorni_sadrzaj>
    <derivirana_varijabla naziv="DomainObject.Predmet.ProtustrankaFormatedOIB_1">  NAFTA INTERNACIONAL d.o.o. UMAG, OIB 93208255111</derivirana_varijabla>
  </DomainObject.Predmet.ProtustrankaFormatedOIB>
  <DomainObject.Predmet.ProtustrankaFormatedWithAdress>
    <izvorni_sadrzaj> NAFTA INTERNACIONAL d.o.o. UMAG, Šetalište V. Gortana 5, 52470 Umag</izvorni_sadrzaj>
    <derivirana_varijabla naziv="DomainObject.Predmet.ProtustrankaFormatedWithAdress_1"> NAFTA INTERNACIONAL d.o.o. UMAG, Šetalište V. Gortana 5, 52470 Umag</derivirana_varijabla>
  </DomainObject.Predmet.ProtustrankaFormatedWithAdress>
  <DomainObject.Predmet.ProtustrankaFormatedWithAdressOIB>
    <izvorni_sadrzaj> NAFTA INTERNACIONAL d.o.o. UMAG, OIB 93208255111, Šetalište V. Gortana 5, 52470 Umag</izvorni_sadrzaj>
    <derivirana_varijabla naziv="DomainObject.Predmet.ProtustrankaFormatedWithAdressOIB_1"> NAFTA INTERNACIONAL d.o.o. UMAG, OIB 93208255111, Šetalište V. Gortana 5, 52470 Umag</derivirana_varijabla>
  </DomainObject.Predmet.ProtustrankaFormatedWithAdressOIB>
  <DomainObject.Predmet.ProtustrankaWithAdress>
    <izvorni_sadrzaj>NAFTA INTERNACIONAL d.o.o. UMAG Šetalište V. Gortana 5, 52470 Umag</izvorni_sadrzaj>
    <derivirana_varijabla naziv="DomainObject.Predmet.ProtustrankaWithAdress_1">NAFTA INTERNACIONAL d.o.o. UMAG Šetalište V. Gortana 5, 52470 Umag</derivirana_varijabla>
  </DomainObject.Predmet.ProtustrankaWithAdress>
  <DomainObject.Predmet.ProtustrankaWithAdressOIB>
    <izvorni_sadrzaj>NAFTA INTERNACIONAL d.o.o. UMAG, OIB 93208255111, Šetalište V. Gortana 5, 52470 Umag</izvorni_sadrzaj>
    <derivirana_varijabla naziv="DomainObject.Predmet.ProtustrankaWithAdressOIB_1">NAFTA INTERNACIONAL d.o.o. UMAG, OIB 93208255111, Šetalište V. Gortana 5, 52470 Umag</derivirana_varijabla>
  </DomainObject.Predmet.ProtustrankaWithAdressOIB>
  <DomainObject.Predmet.ProtustrankaNazivFormated>
    <izvorni_sadrzaj>NAFTA INTERNACIONAL d.o.o. UMAG</izvorni_sadrzaj>
    <derivirana_varijabla naziv="DomainObject.Predmet.ProtustrankaNazivFormated_1">NAFTA INTERNACIONAL d.o.o. UMAG</derivirana_varijabla>
  </DomainObject.Predmet.ProtustrankaNazivFormated>
  <DomainObject.Predmet.ProtustrankaNazivFormatedOIB>
    <izvorni_sadrzaj>NAFTA INTERNACIONAL d.o.o. UMAG, OIB 93208255111</izvorni_sadrzaj>
    <derivirana_varijabla naziv="DomainObject.Predmet.ProtustrankaNazivFormatedOIB_1">NAFTA INTERNACIONAL d.o.o. UMAG, OIB 93208255111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4672.12</izvorni_sadrzaj>
    <derivirana_varijabla naziv="DomainObject.Predmet.TrenutnaVrijednost_1">4672.12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NAFTA INTERNACIONAL d.o.o. UMAG</item>
    </izvorni_sadrzaj>
    <derivirana_varijabla naziv="DomainObject.Predmet.ProtuStrankaListFormated_1">
      <item>NAFTA INTERNACIONAL d.o.o. UMAG</item>
    </derivirana_varijabla>
  </DomainObject.Predmet.ProtuStrankaListFormated>
  <DomainObject.Predmet.ProtuStrankaListFormatedOIB>
    <izvorni_sadrzaj>
      <item>NAFTA INTERNACIONAL d.o.o. UMAG, OIB 93208255111</item>
    </izvorni_sadrzaj>
    <derivirana_varijabla naziv="DomainObject.Predmet.ProtuStrankaListFormatedOIB_1">
      <item>NAFTA INTERNACIONAL d.o.o. UMAG, OIB 93208255111</item>
    </derivirana_varijabla>
  </DomainObject.Predmet.ProtuStrankaListFormatedOIB>
  <DomainObject.Predmet.ProtuStrankaListFormatedWithAdress>
    <izvorni_sadrzaj>
      <item>NAFTA INTERNACIONAL d.o.o. UMAG, Šetalište V. Gortana 5, 52470 Umag</item>
    </izvorni_sadrzaj>
    <derivirana_varijabla naziv="DomainObject.Predmet.ProtuStrankaListFormatedWithAdress_1">
      <item>NAFTA INTERNACIONAL d.o.o. UMAG, Šetalište V. Gortana 5, 52470 Umag</item>
    </derivirana_varijabla>
  </DomainObject.Predmet.ProtuStrankaListFormatedWithAdress>
  <DomainObject.Predmet.ProtuStrankaListFormatedWithAdressOIB>
    <izvorni_sadrzaj>
      <item>NAFTA INTERNACIONAL d.o.o. UMAG, OIB 93208255111, Šetalište V. Gortana 5, 52470 Umag</item>
    </izvorni_sadrzaj>
    <derivirana_varijabla naziv="DomainObject.Predmet.ProtuStrankaListFormatedWithAdressOIB_1">
      <item>NAFTA INTERNACIONAL d.o.o. UMAG, OIB 93208255111, Šetalište V. Gortana 5, 52470 Umag</item>
    </derivirana_varijabla>
  </DomainObject.Predmet.ProtuStrankaListFormatedWithAdressOIB>
  <DomainObject.Predmet.ProtuStrankaListNazivFormated>
    <izvorni_sadrzaj>
      <item>NAFTA INTERNACIONAL d.o.o. UMAG</item>
    </izvorni_sadrzaj>
    <derivirana_varijabla naziv="DomainObject.Predmet.ProtuStrankaListNazivFormated_1">
      <item>NAFTA INTERNACIONAL d.o.o. UMAG</item>
    </derivirana_varijabla>
  </DomainObject.Predmet.ProtuStrankaListNazivFormated>
  <DomainObject.Predmet.ProtuStrankaListNazivFormatedOIB>
    <izvorni_sadrzaj>
      <item>NAFTA INTERNACIONAL d.o.o. UMAG, OIB 93208255111</item>
    </izvorni_sadrzaj>
    <derivirana_varijabla naziv="DomainObject.Predmet.ProtuStrankaListNazivFormatedOIB_1">
      <item>NAFTA INTERNACIONAL d.o.o. UMAG, OIB 93208255111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St-657/2016-7</izvorni_sadrzaj>
    <derivirana_varijabla naziv="DomainObject.PoslovniBrojDokumenta_1">St-657/2016-7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NAFTA INTERNACIONAL d.o.o. UMAG</izvorni_sadrzaj>
    <derivirana_varijabla naziv="DomainObject.Predmet.ProtustrankaIDrugi_1">NAFTA INTERNACIONAL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NAFTA INTERNACIONAL d.o.o. UMAG, OIB 93208255111, Šetalište V. Gortana 5, 52470 Umag</izvorni_sadrzaj>
    <derivirana_varijabla naziv="DomainObject.Predmet.ProtustrankaIDrugiAdressOIB_1">NAFTA INTERNACIONAL d.o.o. UMAG, OIB 93208255111, Šetalište V. Gortana 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NAFTA INTERNACIONAL d.o.o. UMAG</item>
      <item>FINANCIJSKA AGENCIJA, RC RIJEKA, PODRUŽNICA PULA, PULA</item>
    </izvorni_sadrzaj>
    <derivirana_varijabla naziv="DomainObject.Predmet.SudioniciListNaziv_1">
      <item>NAFTA INTERNACIONAL d.o.o. UMAG</item>
      <item>FINANCIJSKA AGENCIJA, RC RIJEKA, PODRUŽNICA PULA, PULA</item>
    </derivirana_varijabla>
  </DomainObject.Predmet.SudioniciListNaziv>
  <DomainObject.Predmet.SudioniciListAdressOIB>
    <izvorni_sadrzaj>
      <item>NAFTA INTERNACIONAL d.o.o. UMAG, OIB 93208255111, Šetalište V. Gortana 5,52470 Umag</item>
      <item>FINANCIJSKA AGENCIJA, RC RIJEKA, PODRUŽNICA PULA, PULA, OIB 85821130368, Giardini 5,52100 Pula</item>
    </izvorni_sadrzaj>
    <derivirana_varijabla naziv="DomainObject.Predmet.SudioniciListAdressOIB_1">
      <item>NAFTA INTERNACIONAL d.o.o. UMAG, OIB 93208255111, Šetalište V. Gortana 5,52470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403788-00E1-42E1-9967-79A6307A31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782</properties:Characters>
  <properties:Lines>43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St-657/2016-7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