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34fc" w14:paraId="95934fc" w:rsidRDefault="00223AD8" w:rsidP="00223AD8" w:rsidR="00223AD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St-1195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223AD8" w:rsidP="00223AD8" w:rsidR="00223AD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23AD8" w:rsidP="00223AD8" w:rsidR="00223AD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23AD8" w:rsidP="00223AD8" w:rsidR="00223AD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23AD8" w:rsidP="00223AD8" w:rsidR="00223AD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BIST d.o.o., OIB: 99077541073 sa sjedištem u Luje </w:t>
      </w:r>
      <w:proofErr w:type="spellStart"/>
      <w:r>
        <w:t>Bezerdija</w:t>
      </w:r>
      <w:proofErr w:type="spellEnd"/>
      <w:r>
        <w:t xml:space="preserve"> 10, Čakovec</w:t>
      </w:r>
      <w:r>
        <w:t>, dana 14. ožujka 2016. godine</w:t>
      </w:r>
    </w:p>
    <w:p w:rsidRDefault="00223AD8" w:rsidP="00223AD8" w:rsidR="00223AD8">
      <w:pPr>
        <w:jc w:val="both"/>
      </w:pPr>
    </w:p>
    <w:p w:rsidRDefault="00223AD8" w:rsidP="00223AD8" w:rsidR="00223AD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BIST d.o.o., OIB: 99077541073 sa sjedištem u Luje </w:t>
      </w:r>
      <w:proofErr w:type="spellStart"/>
      <w:r>
        <w:t>Bezerdija</w:t>
      </w:r>
      <w:proofErr w:type="spellEnd"/>
      <w:r>
        <w:t xml:space="preserve"> 10, Čakovec</w:t>
      </w:r>
      <w:r>
        <w:rPr>
          <w:szCs w:val="24"/>
        </w:rPr>
        <w:t>, s danom 14. ožujka 2016. u 13,00 sati.</w:t>
      </w:r>
    </w:p>
    <w:p w:rsidRDefault="00223AD8" w:rsidP="00223AD8" w:rsidR="00223AD8">
      <w:pPr>
        <w:jc w:val="both"/>
        <w:rPr>
          <w:szCs w:val="24"/>
        </w:rPr>
      </w:pPr>
    </w:p>
    <w:p w:rsidRDefault="00223AD8" w:rsidP="00223AD8" w:rsidR="00223AD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BIST d.o.o., OIB: 99077541073 sa sjedištem u Luje </w:t>
      </w:r>
      <w:proofErr w:type="spellStart"/>
      <w:r>
        <w:t>Bezerdija</w:t>
      </w:r>
      <w:proofErr w:type="spellEnd"/>
      <w:r>
        <w:t xml:space="preserve"> 10, Čakovec.</w:t>
      </w:r>
    </w:p>
    <w:p w:rsidRDefault="00223AD8" w:rsidP="00223AD8" w:rsidR="00223AD8">
      <w:pPr>
        <w:jc w:val="both"/>
      </w:pPr>
    </w:p>
    <w:p w:rsidRDefault="00223AD8" w:rsidP="00223AD8" w:rsidR="00223AD8">
      <w:pPr>
        <w:jc w:val="both"/>
      </w:pPr>
      <w:r>
        <w:tab/>
        <w:t xml:space="preserve">III Za stečajnog upravitelja imenuje se </w:t>
      </w:r>
      <w:r>
        <w:t>Davor Ivančić, Ivana pl. Zajca 17, Čakovec.</w:t>
      </w:r>
    </w:p>
    <w:p w:rsidRDefault="00223AD8" w:rsidP="00223AD8" w:rsidR="00223AD8">
      <w:pPr>
        <w:jc w:val="both"/>
        <w:rPr>
          <w:color w:val="FF0000"/>
        </w:rPr>
      </w:pP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23AD8" w:rsidP="00223AD8" w:rsidR="00223AD8">
      <w:pPr>
        <w:jc w:val="both"/>
        <w:rPr>
          <w:szCs w:val="24"/>
        </w:rPr>
      </w:pP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BIST d.o.o., OIB: 99077541073 sa sjedištem u Luje </w:t>
      </w:r>
      <w:proofErr w:type="spellStart"/>
      <w:r>
        <w:t>Bezerdija</w:t>
      </w:r>
      <w:proofErr w:type="spellEnd"/>
      <w:r>
        <w:t xml:space="preserve"> 10, Čakovec</w:t>
      </w:r>
      <w:r>
        <w:rPr>
          <w:szCs w:val="24"/>
        </w:rPr>
        <w:t>, bit će brisan iz sudskog registra.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31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 xml:space="preserve">     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23AD8" w:rsidP="00223AD8" w:rsidR="00223AD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23AD8" w:rsidP="00223AD8" w:rsidR="00223AD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  <w:r>
        <w:rPr>
          <w:szCs w:val="24"/>
        </w:rPr>
        <w:t>DNA:</w:t>
      </w:r>
    </w:p>
    <w:p w:rsidRDefault="00223AD8" w:rsidP="00223AD8" w:rsidR="00223AD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23AD8" w:rsidP="00223AD8" w:rsidR="00223AD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23AD8" w:rsidP="00223AD8" w:rsidR="00223AD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BIST d.o.o., OIB: 99077541073 sa sjedištem u Luje </w:t>
      </w:r>
      <w:proofErr w:type="spellStart"/>
      <w:r>
        <w:t>Bezerdija</w:t>
      </w:r>
      <w:proofErr w:type="spellEnd"/>
      <w:r>
        <w:t xml:space="preserve"> 10, Čakovec</w:t>
      </w:r>
    </w:p>
    <w:p w:rsidRDefault="00223AD8" w:rsidP="00223AD8" w:rsidR="00223AD8">
      <w:pPr>
        <w:numPr>
          <w:ilvl w:val="0"/>
          <w:numId w:val="47"/>
        </w:numPr>
        <w:rPr>
          <w:szCs w:val="24"/>
        </w:rPr>
      </w:pPr>
      <w:r>
        <w:t xml:space="preserve">Direktor dužnika Biserka Novak, Čakovec, Luje </w:t>
      </w:r>
      <w:proofErr w:type="spellStart"/>
      <w:r>
        <w:t>Bezerdija</w:t>
      </w:r>
      <w:proofErr w:type="spellEnd"/>
      <w:r>
        <w:t xml:space="preserve"> 10</w:t>
      </w:r>
    </w:p>
    <w:p w:rsidRDefault="00223AD8" w:rsidP="00223AD8" w:rsidR="00223AD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23AD8" w:rsidP="00223AD8" w:rsidR="00223AD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223AD8" w:rsidP="00223AD8" w:rsidR="00223AD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Ivana pl. Zajca 17, Čakovec</w:t>
      </w:r>
    </w:p>
    <w:p w:rsidRDefault="00223AD8" w:rsidP="00223AD8" w:rsidR="00223AD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>
      <w:pPr>
        <w:rPr>
          <w:szCs w:val="24"/>
        </w:rPr>
      </w:pPr>
    </w:p>
    <w:p w:rsidRDefault="00223AD8" w:rsidP="00223AD8" w:rsidR="00223AD8"/>
    <w:p w:rsidRDefault="00223AD8" w:rsidP="00223AD8" w:rsidR="00223AD8"/>
    <w:p w:rsidRDefault="00223AD8" w:rsidP="00223AD8" w:rsidR="00223AD8"/>
    <w:p w:rsidRDefault="00223AD8" w:rsidP="00223AD8" w:rsidR="00223AD8"/>
    <w:p w:rsidRDefault="00223AD8" w:rsidP="00223AD8" w:rsidR="00223AD8"/>
    <w:p w:rsidRDefault="00DA0242" w:rsidP="00223AD8" w:rsidR="00DA0242" w:rsidRPr="00223AD8"/>
    <w:sectPr w:rsidSect="00EB0D4C" w:rsidR="00DA0242" w:rsidRPr="00223AD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AD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3AD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3AD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St-1195/2015-5</izvorni_sadrzaj>
    <derivirana_varijabla naziv="DomainObject.Oznaka_1">St-1195/2015-5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 društvo s ograničenom odgovornošću za  radove u graditeljstvu, trgovinu i usluge</izvorni_sadrzaj>
    <derivirana_varijabla naziv="DomainObject.Predmet.ProtustrankaFormated_1">  BIST društvo s ograničenom odgovornošću za  radove u graditeljstvu, trgovinu i usluge</derivirana_varijabla>
  </DomainObject.Predmet.ProtustrankaFormated>
  <DomainObject.Predmet.ProtustrankaFormatedOIB>
    <izvorni_sadrzaj>  BIST društvo s ograničenom odgovornošću za  radove u graditeljstvu, trgovinu i usluge, OIB 99077541073</izvorni_sadrzaj>
    <derivirana_varijabla naziv="DomainObject.Predmet.ProtustrankaFormatedOIB_1">  BIST društvo s ograničenom odgovornošću za  radove u graditeljstvu, trgovinu i usluge, OIB 99077541073</derivirana_varijabla>
  </DomainObject.Predmet.ProtustrankaFormatedOIB>
  <DomainObject.Predmet.ProtustrankaFormatedWithAdress>
    <izvorni_sadrzaj> BIST društvo s ograničenom odgovornošću za  radove u graditeljstvu, trgovinu i usluge, Luje Bezeredija 10, 40000 Čakovec</izvorni_sadrzaj>
    <derivirana_varijabla naziv="DomainObject.Predmet.ProtustrankaFormatedWithAdress_1"> BIST društvo s ograničenom odgovornošću za  radove u graditeljstvu, trgovinu i usluge, Luje Bezeredija 10, 40000 Čakovec</derivirana_varijabla>
  </DomainObject.Predmet.ProtustrankaFormatedWithAdress>
  <DomainObject.Predmet.ProtustrankaFormatedWithAdressOIB>
    <izvorni_sadrzaj> BIST društvo s ograničenom odgovornošću za  radove u graditeljstvu, trgovinu i usluge, OIB 99077541073, Luje Bezeredija 10, 40000 Čakovec</izvorni_sadrzaj>
    <derivirana_varijabla naziv="DomainObject.Predmet.ProtustrankaFormatedWithAdressOIB_1"> BIST društvo s ograničenom odgovornošću za  radove u graditeljstvu, trgovinu i usluge, OIB 99077541073, Luje Bezeredija 10, 40000 Čakovec</derivirana_varijabla>
  </DomainObject.Predmet.ProtustrankaFormatedWithAdressOIB>
  <DomainObject.Predmet.ProtustrankaWithAdress>
    <izvorni_sadrzaj>BIST društvo s ograničenom odgovornošću za  radove u graditeljstvu, trgovinu i usluge Luje Bezeredija 10, 40000 Čakovec</izvorni_sadrzaj>
    <derivirana_varijabla naziv="DomainObject.Predmet.ProtustrankaWithAdress_1">BIST društvo s ograničenom odgovornošću za  radove u graditeljstvu, trgovinu i usluge Luje Bezeredija 10, 40000 Čakovec</derivirana_varijabla>
  </DomainObject.Predmet.ProtustrankaWithAdress>
  <DomainObject.Predmet.ProtustrankaWithAdressOIB>
    <izvorni_sadrzaj>BIST društvo s ograničenom odgovornošću za  radove u graditeljstvu, trgovinu i usluge, OIB 99077541073, Luje Bezeredija 10, 40000 Čakovec</izvorni_sadrzaj>
    <derivirana_varijabla naziv="DomainObject.Predmet.ProtustrankaWithAdressOIB_1">BIST društvo s ograničenom odgovornošću za  radove u graditeljstvu, trgovinu i usluge, OIB 99077541073, Luje Bezeredija 10, 40000 Čakovec</derivirana_varijabla>
  </DomainObject.Predmet.ProtustrankaWithAdressOIB>
  <DomainObject.Predmet.ProtustrankaNazivFormated>
    <izvorni_sadrzaj>BIST društvo s ograničenom odgovornošću za  radove u graditeljstvu, trgovinu i usluge</izvorni_sadrzaj>
    <derivirana_varijabla naziv="DomainObject.Predmet.ProtustrankaNazivFormated_1">BIST društvo s ograničenom odgovornošću za  radove u graditeljstvu, trgovinu i usluge</derivirana_varijabla>
  </DomainObject.Predmet.ProtustrankaNazivFormated>
  <DomainObject.Predmet.ProtustrankaNazivFormatedOIB>
    <izvorni_sadrzaj>BIST društvo s ograničenom odgovornošću za  radove u graditeljstvu, trgovinu i usluge, OIB 99077541073</izvorni_sadrzaj>
    <derivirana_varijabla naziv="DomainObject.Predmet.ProtustrankaNazivFormatedOIB_1">BIST društvo s ograničenom odgovornošću za  radove u graditeljstvu, trgovinu i usluge, OIB 99077541073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49435.73</izvorni_sadrzaj>
    <derivirana_varijabla naziv="DomainObject.Predmet.TrenutnaVrijednost_1">49435.73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BIST društvo s ograničenom odgovornošću za  radove u graditeljstvu, trgovinu i usluge</item>
    </izvorni_sadrzaj>
    <derivirana_varijabla naziv="DomainObject.Predmet.ProtuStrankaListFormated_1">
      <item>BIST društvo s ograničenom odgovornošću za  radove u graditeljstvu, trgovinu i usluge</item>
    </derivirana_varijabla>
  </DomainObject.Predmet.ProtuStrankaListFormated>
  <DomainObject.Predmet.ProtuStrankaListFormatedOIB>
    <izvorni_sadrzaj>
      <item>BIST društvo s ograničenom odgovornošću za  radove u graditeljstvu, trgovinu i usluge, OIB 99077541073</item>
    </izvorni_sadrzaj>
    <derivirana_varijabla naziv="DomainObject.Predmet.ProtuStrankaListFormatedOIB_1">
      <item>BIST društvo s ograničenom odgovornošću za  radove u graditeljstvu, trgovinu i usluge, OIB 99077541073</item>
    </derivirana_varijabla>
  </DomainObject.Predmet.ProtuStrankaListFormatedOIB>
  <DomainObject.Predmet.ProtuStrankaListFormatedWithAdress>
    <izvorni_sadrzaj>
      <item>BIST društvo s ograničenom odgovornošću za  radove u graditeljstvu, trgovinu i usluge, Luje Bezeredija 10, 40000 Čakovec</item>
    </izvorni_sadrzaj>
    <derivirana_varijabla naziv="DomainObject.Predmet.ProtuStrankaListFormatedWithAdress_1">
      <item>BIST društvo s ograničenom odgovornošću za  radove u graditeljstvu, trgovinu i usluge, Luje Bezeredija 10, 40000 Čakovec</item>
    </derivirana_varijabla>
  </DomainObject.Predmet.ProtuStrankaListFormatedWithAdress>
  <DomainObject.Predmet.ProtuStrankaListFormatedWithAdressOIB>
    <izvorni_sadrzaj>
      <item>BIST društvo s ograničenom odgovornošću za  radove u graditeljstvu, trgovinu i usluge, OIB 99077541073, Luje Bezeredija 10, 40000 Čakovec</item>
    </izvorni_sadrzaj>
    <derivirana_varijabla naziv="DomainObject.Predmet.ProtuStrankaListFormatedWithAdressOIB_1">
      <item>BIST društvo s ograničenom odgovornošću za  radove u graditeljstvu, trgovinu i usluge, OIB 99077541073, Luje Bezeredija 10, 40000 Čakovec</item>
    </derivirana_varijabla>
  </DomainObject.Predmet.ProtuStrankaListFormatedWithAdressOIB>
  <DomainObject.Predmet.ProtuStrankaListNazivFormated>
    <izvorni_sadrzaj>
      <item>BIST društvo s ograničenom odgovornošću za  radove u graditeljstvu, trgovinu i usluge</item>
    </izvorni_sadrzaj>
    <derivirana_varijabla naziv="DomainObject.Predmet.ProtuStrankaListNazivFormated_1">
      <item>BIST društvo s ograničenom odgovornošću za  radove u graditeljstvu, trgovinu i usluge</item>
    </derivirana_varijabla>
  </DomainObject.Predmet.ProtuStrankaListNazivFormated>
  <DomainObject.Predmet.ProtuStrankaListNazivFormatedOIB>
    <izvorni_sadrzaj>
      <item>BIST društvo s ograničenom odgovornošću za  radove u graditeljstvu, trgovinu i usluge, OIB 99077541073</item>
    </izvorni_sadrzaj>
    <derivirana_varijabla naziv="DomainObject.Predmet.ProtuStrankaListNazivFormatedOIB_1">
      <item>BIST društvo s ograničenom odgovornošću za  radove u graditeljstvu, trgovinu i usluge, OIB 99077541073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St-1195/2015-5</izvorni_sadrzaj>
    <derivirana_varijabla naziv="DomainObject.PoslovniBrojDokumenta_1">St-1195/2015-5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BIST društvo s ograničenom odgovornošću za  radove u graditeljstvu, trgovinu i usluge</izvorni_sadrzaj>
    <derivirana_varijabla naziv="DomainObject.Predmet.ProtustrankaIDrugi_1">BIST društvo s ograničenom odgovornošću za  radove u graditeljstvu,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BIST društvo s ograničenom odgovornošću za  radove u graditeljstvu, trgovinu i usluge, OIB 99077541073, Luje Bezeredija 10, 40000 Čakovec</izvorni_sadrzaj>
    <derivirana_varijabla naziv="DomainObject.Predmet.ProtustrankaIDrugiAdressOIB_1">BIST društvo s ograničenom odgovornošću za  radove u graditeljstvu, trgovinu i usluge, OIB 99077541073, Luje 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BIST društvo s ograničenom odgovornošću za  radove u graditeljstvu,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BIST društvo s ograničenom odgovornošću za  radove u graditeljstvu,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BIST društvo s ograničenom odgovornošću za  radove u graditeljstvu, trgovinu i usluge, OIB 99077541073, Luje Bezeredija 10,40000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BIST društvo s ograničenom odgovornošću za  radove u graditeljstvu, trgovinu i usluge, OIB 99077541073, Luje Bezeredija 10,40000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FFB39-5A9E-4381-8E99-CBAF3F7B9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2752</properties:Characters>
  <properties:Lines>88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2016-03-14T08:15:00Z</cp:lastPrinted>
  <dcterms:modified xmlns:xsi="http://www.w3.org/2001/XMLSchema-instance" xsi:type="dcterms:W3CDTF">2016-03-14T08:15:00Z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