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936c1" w14:paraId="08936c1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</w:t>
      </w:r>
      <w:r w:rsidR="00E27B4B">
        <w:t xml:space="preserve">                             </w:t>
      </w:r>
      <w:r w:rsidR="00E84110">
        <w:t>70</w:t>
      </w:r>
      <w:r w:rsidRPr="00B9015B">
        <w:t>. St</w:t>
      </w:r>
      <w:r w:rsidR="00E27B4B">
        <w:t>-</w:t>
      </w:r>
      <w:r w:rsidR="003F4CE3">
        <w:t>6</w:t>
      </w:r>
      <w:r w:rsidR="009C52AD">
        <w:t>634</w:t>
      </w:r>
      <w:r w:rsidR="00AC7ED6">
        <w:t>/2016</w:t>
      </w:r>
    </w:p>
    <w:p w:rsidRDefault="003F4CE3" w:rsidP="002D60CE" w:rsidR="002D60CE" w:rsidRPr="00B9015B">
      <w:pPr>
        <w:jc w:val="both"/>
      </w:pPr>
      <w:r>
        <w:t xml:space="preserve">Zagreb, </w:t>
      </w:r>
      <w:r w:rsidR="002D60CE" w:rsidRPr="00B9015B">
        <w:t>Amruševa 2/II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C52AD" w:rsidP="00D677F7" w:rsidR="00D677F7">
      <w:pPr>
        <w:jc w:val="both"/>
      </w:pPr>
      <w:r w:rsidRPr="00A21E7A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Pr="009E7FE6">
        <w:t>ADAPTA-MAR j.d.o.o.</w:t>
      </w:r>
      <w:r>
        <w:t xml:space="preserve"> OIB: </w:t>
      </w:r>
      <w:r w:rsidRPr="009E7FE6">
        <w:t>67367932694</w:t>
      </w:r>
      <w:r w:rsidRPr="00A21E7A">
        <w:t xml:space="preserve"> Zagreb, </w:t>
      </w:r>
      <w:r>
        <w:t>Vajdin vijenac 20</w:t>
      </w:r>
      <w:r w:rsidR="00891FE4">
        <w:t>, dana 1</w:t>
      </w:r>
      <w:r w:rsidR="00937029">
        <w:t>6</w:t>
      </w:r>
      <w:r w:rsidR="00891FE4">
        <w:t>. veljače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9C52AD" w:rsidRPr="009E7FE6">
        <w:t>ADAPTA-MAR j.d.o.o.</w:t>
      </w:r>
      <w:r w:rsidR="009C52AD">
        <w:t xml:space="preserve"> OIB: </w:t>
      </w:r>
      <w:r w:rsidR="009C52AD" w:rsidRPr="009E7FE6">
        <w:t>67367932694</w:t>
      </w:r>
      <w:r w:rsidR="009C52AD" w:rsidRPr="00A21E7A">
        <w:t xml:space="preserve"> Zagreb, </w:t>
      </w:r>
      <w:r w:rsidR="009C52AD">
        <w:t>Vajdin vijenac 20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37343">
        <w:t>6</w:t>
      </w:r>
      <w:r w:rsidR="00B05E30">
        <w:t>6</w:t>
      </w:r>
      <w:r w:rsidR="009C52AD">
        <w:t>34</w:t>
      </w:r>
      <w:r w:rsidR="00481EF0">
        <w:t xml:space="preserve"> 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9C52AD" w:rsidRPr="009E7FE6">
        <w:t>ADAPTA-MAR j.d.o.o.</w:t>
      </w:r>
      <w:r w:rsidR="009C52AD">
        <w:t xml:space="preserve"> OIB: </w:t>
      </w:r>
      <w:r w:rsidR="009C52AD" w:rsidRPr="009E7FE6">
        <w:t>67367932694</w:t>
      </w:r>
      <w:r w:rsidR="009C52AD" w:rsidRPr="00A21E7A">
        <w:t xml:space="preserve"> Zagreb, </w:t>
      </w:r>
      <w:r w:rsidR="009C52AD">
        <w:t>Vajdin vijenac 20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9C52AD">
        <w:t>09</w:t>
      </w:r>
      <w:r w:rsidR="00D73D96">
        <w:t>.11.2016</w:t>
      </w:r>
      <w:r w:rsidRPr="00EF73E0">
        <w:t xml:space="preserve">. u Očevidniku redoslijeda osnova za plaćanje ima evidentirane neizvršene osnove za plaćanje u neprekinutom razdoblju od 120 dana, u ukupnom iznosu od </w:t>
      </w:r>
      <w:r w:rsidR="009C52AD">
        <w:t>8.173,35</w:t>
      </w:r>
      <w:r w:rsidRPr="00EF73E0">
        <w:t xml:space="preserve"> kn, kao i da dužnik ima </w:t>
      </w:r>
      <w:r w:rsidR="009C52AD">
        <w:t>2</w:t>
      </w:r>
      <w:r w:rsidRPr="00EF73E0">
        <w:t xml:space="preserve"> zaposlen</w:t>
      </w:r>
      <w:r w:rsidR="00B05E30">
        <w:t>ih</w:t>
      </w:r>
      <w:r w:rsidRPr="00EF73E0">
        <w:t xml:space="preserve">.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7301BD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C0016C">
        <w:t>2</w:t>
      </w:r>
      <w:r w:rsidR="00C47AA8">
        <w:t>8</w:t>
      </w:r>
      <w:r w:rsidR="00481EF0">
        <w:t>. prosinca</w:t>
      </w:r>
      <w:r w:rsidR="00F81D7B">
        <w:t xml:space="preserve"> 2017.</w:t>
      </w:r>
      <w:r w:rsidR="00901CFD">
        <w:t xml:space="preserve"> pokrenuo prethodni postupak nad dužnikom, a </w:t>
      </w:r>
      <w:r w:rsidR="00C0016C">
        <w:t>1</w:t>
      </w:r>
      <w:r w:rsidR="00937029">
        <w:t>6</w:t>
      </w:r>
      <w:r w:rsidR="00481EF0">
        <w:t>. veljače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21A6D" w:rsidRPr="007301BD">
        <w:t xml:space="preserve">Zastupnik po zakonu dužnika nije pristupio na navedeno ročište.  </w:t>
      </w:r>
    </w:p>
    <w:p w:rsidRDefault="002B5FE9" w:rsidP="002B5FE9" w:rsidR="009B1748">
      <w:pPr>
        <w:pStyle w:val="Tijeloteksta"/>
        <w:ind w:firstLine="708"/>
      </w:pPr>
      <w:r>
        <w:t>Iz potvrde</w:t>
      </w:r>
      <w:r w:rsidR="00EF73E0">
        <w:t xml:space="preserve"> FINE od </w:t>
      </w:r>
      <w:r w:rsidR="00D73D96">
        <w:t>2</w:t>
      </w:r>
      <w:r w:rsidR="007301BD">
        <w:t>9</w:t>
      </w:r>
      <w:r w:rsidR="00D73D96">
        <w:t>. prosinca 2017</w:t>
      </w:r>
      <w:r w:rsidR="00EF73E0">
        <w:t xml:space="preserve">. </w:t>
      </w:r>
      <w:r w:rsidRPr="002B5FE9">
        <w:t>proizlazi kako je na dužnikovom računu na dan iz</w:t>
      </w:r>
      <w:r w:rsidR="00EF73E0">
        <w:t xml:space="preserve">davanje potvrde evidentirano </w:t>
      </w:r>
      <w:r w:rsidR="00947B84">
        <w:t>120</w:t>
      </w:r>
      <w:r w:rsidRPr="002B5FE9">
        <w:t xml:space="preserve"> dana neprekidne blokade.</w:t>
      </w:r>
      <w:r w:rsidR="00241561">
        <w:t xml:space="preserve">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C0016C">
        <w:t>1</w:t>
      </w:r>
      <w:r w:rsidR="009707E9">
        <w:t>6</w:t>
      </w:r>
      <w:r w:rsidR="008A0E53">
        <w:t xml:space="preserve">. veljače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8E0BD5">
        <w:t>Maja Jurovicki, v.r.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8E0BD5" w:rsidP="008C5BAA" w:rsidR="008E0BD5">
      <w:pPr>
        <w:jc w:val="right"/>
      </w:pPr>
      <w:r>
        <w:t>Za točnost otpravka-ovlašteni službenik:</w:t>
      </w:r>
    </w:p>
    <w:p w:rsidRDefault="008E0BD5" w:rsidP="008C5BAA" w:rsidR="008E0BD5">
      <w:pPr>
        <w:jc w:val="right"/>
      </w:pPr>
      <w:r>
        <w:t>Gordana Cvitković</w:t>
      </w:r>
    </w:p>
    <w:sectPr w:rsidSect="007F0539" w:rsidR="008E0BD5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8E0BD5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9C52AD">
          <w:rPr>
            <w:sz w:val="24"/>
            <w:szCs w:val="24"/>
          </w:rPr>
          <w:t>6634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21A6D"/>
    <w:rsid w:val="00065B42"/>
    <w:rsid w:val="00073A7D"/>
    <w:rsid w:val="000B22E7"/>
    <w:rsid w:val="000B3274"/>
    <w:rsid w:val="000B5661"/>
    <w:rsid w:val="000E335E"/>
    <w:rsid w:val="001013EE"/>
    <w:rsid w:val="00116D9A"/>
    <w:rsid w:val="00134F3A"/>
    <w:rsid w:val="001861A1"/>
    <w:rsid w:val="001A762F"/>
    <w:rsid w:val="001C0947"/>
    <w:rsid w:val="0021298E"/>
    <w:rsid w:val="00237343"/>
    <w:rsid w:val="00241561"/>
    <w:rsid w:val="00260C00"/>
    <w:rsid w:val="002817DE"/>
    <w:rsid w:val="002B5FE9"/>
    <w:rsid w:val="002C3072"/>
    <w:rsid w:val="002C5963"/>
    <w:rsid w:val="002D5087"/>
    <w:rsid w:val="002D60CE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F2E27"/>
    <w:rsid w:val="00501EBB"/>
    <w:rsid w:val="00515336"/>
    <w:rsid w:val="00535D8E"/>
    <w:rsid w:val="00547BD6"/>
    <w:rsid w:val="005543BD"/>
    <w:rsid w:val="0056000D"/>
    <w:rsid w:val="00572A65"/>
    <w:rsid w:val="00585B78"/>
    <w:rsid w:val="0059075B"/>
    <w:rsid w:val="00591F57"/>
    <w:rsid w:val="005E554C"/>
    <w:rsid w:val="00620A6A"/>
    <w:rsid w:val="00662884"/>
    <w:rsid w:val="00671C0D"/>
    <w:rsid w:val="006903C7"/>
    <w:rsid w:val="00696ECA"/>
    <w:rsid w:val="006B5650"/>
    <w:rsid w:val="006C09A4"/>
    <w:rsid w:val="006C6712"/>
    <w:rsid w:val="00704DD0"/>
    <w:rsid w:val="007150E9"/>
    <w:rsid w:val="007301BD"/>
    <w:rsid w:val="00754CF2"/>
    <w:rsid w:val="00793B5C"/>
    <w:rsid w:val="007A1F83"/>
    <w:rsid w:val="007B068E"/>
    <w:rsid w:val="007B2CF6"/>
    <w:rsid w:val="007E6A6F"/>
    <w:rsid w:val="007F0539"/>
    <w:rsid w:val="00815D92"/>
    <w:rsid w:val="00816FB9"/>
    <w:rsid w:val="0085308E"/>
    <w:rsid w:val="00881F74"/>
    <w:rsid w:val="00891FE4"/>
    <w:rsid w:val="008A0E53"/>
    <w:rsid w:val="008B669A"/>
    <w:rsid w:val="008E0BD5"/>
    <w:rsid w:val="00901CFD"/>
    <w:rsid w:val="00937029"/>
    <w:rsid w:val="00941756"/>
    <w:rsid w:val="00947B84"/>
    <w:rsid w:val="00947BCF"/>
    <w:rsid w:val="009707E9"/>
    <w:rsid w:val="009B1748"/>
    <w:rsid w:val="009B3D51"/>
    <w:rsid w:val="009C52AD"/>
    <w:rsid w:val="009E3B52"/>
    <w:rsid w:val="00A0793E"/>
    <w:rsid w:val="00A2537E"/>
    <w:rsid w:val="00A6064D"/>
    <w:rsid w:val="00A75EA1"/>
    <w:rsid w:val="00A75F17"/>
    <w:rsid w:val="00A851A3"/>
    <w:rsid w:val="00AC7ED6"/>
    <w:rsid w:val="00B05E30"/>
    <w:rsid w:val="00B62E90"/>
    <w:rsid w:val="00B9015B"/>
    <w:rsid w:val="00BB37F2"/>
    <w:rsid w:val="00BC67EF"/>
    <w:rsid w:val="00BE5577"/>
    <w:rsid w:val="00BF01D0"/>
    <w:rsid w:val="00BF0DDB"/>
    <w:rsid w:val="00BF58C4"/>
    <w:rsid w:val="00C0016C"/>
    <w:rsid w:val="00C23ADD"/>
    <w:rsid w:val="00C40A44"/>
    <w:rsid w:val="00C47AA8"/>
    <w:rsid w:val="00CA7DB8"/>
    <w:rsid w:val="00CF4B35"/>
    <w:rsid w:val="00CF6214"/>
    <w:rsid w:val="00D044FE"/>
    <w:rsid w:val="00D24310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84110"/>
    <w:rsid w:val="00EF73E0"/>
    <w:rsid w:val="00F324F6"/>
    <w:rsid w:val="00F81D7B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0BD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E0BD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E0BD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E0BD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E0BD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E0BD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E0BD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E0BD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E0BD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E0BD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veljače 2018.</izvorni_sadrzaj>
    <derivirana_varijabla naziv="DomainObject.DatumDonosenjaOdluke_1">16.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6634</izvorni_sadrzaj>
    <derivirana_varijabla naziv="DomainObject.Predmet.Broj_1">6634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St-6634/2016</izvorni_sadrzaj>
    <derivirana_varijabla naziv="DomainObject.Predmet.OznakaBroj_1">St-6634/2016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ADAPTA-MAR j.d.o.o.</izvorni_sadrzaj>
    <derivirana_varijabla naziv="DomainObject.Predmet.ProtustrankaFormated_1">  ADAPTA-MAR j.d.o.o.</derivirana_varijabla>
  </DomainObject.Predmet.ProtustrankaFormated>
  <DomainObject.Predmet.ProtustrankaFormatedOIB>
    <izvorni_sadrzaj>  ADAPTA-MAR j.d.o.o., OIB 67367932694</izvorni_sadrzaj>
    <derivirana_varijabla naziv="DomainObject.Predmet.ProtustrankaFormatedOIB_1">  ADAPTA-MAR j.d.o.o., OIB 67367932694</derivirana_varijabla>
  </DomainObject.Predmet.ProtustrankaFormatedOIB>
  <DomainObject.Predmet.ProtustrankaFormatedWithAdress>
    <izvorni_sadrzaj> ADAPTA-MAR j.d.o.o., Vajdin vijenac 20, 10000 Zagreb</izvorni_sadrzaj>
    <derivirana_varijabla naziv="DomainObject.Predmet.ProtustrankaFormatedWithAdress_1"> ADAPTA-MAR j.d.o.o., Vajdin vijenac 20, 10000 Zagreb</derivirana_varijabla>
  </DomainObject.Predmet.ProtustrankaFormatedWithAdress>
  <DomainObject.Predmet.ProtustrankaFormatedWithAdressOIB>
    <izvorni_sadrzaj> ADAPTA-MAR j.d.o.o., OIB 67367932694, Vajdin vijenac 20, 10000 Zagreb</izvorni_sadrzaj>
    <derivirana_varijabla naziv="DomainObject.Predmet.ProtustrankaFormatedWithAdressOIB_1"> ADAPTA-MAR j.d.o.o., OIB 67367932694, Vajdin vijenac 20, 10000 Zagreb</derivirana_varijabla>
  </DomainObject.Predmet.ProtustrankaFormatedWithAdressOIB>
  <DomainObject.Predmet.ProtustrankaWithAdress>
    <izvorni_sadrzaj>ADAPTA-MAR j.d.o.o. Vajdin vijenac 20, 10000 Zagreb</izvorni_sadrzaj>
    <derivirana_varijabla naziv="DomainObject.Predmet.ProtustrankaWithAdress_1">ADAPTA-MAR j.d.o.o. Vajdin vijenac 20, 10000 Zagreb</derivirana_varijabla>
  </DomainObject.Predmet.ProtustrankaWithAdress>
  <DomainObject.Predmet.ProtustrankaWithAdressOIB>
    <izvorni_sadrzaj>ADAPTA-MAR j.d.o.o., OIB 67367932694, Vajdin vijenac 20, 10000 Zagreb</izvorni_sadrzaj>
    <derivirana_varijabla naziv="DomainObject.Predmet.ProtustrankaWithAdressOIB_1">ADAPTA-MAR j.d.o.o., OIB 67367932694, Vajdin vijenac 20, 10000 Zagreb</derivirana_varijabla>
  </DomainObject.Predmet.ProtustrankaWithAdressOIB>
  <DomainObject.Predmet.ProtustrankaNazivFormated>
    <izvorni_sadrzaj>ADAPTA-MAR j.d.o.o.</izvorni_sadrzaj>
    <derivirana_varijabla naziv="DomainObject.Predmet.ProtustrankaNazivFormated_1">ADAPTA-MAR j.d.o.o.</derivirana_varijabla>
  </DomainObject.Predmet.ProtustrankaNazivFormated>
  <DomainObject.Predmet.ProtustrankaNazivFormatedOIB>
    <izvorni_sadrzaj>ADAPTA-MAR j.d.o.o., OIB 67367932694</izvorni_sadrzaj>
    <derivirana_varijabla naziv="DomainObject.Predmet.ProtustrankaNazivFormatedOIB_1">ADAPTA-MAR j.d.o.o., OIB 67367932694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Marina Mesic</izvorni_sadrzaj>
    <derivirana_varijabla naziv="DomainObject.Predmet.StrankaFormated_1">  FINA Regionalni centar Zagreb; Marina Mesic</derivirana_varijabla>
  </DomainObject.Predmet.StrankaFormated>
  <DomainObject.Predmet.StrankaFormatedOIB>
    <izvorni_sadrzaj>  FINA Regionalni centar Zagreb, OIB 85821130368; Marina Mesic, OIB 10204123809</izvorni_sadrzaj>
    <derivirana_varijabla naziv="DomainObject.Predmet.StrankaFormatedOIB_1">  FINA Regionalni centar Zagreb, OIB 85821130368; Marina Mesic, OIB 10204123809</derivirana_varijabla>
  </DomainObject.Predmet.StrankaFormatedOIB>
  <DomainObject.Predmet.StrankaFormatedWithAdress>
    <izvorni_sadrzaj> FINA Regionalni centar Zagreb, Trg svibanjskih žrtava 1995. 1, 10000 Zagreb; Marina Mesic, Vajdin Vijenac 20, 10000 Zagreb</izvorni_sadrzaj>
    <derivirana_varijabla naziv="DomainObject.Predmet.StrankaFormatedWithAdress_1"> FINA Regionalni centar Zagreb, Trg svibanjskih žrtava 1995. 1, 10000 Zagreb; Marina Mesic, Vajdin Vijenac 20, 10000 Zagreb</derivirana_varijabla>
  </DomainObject.Predmet.StrankaFormatedWithAdress>
  <DomainObject.Predmet.StrankaFormatedWithAdressOIB>
    <izvorni_sadrzaj> FINA Regionalni centar Zagreb, OIB 85821130368, Trg svibanjskih žrtava 1995. 1, 10000 Zagreb; Marina Mesic, OIB 10204123809, Vajdin Vijenac 20, 10000 Zagreb</izvorni_sadrzaj>
    <derivirana_varijabla naziv="DomainObject.Predmet.StrankaFormatedWithAdressOIB_1"> FINA Regionalni centar Zagreb, OIB 85821130368, Trg svibanjskih žrtava 1995. 1, 10000 Zagreb; Marina Mesic, OIB 10204123809, Vajdin Vijenac 20, 10000 Zagreb</derivirana_varijabla>
  </DomainObject.Predmet.StrankaFormatedWithAdressOIB>
  <DomainObject.Predmet.StrankaWithAdress>
    <izvorni_sadrzaj>FINA Regionalni centar Zagreb Trg svibanjskih žrtava 1995. 1,10000 Zagreb,Marina Mesic Vajdin Vijenac 20,10000 Zagreb</izvorni_sadrzaj>
    <derivirana_varijabla naziv="DomainObject.Predmet.StrankaWithAdress_1">FINA Regionalni centar Zagreb Trg svibanjskih žrtava 1995. 1,10000 Zagreb,Marina Mesic Vajdin Vijenac 20,10000 Zagreb</derivirana_varijabla>
  </DomainObject.Predmet.StrankaWithAdress>
  <DomainObject.Predmet.StrankaWithAdressOIB>
    <izvorni_sadrzaj>FINA Regionalni centar Zagreb, OIB 85821130368, Trg svibanjskih žrtava 1995. 1,10000 Zagreb,Marina Mesic, OIB 10204123809, Vajdin Vijenac 20,10000 Zagreb</izvorni_sadrzaj>
    <derivirana_varijabla naziv="DomainObject.Predmet.StrankaWithAdressOIB_1">FINA Regionalni centar Zagreb, OIB 85821130368, Trg svibanjskih žrtava 1995. 1,10000 Zagreb,Marina Mesic, OIB 10204123809, Vajdin Vijenac 20,10000 Zagreb</derivirana_varijabla>
  </DomainObject.Predmet.StrankaWithAdressOIB>
  <DomainObject.Predmet.StrankaNazivFormated>
    <izvorni_sadrzaj>FINA Regionalni centar Zagreb,Marina Mesic</izvorni_sadrzaj>
    <derivirana_varijabla naziv="DomainObject.Predmet.StrankaNazivFormated_1">FINA Regionalni centar Zagreb,Marina Mesic</derivirana_varijabla>
  </DomainObject.Predmet.StrankaNazivFormated>
  <DomainObject.Predmet.StrankaNazivFormatedOIB>
    <izvorni_sadrzaj>FINA Regionalni centar Zagreb, OIB 85821130368,Marina Mesic, OIB 10204123809</izvorni_sadrzaj>
    <derivirana_varijabla naziv="DomainObject.Predmet.StrankaNazivFormatedOIB_1">FINA Regionalni centar Zagreb, OIB 85821130368,Marina Mesic, OIB 10204123809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Marina Mesic</item>
    </izvorni_sadrzaj>
    <derivirana_varijabla naziv="DomainObject.Predmet.StrankaListFormated_1">
      <item>FINA Regionalni centar Zagreb</item>
      <item>Marina Mesic</item>
    </derivirana_varijabla>
  </DomainObject.Predmet.StrankaListFormated>
  <DomainObject.Predmet.StrankaListFormatedOIB>
    <izvorni_sadrzaj>
      <item>FINA Regionalni centar Zagreb, OIB 85821130368</item>
      <item>Marina Mesic, OIB 10204123809</item>
    </izvorni_sadrzaj>
    <derivirana_varijabla naziv="DomainObject.Predmet.StrankaListFormatedOIB_1">
      <item>FINA Regionalni centar Zagreb, OIB 85821130368</item>
      <item>Marina Mesic, OIB 10204123809</item>
    </derivirana_varijabla>
  </DomainObject.Predmet.StrankaListFormatedOIB>
  <DomainObject.Predmet.StrankaListFormatedWithAdress>
    <izvorni_sadrzaj>
      <item>FINA Regionalni centar Zagreb, Trg svibanjskih žrtava 1995. 1, 10000 Zagreb</item>
      <item>Marina Mesic, Vajdin Vijenac 20, 10000 Zagreb</item>
    </izvorni_sadrzaj>
    <derivirana_varijabla naziv="DomainObject.Predmet.StrankaListFormatedWithAdress_1">
      <item>FINA Regionalni centar Zagreb, Trg svibanjskih žrtava 1995. 1, 10000 Zagreb</item>
      <item>Marina Mesic, Vajdin Vijenac 20,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Marina Mesic, OIB 10204123809, Vajdin Vijenac 20, 10000 Zagreb</item>
    </izvorni_sadrzaj>
    <derivirana_varijabla naziv="DomainObject.Predmet.StrankaListFormatedWithAdressOIB_1">
      <item>FINA Regionalni centar Zagreb, OIB 85821130368, Trg svibanjskih žrtava 1995. 1, 10000 Zagreb</item>
      <item>Marina Mesic, OIB 10204123809, Vajdin Vijenac 20, 10000 Zagreb</item>
    </derivirana_varijabla>
  </DomainObject.Predmet.StrankaListFormatedWithAdressOIB>
  <DomainObject.Predmet.StrankaListNazivFormated>
    <izvorni_sadrzaj>
      <item>FINA Regionalni centar Zagreb</item>
      <item>Marina Mesic</item>
    </izvorni_sadrzaj>
    <derivirana_varijabla naziv="DomainObject.Predmet.StrankaListNazivFormated_1">
      <item>FINA Regionalni centar Zagreb</item>
      <item>Marina Mesic</item>
    </derivirana_varijabla>
  </DomainObject.Predmet.StrankaListNazivFormated>
  <DomainObject.Predmet.StrankaListNazivFormatedOIB>
    <izvorni_sadrzaj>
      <item>FINA Regionalni centar Zagreb, OIB 85821130368</item>
      <item>Marina Mesic, OIB 10204123809</item>
    </izvorni_sadrzaj>
    <derivirana_varijabla naziv="DomainObject.Predmet.StrankaListNazivFormatedOIB_1">
      <item>FINA Regionalni centar Zagreb, OIB 85821130368</item>
      <item>Marina Mesic, OIB 10204123809</item>
    </derivirana_varijabla>
  </DomainObject.Predmet.StrankaListNazivFormatedOIB>
  <DomainObject.Predmet.ProtuStrankaListFormated>
    <izvorni_sadrzaj>
      <item>ADAPTA-MAR j.d.o.o.</item>
    </izvorni_sadrzaj>
    <derivirana_varijabla naziv="DomainObject.Predmet.ProtuStrankaListFormated_1">
      <item>ADAPTA-MAR j.d.o.o.</item>
    </derivirana_varijabla>
  </DomainObject.Predmet.ProtuStrankaListFormated>
  <DomainObject.Predmet.ProtuStrankaListFormatedOIB>
    <izvorni_sadrzaj>
      <item>ADAPTA-MAR j.d.o.o., OIB 67367932694</item>
    </izvorni_sadrzaj>
    <derivirana_varijabla naziv="DomainObject.Predmet.ProtuStrankaListFormatedOIB_1">
      <item>ADAPTA-MAR j.d.o.o., OIB 67367932694</item>
    </derivirana_varijabla>
  </DomainObject.Predmet.ProtuStrankaListFormatedOIB>
  <DomainObject.Predmet.ProtuStrankaListFormatedWithAdress>
    <izvorni_sadrzaj>
      <item>ADAPTA-MAR j.d.o.o., Vajdin vijenac 20, 10000 Zagreb</item>
    </izvorni_sadrzaj>
    <derivirana_varijabla naziv="DomainObject.Predmet.ProtuStrankaListFormatedWithAdress_1">
      <item>ADAPTA-MAR j.d.o.o., Vajdin vijenac 20, 10000 Zagreb</item>
    </derivirana_varijabla>
  </DomainObject.Predmet.ProtuStrankaListFormatedWithAdress>
  <DomainObject.Predmet.ProtuStrankaListFormatedWithAdressOIB>
    <izvorni_sadrzaj>
      <item>ADAPTA-MAR j.d.o.o., OIB 67367932694, Vajdin vijenac 20, 10000 Zagreb</item>
    </izvorni_sadrzaj>
    <derivirana_varijabla naziv="DomainObject.Predmet.ProtuStrankaListFormatedWithAdressOIB_1">
      <item>ADAPTA-MAR j.d.o.o., OIB 67367932694, Vajdin vijenac 20, 10000 Zagreb</item>
    </derivirana_varijabla>
  </DomainObject.Predmet.ProtuStrankaListFormatedWithAdressOIB>
  <DomainObject.Predmet.ProtuStrankaListNazivFormated>
    <izvorni_sadrzaj>
      <item>ADAPTA-MAR j.d.o.o.</item>
    </izvorni_sadrzaj>
    <derivirana_varijabla naziv="DomainObject.Predmet.ProtuStrankaListNazivFormated_1">
      <item>ADAPTA-MAR j.d.o.o.</item>
    </derivirana_varijabla>
  </DomainObject.Predmet.ProtuStrankaListNazivFormated>
  <DomainObject.Predmet.ProtuStrankaListNazivFormatedOIB>
    <izvorni_sadrzaj>
      <item>ADAPTA-MAR j.d.o.o., OIB 67367932694</item>
    </izvorni_sadrzaj>
    <derivirana_varijabla naziv="DomainObject.Predmet.ProtuStrankaListNazivFormatedOIB_1">
      <item>ADAPTA-MAR j.d.o.o., OIB 67367932694</item>
    </derivirana_varijabla>
  </DomainObject.Predmet.ProtuStrankaListNazivFormatedOIB>
  <DomainObject.Predmet.OstaliListFormated>
    <izvorni_sadrzaj>
      <item>Marina Mesic</item>
      <item>Raiffeisenbank Austria d.d.</item>
    </izvorni_sadrzaj>
    <derivirana_varijabla naziv="DomainObject.Predmet.OstaliListFormated_1">
      <item>Marina Mesic</item>
      <item>Raiffeisenbank Austria d.d.</item>
    </derivirana_varijabla>
  </DomainObject.Predmet.OstaliListFormated>
  <DomainObject.Predmet.OstaliListFormatedOIB>
    <izvorni_sadrzaj>
      <item>Marina Mesic, OIB 10204123809</item>
      <item>Raiffeisenbank Austria d.d., OIB 53056966535</item>
    </izvorni_sadrzaj>
    <derivirana_varijabla naziv="DomainObject.Predmet.OstaliListFormatedOIB_1">
      <item>Marina Mesic, OIB 10204123809</item>
      <item>Raiffeisenbank Austria d.d., OIB 53056966535</item>
    </derivirana_varijabla>
  </DomainObject.Predmet.OstaliListFormatedOIB>
  <DomainObject.Predmet.OstaliListFormatedWithAdress>
    <izvorni_sadrzaj>
      <item>Marina Mesic, Vajdin Vijenac 20, 10000 Zagreb</item>
      <item>Raiffeisenbank Austria d.d., Magazinska cesta 69, 10000 Zagreb</item>
    </izvorni_sadrzaj>
    <derivirana_varijabla naziv="DomainObject.Predmet.OstaliListFormatedWithAdress_1">
      <item>Marina Mesic, Vajdin Vijenac 20, 10000 Zagreb</item>
      <item>Raiffeisenbank Austria d.d., Magazinska cesta 69, 10000 Zagreb</item>
    </derivirana_varijabla>
  </DomainObject.Predmet.OstaliListFormatedWithAdress>
  <DomainObject.Predmet.OstaliListFormatedWithAdressOIB>
    <izvorni_sadrzaj>
      <item>Marina Mesic, OIB 10204123809, Vajdin Vijenac 20, 10000 Zagreb</item>
      <item>Raiffeisenbank Austria d.d., OIB 53056966535, Magazinska cesta 69, 10000 Zagreb</item>
    </izvorni_sadrzaj>
    <derivirana_varijabla naziv="DomainObject.Predmet.OstaliListFormatedWithAdressOIB_1">
      <item>Marina Mesic, OIB 10204123809, Vajdin Vijenac 20, 10000 Zagreb</item>
      <item>Raiffeisenbank Austria d.d., OIB 53056966535, Magazinska cesta 69, 10000 Zagreb</item>
    </derivirana_varijabla>
  </DomainObject.Predmet.OstaliListFormatedWithAdressOIB>
  <DomainObject.Predmet.OstaliListNazivFormated>
    <izvorni_sadrzaj>
      <item>Marina Mesic</item>
      <item>Raiffeisenbank Austria d.d.</item>
    </izvorni_sadrzaj>
    <derivirana_varijabla naziv="DomainObject.Predmet.OstaliListNazivFormated_1">
      <item>Marina Mesic</item>
      <item>Raiffeisenbank Austria d.d.</item>
    </derivirana_varijabla>
  </DomainObject.Predmet.OstaliListNazivFormated>
  <DomainObject.Predmet.OstaliListNazivFormatedOIB>
    <izvorni_sadrzaj>
      <item>Marina Mesic, OIB 10204123809</item>
      <item>Raiffeisenbank Austria d.d., OIB 53056966535</item>
    </izvorni_sadrzaj>
    <derivirana_varijabla naziv="DomainObject.Predmet.OstaliListNazivFormatedOIB_1">
      <item>Marina Mesic, OIB 10204123809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2018.</izvorni_sadrzaj>
    <derivirana_varijabla naziv="DomainObject.Datum_1">16.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ADAPTA-MAR j.d.o.o.</izvorni_sadrzaj>
    <derivirana_varijabla naziv="DomainObject.Predmet.ProtustrankaIDrugi_1">ADAPTA-MAR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ADAPTA-MAR j.d.o.o., OIB 67367932694, Vajdin vijenac 20, 10000 Zagreb</izvorni_sadrzaj>
    <derivirana_varijabla naziv="DomainObject.Predmet.ProtustrankaIDrugiAdressOIB_1">ADAPTA-MAR j.d.o.o., OIB 67367932694, Vajdin vijenac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ADAPTA-MAR j.d.o.o.</item>
      <item>Marina Mesic</item>
      <item>Raiffeisenbank Austria d.d.</item>
      <item>Marina Mesic</item>
    </izvorni_sadrzaj>
    <derivirana_varijabla naziv="DomainObject.Predmet.SudioniciListNaziv_1">
      <item>FINA Regionalni centar Zagreb</item>
      <item>ADAPTA-MAR j.d.o.o.</item>
      <item>Marina Mesic</item>
      <item>Raiffeisenbank Austria d.d.</item>
      <item>Marina Mesic</item>
    </derivirana_varijabla>
  </DomainObject.Predmet.SudioniciListNaziv>
  <DomainObject.Predmet.SudioniciListAdressOIB>
    <izvorni_sadrzaj>
      <item>FINA Regionalni centar Zagreb, OIB 85821130368, Trg svibanjskih žrtava 1995. 1,10000 Zagreb</item>
      <item>ADAPTA-MAR j.d.o.o., OIB 67367932694, Vajdin vijenac 20,10000 Zagreb</item>
      <item>Marina Mesic, OIB 10204123809, Vajdin Vijenac 20,10000 Zagreb</item>
      <item>Raiffeisenbank Austria d.d., OIB 53056966535, Magazinska cesta 69,10000 Zagreb</item>
      <item>Marina Mesic, OIB 10204123809, Vajdin Vijenac 20,10000 Zagreb</item>
    </izvorni_sadrzaj>
    <derivirana_varijabla naziv="DomainObject.Predmet.SudioniciListAdressOIB_1">
      <item>FINA Regionalni centar Zagreb, OIB 85821130368, Trg svibanjskih žrtava 1995. 1,10000 Zagreb</item>
      <item>ADAPTA-MAR j.d.o.o., OIB 67367932694, Vajdin vijenac 20,10000 Zagreb</item>
      <item>Marina Mesic, OIB 10204123809, Vajdin Vijenac 20,10000 Zagreb</item>
      <item>Raiffeisenbank Austria d.d., OIB 53056966535, Magazinska cesta 69,10000 Zagreb</item>
      <item>Marina Mesic, OIB 10204123809, Vajdin Vijenac 20,10000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67367932694</item>
      <item>, OIB 10204123809</item>
      <item>, OIB 53056966535</item>
      <item>, OIB 10204123809</item>
    </izvorni_sadrzaj>
    <derivirana_varijabla naziv="DomainObject.Predmet.SudioniciListNazivOIB_1">
      <item>, OIB 85821130368</item>
      <item>, OIB 67367932694</item>
      <item>, OIB 10204123809</item>
      <item>, OIB 53056966535</item>
      <item>, OIB 10204123809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CAD15BC-E74D-433C-B90A-7B4F7763E01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707</properties:Words>
  <properties:Characters>3892</properties:Characters>
  <properties:Lines>83</properties:Lines>
  <properties:Paragraphs>26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4800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2018-02-13T13:13:00Z</dcterms:created>
  <dc:creator>gzubak</dc:creator>
  <cp:lastModifiedBy>Gordana Cvitković</cp:lastModifiedBy>
  <cp:lastPrinted>2018-02-01T08:35:00Z</cp:lastPrinted>
  <dcterms:modified xmlns:xsi="http://www.w3.org/2001/XMLSchema-instance" xsi:type="dcterms:W3CDTF">2018-02-16T10:00:00Z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