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2323" w:rsidR="005D7271" w:rsidP="005D7271" w:rsidRDefault="005D7271" w14:paraId="114524b" w14:textId="114524b">
      <w:pPr>
        <w:jc w:val="right"/>
        <w15:collapsed w:val="false"/>
      </w:pPr>
      <w:bookmarkStart w:name="_GoBack" w:id="0"/>
      <w:bookmarkEnd w:id="0"/>
      <w:r w:rsidRPr="00E92323">
        <w:t>2 St-</w:t>
      </w:r>
      <w:r w:rsidRPr="00E92323" w:rsidR="00FB048C">
        <w:t>68</w:t>
      </w:r>
      <w:r w:rsidRPr="00E92323">
        <w:t>/2019-</w:t>
      </w:r>
      <w:r w:rsidR="00B3217A">
        <w:t>56</w:t>
      </w:r>
    </w:p>
    <w:p w:rsidRPr="00E92323" w:rsidR="005D7271" w:rsidP="005D7271" w:rsidRDefault="005D7271">
      <w:pPr>
        <w:jc w:val="right"/>
      </w:pPr>
    </w:p>
    <w:p w:rsidRPr="00E92323" w:rsidR="005D7271" w:rsidP="005D7271" w:rsidRDefault="005D7271">
      <w:pPr>
        <w:jc w:val="right"/>
      </w:pPr>
    </w:p>
    <w:p w:rsidRPr="00E92323" w:rsidR="005D7271" w:rsidP="005D7271" w:rsidRDefault="005D7271">
      <w:pPr>
        <w:jc w:val="center"/>
      </w:pPr>
      <w:r w:rsidRPr="00E92323">
        <w:t>TABLICA ISPITANIH TRAŽBINA</w:t>
      </w:r>
    </w:p>
    <w:p w:rsidRPr="00E92323" w:rsidR="005D7271" w:rsidP="005D7271" w:rsidRDefault="005D7271">
      <w:pPr>
        <w:jc w:val="center"/>
      </w:pPr>
      <w:r w:rsidRPr="00E92323">
        <w:t xml:space="preserve">Po čl. 264. Stečajnog zakona </w:t>
      </w:r>
    </w:p>
    <w:p w:rsidRPr="00E92323" w:rsidR="005D7271" w:rsidP="005D7271" w:rsidRDefault="005D7271">
      <w:pPr>
        <w:jc w:val="center"/>
      </w:pPr>
      <w:r w:rsidRPr="00E92323">
        <w:t xml:space="preserve">(Ispitno ročište od </w:t>
      </w:r>
      <w:r w:rsidRPr="00E92323" w:rsidR="002D799E">
        <w:t>13. kolovoza</w:t>
      </w:r>
      <w:r w:rsidRPr="00E92323">
        <w:t xml:space="preserve"> 2019. u stečajnom postupku nad </w:t>
      </w:r>
    </w:p>
    <w:p w:rsidRPr="00E92323" w:rsidR="005D7271" w:rsidP="005D7271" w:rsidRDefault="002D799E">
      <w:pPr>
        <w:jc w:val="center"/>
      </w:pPr>
      <w:r w:rsidRPr="00E92323">
        <w:t xml:space="preserve">dužnikom </w:t>
      </w:r>
      <w:r w:rsidRPr="00E92323">
        <w:rPr>
          <w:bCs w:val="false"/>
        </w:rPr>
        <w:t>ULJANIK Proizvodnja opreme d.d.</w:t>
      </w:r>
      <w:r w:rsidR="006405B0">
        <w:rPr>
          <w:bCs w:val="false"/>
        </w:rPr>
        <w:t xml:space="preserve"> u stečaju</w:t>
      </w:r>
      <w:r w:rsidRPr="00E92323">
        <w:rPr>
          <w:bCs w:val="false"/>
        </w:rPr>
        <w:t xml:space="preserve"> Vodnjan, Željeznička 23, OIB: 66833856731</w:t>
      </w:r>
      <w:r w:rsidRPr="00E92323" w:rsidR="005D7271">
        <w:t>)</w:t>
      </w:r>
    </w:p>
    <w:p w:rsidRPr="00E92323" w:rsidR="005D7271" w:rsidP="005D7271" w:rsidRDefault="005D7271">
      <w:pPr>
        <w:jc w:val="center"/>
      </w:pPr>
    </w:p>
    <w:p w:rsidRPr="00E92323" w:rsidR="005D7271" w:rsidP="005D7271" w:rsidRDefault="005D7271">
      <w:pPr>
        <w:jc w:val="center"/>
      </w:pPr>
    </w:p>
    <w:p w:rsidRPr="00E92323" w:rsidR="005D7271" w:rsidP="005D7271" w:rsidRDefault="005D7271">
      <w:pPr>
        <w:tabs>
          <w:tab w:val="left" w:pos="3686"/>
        </w:tabs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RPr="00E92323" w:rsidR="00E92323" w:rsidTr="00E92323">
        <w:tc>
          <w:tcPr>
            <w:tcW w:w="1008" w:type="dxa"/>
            <w:vAlign w:val="center"/>
          </w:tcPr>
          <w:p w:rsidRPr="00E92323" w:rsidR="005D7271" w:rsidP="00E92323" w:rsidRDefault="005D7271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E92323">
              <w:rPr>
                <w:bCs w:val="false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E92323" w:rsidR="005D7271" w:rsidP="00E92323" w:rsidRDefault="005D7271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E92323">
              <w:rPr>
                <w:bCs w:val="false"/>
              </w:rPr>
              <w:t>Vjerovnik</w:t>
            </w:r>
          </w:p>
        </w:tc>
        <w:tc>
          <w:tcPr>
            <w:tcW w:w="2103" w:type="dxa"/>
            <w:vAlign w:val="center"/>
          </w:tcPr>
          <w:p w:rsidRPr="00E92323" w:rsidR="005D7271" w:rsidP="00E92323" w:rsidRDefault="005D7271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E92323">
              <w:rPr>
                <w:bCs w:val="false"/>
              </w:rPr>
              <w:t>Iznos prijavljene</w:t>
            </w:r>
          </w:p>
          <w:p w:rsidRPr="00E92323" w:rsidR="005D7271" w:rsidP="00E92323" w:rsidRDefault="005D7271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E92323">
              <w:rPr>
                <w:bCs w:val="false"/>
              </w:rPr>
              <w:t>tražbine (kn)</w:t>
            </w:r>
          </w:p>
        </w:tc>
        <w:tc>
          <w:tcPr>
            <w:tcW w:w="2121" w:type="dxa"/>
            <w:vAlign w:val="center"/>
          </w:tcPr>
          <w:p w:rsidRPr="00E92323" w:rsidR="005D7271" w:rsidP="00E92323" w:rsidRDefault="005D7271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E92323">
              <w:rPr>
                <w:iCs/>
              </w:rPr>
              <w:t>Iznos utvrđene tražbine (kn)</w:t>
            </w:r>
          </w:p>
        </w:tc>
        <w:tc>
          <w:tcPr>
            <w:tcW w:w="1478" w:type="dxa"/>
            <w:vAlign w:val="center"/>
          </w:tcPr>
          <w:p w:rsidRPr="00E92323" w:rsidR="005D7271" w:rsidP="00E92323" w:rsidRDefault="005D7271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E92323">
              <w:rPr>
                <w:iCs/>
              </w:rPr>
              <w:t>Iznos osporene tražbine (kn)</w:t>
            </w:r>
          </w:p>
        </w:tc>
        <w:tc>
          <w:tcPr>
            <w:tcW w:w="1624" w:type="dxa"/>
            <w:vAlign w:val="center"/>
          </w:tcPr>
          <w:p w:rsidRPr="00E92323" w:rsidR="005D7271" w:rsidP="00E92323" w:rsidRDefault="005D7271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E92323">
              <w:rPr>
                <w:iCs/>
              </w:rPr>
              <w:t>Osporavatelj</w:t>
            </w:r>
          </w:p>
        </w:tc>
        <w:tc>
          <w:tcPr>
            <w:tcW w:w="1615" w:type="dxa"/>
            <w:vAlign w:val="center"/>
          </w:tcPr>
          <w:p w:rsidRPr="00E92323" w:rsidR="005D7271" w:rsidP="00E92323" w:rsidRDefault="005D7271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E92323">
              <w:t>Isplatni red</w:t>
            </w:r>
          </w:p>
        </w:tc>
      </w:tr>
      <w:tr w:rsidRPr="00E92323" w:rsidR="00E92323" w:rsidTr="00E92323">
        <w:trPr>
          <w:trHeight w:val="1181"/>
        </w:trPr>
        <w:tc>
          <w:tcPr>
            <w:tcW w:w="1008" w:type="dxa"/>
            <w:vAlign w:val="center"/>
          </w:tcPr>
          <w:p w:rsidRPr="00E92323" w:rsidR="00AB16E0" w:rsidP="00E92323" w:rsidRDefault="00AB16E0">
            <w:pPr>
              <w:tabs>
                <w:tab w:val="left" w:pos="3686"/>
              </w:tabs>
              <w:jc w:val="center"/>
            </w:pPr>
            <w:r w:rsidRPr="00E92323">
              <w:t>1.</w:t>
            </w:r>
          </w:p>
        </w:tc>
        <w:tc>
          <w:tcPr>
            <w:tcW w:w="4374" w:type="dxa"/>
            <w:vAlign w:val="center"/>
          </w:tcPr>
          <w:p w:rsidRPr="00E92323" w:rsidR="009B2C18" w:rsidP="009B2C18" w:rsidRDefault="009B2C18">
            <w:pPr>
              <w:tabs>
                <w:tab w:val="left" w:pos="3686"/>
              </w:tabs>
              <w:jc w:val="center"/>
            </w:pPr>
            <w:r w:rsidRPr="00E92323">
              <w:t>ANDRIJANČIĆ MARIO</w:t>
            </w:r>
          </w:p>
          <w:p w:rsidRPr="00E92323" w:rsidR="009B2C18" w:rsidP="009B2C18" w:rsidRDefault="009B2C18">
            <w:pPr>
              <w:tabs>
                <w:tab w:val="left" w:pos="3686"/>
              </w:tabs>
              <w:jc w:val="center"/>
            </w:pPr>
            <w:r w:rsidRPr="00E92323">
              <w:t>Grandići, Grandići 15</w:t>
            </w:r>
          </w:p>
          <w:p w:rsidRPr="00E92323" w:rsidR="00AB16E0" w:rsidP="009B2C18" w:rsidRDefault="009B2C18">
            <w:pPr>
              <w:tabs>
                <w:tab w:val="left" w:pos="3686"/>
              </w:tabs>
              <w:jc w:val="center"/>
            </w:pPr>
            <w:r w:rsidRPr="00E92323">
              <w:t>OIB: 63677107508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35.629,32</w:t>
            </w:r>
          </w:p>
          <w:p w:rsidRPr="00E92323" w:rsidR="00AB16E0" w:rsidP="00E92323" w:rsidRDefault="00AB16E0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35.629,32</w:t>
            </w:r>
          </w:p>
          <w:p w:rsidRPr="00E92323" w:rsidR="00AB16E0" w:rsidP="00E92323" w:rsidRDefault="00AB16E0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Pr="00E92323" w:rsidR="00AB16E0" w:rsidP="00E92323" w:rsidRDefault="00282582">
            <w:pPr>
              <w:tabs>
                <w:tab w:val="left" w:pos="3686"/>
              </w:tabs>
              <w:jc w:val="center"/>
            </w:pPr>
            <w:r>
              <w:t>0,00</w:t>
            </w:r>
          </w:p>
        </w:tc>
        <w:tc>
          <w:tcPr>
            <w:tcW w:w="1624" w:type="dxa"/>
            <w:vAlign w:val="center"/>
          </w:tcPr>
          <w:p w:rsidRPr="00E92323" w:rsidR="00AB16E0" w:rsidP="00E92323" w:rsidRDefault="00AB16E0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Pr="00E92323" w:rsidR="00AB16E0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I. viši 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2.</w:t>
            </w:r>
          </w:p>
        </w:tc>
        <w:tc>
          <w:tcPr>
            <w:tcW w:w="437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ANTONČIĆ MARIO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Pula, Ulica Dolinka 66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OIB: 44728496105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17.051,69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17.051,69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3.</w:t>
            </w:r>
          </w:p>
        </w:tc>
        <w:tc>
          <w:tcPr>
            <w:tcW w:w="437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BANČIĆ DALIBOR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Rade Končara 1, Višnjan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OIB:85958466349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1.347,87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1.347,87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4.</w:t>
            </w:r>
          </w:p>
        </w:tc>
        <w:tc>
          <w:tcPr>
            <w:tcW w:w="437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BANKOVIĆ ARMANDO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Vodnjan, Rudarska ul. 10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OIB: 62516545544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395.735,76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395.735,76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5.</w:t>
            </w:r>
          </w:p>
        </w:tc>
        <w:tc>
          <w:tcPr>
            <w:tcW w:w="437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BANKOVIĆ IVAN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 xml:space="preserve">Ulica Rimske Centurijacije 10, Pula 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OIB: 21967919183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4.300,54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4.300,54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lastRenderedPageBreak/>
              <w:t>6.</w:t>
            </w:r>
          </w:p>
        </w:tc>
        <w:tc>
          <w:tcPr>
            <w:tcW w:w="437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BANKOVIĆ NADA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Vodnjan, Rudarska ul. 10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OIB: 11251005914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86.338,81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86.338,81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7.</w:t>
            </w:r>
          </w:p>
        </w:tc>
        <w:tc>
          <w:tcPr>
            <w:tcW w:w="437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BARBANČIĆ DAVOR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Pula, Jeromelina ulica 57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OIB: 30912567124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186.520,25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186.520,25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8.</w:t>
            </w:r>
          </w:p>
        </w:tc>
        <w:tc>
          <w:tcPr>
            <w:tcW w:w="437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BARETIĆ DRAGAN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 xml:space="preserve">Marčana 538, Marčana 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OIB: 38681575839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8.867,37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8.867,37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BARTULA ZDRAVKO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Pula, Divkovićeva ulica 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52886977222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87.836,43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87.836,43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BELTRAME MAURO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Štrped 14, Vinkuran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43550704196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8.171,28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8.171,28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BENČIĆ LIVIO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Vidrijanski put 12, Pula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OIB:95293802170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3.758,33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3.758,33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BEŠIĆ DEJAN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Radeki-Polje 51, Loborika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75256139486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8.125,25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8.125,25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BEŠIĆ FARUK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Radeki-Polje 51, Loborika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OIB:53117487465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15.883,19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15.883,19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BISSI SANDRO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Bale, Rovinjska 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45003017865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26.453,44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26.453,44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IGOR BLAŠKOVIĆ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Krnica, Krnica 57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18065008099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13.371,51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13.371,51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BORINA MARIJAN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Loborika, Loborika 79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17538262686</w:t>
            </w:r>
          </w:p>
        </w:tc>
        <w:tc>
          <w:tcPr>
            <w:tcW w:w="2103" w:type="dxa"/>
            <w:vAlign w:val="center"/>
          </w:tcPr>
          <w:p w:rsidR="002E7FC8" w:rsidP="006102AA" w:rsidRDefault="002E7FC8">
            <w:pPr>
              <w:tabs>
                <w:tab w:val="left" w:pos="3686"/>
              </w:tabs>
              <w:jc w:val="center"/>
            </w:pPr>
          </w:p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262.500,00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92323" w:rsidR="008E469D" w:rsidP="002E7FC8" w:rsidRDefault="002E7FC8">
            <w:pPr>
              <w:tabs>
                <w:tab w:val="left" w:pos="3686"/>
              </w:tabs>
              <w:jc w:val="center"/>
            </w:pPr>
            <w:r>
              <w:t>44</w:t>
            </w:r>
            <w:r w:rsidRPr="002E7FC8">
              <w:t>.</w:t>
            </w:r>
            <w:r>
              <w:t>093</w:t>
            </w:r>
            <w:r w:rsidRPr="002E7FC8">
              <w:t>,7</w:t>
            </w:r>
            <w:r>
              <w:t>9</w:t>
            </w:r>
          </w:p>
        </w:tc>
        <w:tc>
          <w:tcPr>
            <w:tcW w:w="1478" w:type="dxa"/>
            <w:vAlign w:val="center"/>
          </w:tcPr>
          <w:p w:rsidR="008E469D" w:rsidP="008E469D" w:rsidRDefault="002E7FC8">
            <w:pPr>
              <w:jc w:val="center"/>
            </w:pPr>
            <w:r w:rsidRPr="002E7FC8">
              <w:t>218.406,21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2E7FC8">
            <w:pPr>
              <w:tabs>
                <w:tab w:val="left" w:pos="3686"/>
              </w:tabs>
              <w:jc w:val="center"/>
            </w:pPr>
            <w:r>
              <w:t>Stečajni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BOŠNJAK VLATKO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Ul. Biasoletto 90, VODNJAN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91178756465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2.315,86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2.315,86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BUIĆ FLORIJAN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Marčana, Marčana 267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18354557364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30.107,75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30.107,75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BULEŠIĆ PATRIK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Svetvinčenat, Štokovci, Štokovci 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17638875771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51.861,34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51.861,34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BURŠIĆ EDI  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Smoljanci 30, Smoljanci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06710327856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5.179,88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5.179,88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BURŠIĆ MAURO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Svetvinčenat, Čabrunići, Čabrunići 90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87828669308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116.315,12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116.315,12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CETINA ALEKS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Marčana, Divšići, Cetinići 40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31923262098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70.233,54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70.233,54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CETINA JADRANKA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Marčana, Divšići, Cetinići 37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44579400793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42.338,55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42.338,55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CETINA MIHAEL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Sveti Kirin 40, Cukrići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66037545028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14.605,99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14.605,99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CRNKOVIĆ FULVIA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Istarska ulica 22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28310086335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78.867,61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78.867,61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ĆORIĆ GORDAN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Ul. 1. maja 48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90626039962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65.805,72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65.805,72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DEBELJUH EDUARD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Debeljuhi 1/C, Debeljuhi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OIB: 45819607540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24.356,15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24.356,15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DEBELJUH KRISTIJAN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Debeljuhi 3, Debeljuhi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51741177314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13.392,83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13.392,83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DIVKOVIĆ GORAN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Narodni Trg 2, Vodnjan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82090338757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6.280,50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6.280,50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DRMEŠIĆ ZDENKO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Režanci, Režanci 50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77876298288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61.574,12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61.574,12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ĐAKOVIĆ ĐURO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Ul. S. Martin 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86312105883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18.502,46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18.502,46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FERLIN MLADEN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Fažanska cesta 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72428193630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59.444,26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59.444,26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FORNAŽAR ELVIS       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Činzebi 44, Zajci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98372003900</w:t>
            </w:r>
          </w:p>
        </w:tc>
        <w:tc>
          <w:tcPr>
            <w:tcW w:w="2103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9.732,92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6102AA" w:rsidR="006102AA" w:rsidP="006102AA" w:rsidRDefault="006102AA">
            <w:pPr>
              <w:tabs>
                <w:tab w:val="left" w:pos="3686"/>
              </w:tabs>
              <w:jc w:val="center"/>
            </w:pPr>
            <w:r w:rsidRPr="006102AA">
              <w:t>9.732,92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FRANČULA DRAGAN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Žminj, Varoš, Varož 12/c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26682583185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36.164,42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36.164,42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GIACHIN ARMANDO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Ul. S. Caterina 34, Vodnjan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66076773889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26.550,18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26.550,18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GREGORIĆ MARIO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L. Manzin 27, Vodnjan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94192165460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6.183,72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6.183,72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GULJAŠ ROBERT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Cernecca D. 8, Bale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 OIB: 05483961434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14.199,09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14.199,09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HAVIĆ ESMIR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Raša, Maršala Tita 21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98403131185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46.022,40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46.022,40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39.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HRVAT ZVONKO   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Prilaz Vala 8, LABIN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86165782718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10.084,12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10.084,12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JEGER IVICA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Ulica Lumel 36, Galižana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OIB:29787174749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196,57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196,57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JELENIĆ ZORAN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Svetvinčenat, Svetvičenat 86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11976792797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103.600,96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103.600,96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KAPETANOVIĆ SINIŠA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Rovinj, Fažanska 19/B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65132356385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49.036,04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49.036,04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KERSAN NIVES         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Kersani 31, Bibići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92356744284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54.529,77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54.529,77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KOLIĆ AURO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Bale, Cernecca D. 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85382617893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93.723,77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93.723,77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KOLIĆ KLAUDIO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Ul. Biasoletto 56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16710152897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65.325,75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65.325,75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KONTOŠIĆ FRANKO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Gajana 40, Gajana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94523236757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7.802,87</w:t>
            </w:r>
          </w:p>
          <w:p w:rsidRPr="00E92323" w:rsidR="008E469D" w:rsidP="00D12A88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7.802,87</w:t>
            </w:r>
          </w:p>
          <w:p w:rsidRPr="00E92323" w:rsidR="008E469D" w:rsidP="00D12A88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KRALJIĆ MATIJA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Rovinjska 10, Bale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34756770079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8.717,52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8.717,52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KRANJC DINO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Ulica 43. Istarske divizije 12, Pula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40706744670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1.751,54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1.751,54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49.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KREŠIĆ DALIBOR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Trgovačka ul. 41, Vodnjan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OIB: 49633057863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13.879,53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13.879,53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KREŠIĆ PETAR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Trgovačka ul. 40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99021632819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64.514,10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64.514,10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KRIŽMAN LUKA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Vodnjanska cesta 7, Pula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OIB:78968742206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19.380,09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19.380,09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KUFTIĆ DAMIR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Marčana, Orbanići, Kuftići 37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91359992238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7.334,01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7.334,01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KUHAR ANDREJ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Put Sv. Elizeja 39, FAŽANA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OIB:55076050493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19.318,27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19.318,27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KUTIĆ MATEO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Bibići, Bibići 32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44483977645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35.907,44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35.907,44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LEIKAUFF JAN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Bankovići 51, Juršići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72549128139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2.661,85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2.661,85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LJEVAR FRANJO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Istarska ulica 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48678151317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62.987,22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62.987,22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MACAN ĐILDO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Svetvinčenat, Pusti, Pusti 15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15874586457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93.882,72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93.882,72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MACUKA SINIŠA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Put za Kanalić 37, Štinjan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39944268670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29.796,04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29.796,04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59.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MALČIĆ ŽELJKO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Krležina ulica 39, Pula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OIB: 74645160094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12.770,28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12.770,28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MARIĆ ADRIJANO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Bunarska cesta 73, PULA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47972248290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10.904,20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10.904,20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MARKOVIĆ MANUEL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Raša, Krapan, Krapan 31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51010669104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50.072,55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50.072,55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MATIKA EDI        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Lukovica 37, Žminj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91780670459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11.019,22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11.019,22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MATIKA GORAN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Lukovica 37, ŽMINJ, 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OIB: 82993408080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4.427,28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4.427,28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MATIKA ZORAN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Gradišće 8, Gradišće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OIB: 59727910819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162.952,37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162.952,37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MEJAK LIDIJA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Pula, Bunarska cesta 70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48308588501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79.664,43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79.664,43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MIČIĆ MIROSLAV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Ul. 16. januara 47, Vodnjan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54326965477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8.404,63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8.404,63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MILOVAN MATIA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Pula, Gortanova ulica 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04900184395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19.762,58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19.762,58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MILOVAN VALTER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Pula, Gortanova ulica 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19925783126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56.200,62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56.200,62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69.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MIRKOVIĆ NADIR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Pula, Širolina ulica 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95205101857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200.192,67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200.192,67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MIŠIĆ MATIJA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Ul. Mije Percana 44a, Rakalj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OIB:82151534755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4.639,18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4.639,18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MODRUŠAN NENAD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Mužini 20a, MUŽINI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16508114660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10.228,44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10.228,44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MOŠNJA DRAGICA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Ul. Angelo Ceccon 19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05258925392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77.029,64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77.029,64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MRKALJEVIĆ VINKO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Narodni Trg 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43440555360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45.594,18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45.594,18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OPAČAK SINIŠA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Ul. Biasoletto 82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80582447274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69.949,05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69.949,05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PAJKOVIĆ ERMIN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Juršići 28, Juršići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59325095334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7.871,69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7.871,69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PAUS MIHA         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Ulica Borik 48, Pula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76018847474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3.750,33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3.750,33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PAVLIĆ MORENO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Barban, Orihi, Orihi 40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80282649127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88.989,87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88.989,87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PERKOVIĆ LJUBOMIR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Svetvinčenat, Krase 115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51672929644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88.963,09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88.963,09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79.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PERŠIĆ ZLATKO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Svetvičenat 10, Svetvičenat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OIB:20518650626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90.887,69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90.887,69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PUH MIRO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Svetvinčenat, Svetvičenat 100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25984029768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19.755,98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19.755,98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RADOLOVIĆ DALIBOR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Marčana 463, Marčana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78904639683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137.234,32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137.234,32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RAHMONAJ ROBERT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Mlinska ul. 2, Vodnjan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62871587780</w:t>
            </w:r>
          </w:p>
        </w:tc>
        <w:tc>
          <w:tcPr>
            <w:tcW w:w="2103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5.076,58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D12A88" w:rsidR="00D12A88" w:rsidP="00D12A88" w:rsidRDefault="00D12A88">
            <w:pPr>
              <w:tabs>
                <w:tab w:val="left" w:pos="3686"/>
              </w:tabs>
              <w:jc w:val="center"/>
            </w:pPr>
            <w:r w:rsidRPr="00D12A88">
              <w:t>5.076,58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RAJKO TOMISLAV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Pula, Dobricheva ulica 35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65129055290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89.597,28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89.597,28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RAJKOVIĆ TONI    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Krnica 25, KRNICA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97879280461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1.751,54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1.751,54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ROJNIĆ ŽELJKO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Svetvinčenat, Pajkovići, Pajkovići 15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40064082756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53.085,22</w:t>
            </w:r>
          </w:p>
          <w:p w:rsidRPr="00E92323" w:rsidR="008E469D" w:rsidP="00E82AE5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53.085,22</w:t>
            </w:r>
          </w:p>
          <w:p w:rsidRPr="00E92323" w:rsidR="008E469D" w:rsidP="00E82AE5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ROJNIĆ MARČELO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Barban, Melnica, Grabri 34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44107000575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76.204,55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76.204,55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SILJAN ALEKS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Marčana 41, Marčana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50073766071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7.282,17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7.282,17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STIPETIĆ IVAN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Željeznička ul. 15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06830660935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41.439,07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41.439,07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89.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STOJIĆ ĐINA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Pula, Paduljski put 45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OIB:41084089310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99.618,49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99.618,49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ŠAIN DIONORA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Uskočka ulica 24, Pula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92393073605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73.397,40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73.397,40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ŠAJINA SANJA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Kacana (stancija) 26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04143040765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103.957,20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103.957,20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ŠARIĆ LIVIO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Vodnjan, Fažanska cesta 15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41875926535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114.966,01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114.966,01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ŠIŠA MANUEL    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Kavran 67, Kavran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88021860713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3.418,02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3.418,02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ŠIŠA VLADO          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Kavran 67, Kavran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OIB: 75733842340</w:t>
            </w:r>
          </w:p>
        </w:tc>
        <w:tc>
          <w:tcPr>
            <w:tcW w:w="2103" w:type="dxa"/>
            <w:vAlign w:val="center"/>
          </w:tcPr>
          <w:p w:rsidRPr="00E92323" w:rsidR="008E469D" w:rsidP="00784638" w:rsidRDefault="00784638">
            <w:pPr>
              <w:tabs>
                <w:tab w:val="left" w:pos="3686"/>
              </w:tabs>
              <w:jc w:val="center"/>
            </w:pPr>
            <w:r w:rsidRPr="00784638">
              <w:t>37.374,13</w:t>
            </w:r>
          </w:p>
        </w:tc>
        <w:tc>
          <w:tcPr>
            <w:tcW w:w="2121" w:type="dxa"/>
            <w:vAlign w:val="center"/>
          </w:tcPr>
          <w:p w:rsidRPr="00E92323" w:rsidR="008E469D" w:rsidP="00784638" w:rsidRDefault="00784638">
            <w:pPr>
              <w:tabs>
                <w:tab w:val="left" w:pos="3686"/>
              </w:tabs>
              <w:jc w:val="center"/>
            </w:pPr>
            <w:r w:rsidRPr="00784638">
              <w:t>37.374,13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ŠUGAR ALDO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Krnica, Mali Vareški, Mali Vareški 14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79976694587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93.983,74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93.983,74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15D2F">
            <w:pPr>
              <w:jc w:val="center"/>
            </w:pPr>
            <w:r>
              <w:t>200.000,00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15D2F">
            <w:pPr>
              <w:tabs>
                <w:tab w:val="left" w:pos="3686"/>
              </w:tabs>
              <w:jc w:val="center"/>
            </w:pPr>
            <w:r>
              <w:t>Stečajni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ŠULENTIĆ KREŠIMIR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Pomer 211, POMER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10978627777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815D2F">
            <w:pPr>
              <w:tabs>
                <w:tab w:val="left" w:pos="3686"/>
              </w:tabs>
              <w:jc w:val="center"/>
            </w:pPr>
            <w:r>
              <w:t>56.774,86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815D2F" w:rsidP="00815D2F" w:rsidRDefault="00815D2F">
            <w:pPr>
              <w:tabs>
                <w:tab w:val="left" w:pos="3686"/>
              </w:tabs>
              <w:jc w:val="center"/>
            </w:pPr>
            <w:r>
              <w:t>56.774,86</w:t>
            </w:r>
          </w:p>
          <w:p w:rsidRPr="00E92323" w:rsidR="008E469D" w:rsidP="00815D2F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TERLEVIĆ VALTER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Ulica Valcereš 11, ŠTINJAN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47058468798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4.105,73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4.105,73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TONC ANA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Pula, Ulica Vidikovac 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69856285697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11.919,13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11.919,13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99.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UDOVIČIĆ DARKO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Ulica Škokovica 1, Pula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71635510845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39.273,69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39.273,69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UGULIN DEAN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Rovinj, Girolama Curta 11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09431663500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83.436,93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83.436,93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UKOTA DENIS 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Ul. 16. januara 28, VODNJAN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19299666873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29.222,63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29.222,63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VALIĆ DAVOR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Pula, Ulica Škokovica 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87700925004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68.700,83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68.700,83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VATOVAC LEO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Svetvičenat 38, Svetvičenat 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97524814929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5.216,09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5.216,09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VRATOVIĆ ENCO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 Pula, Varaždinska ulica 31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29320755437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66.056,01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66.056,01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105.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 xml:space="preserve">VRH PAULO   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Argonautska ulica 10, Pula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58543954916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182.371,41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182.371,41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106.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ŽAGRIĆ HELENA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Grizili 23, Mužini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14717385966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20.349,65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20.349,65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107.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ŽAGRIĆ LUŠETIĆ PATRICIA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Cerovlje, Previž, Juršići 42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55541278322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24.994,02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24.994,02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108.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ŽAMPERA NIVES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Fažana, Ul. Matija Vlačić-Flacius 17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92899721315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5.375,23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5.375,23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109.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ŽGOMBA MARKO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Grandići 8c, Grandići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24353799628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5.729,05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5.729,05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110.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ŽUFIĆ NENAD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Žminj, Gradišće, Gradišće 13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33781043091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93.821,48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93.821,48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111.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BRANKA GRABOVAC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Zagreb, Grašćica 6A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57930518010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8.226,49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8.226,49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112.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JOSIP KLIMAN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Žminj, Lukovica 38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19139689319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53.321,19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53.321,19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113.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HRVATSKI ZAVOD ZA MIROVINSKO OSIGURANJE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Zagreb, Mihanićeva 13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Područni ured Pula, Danteov trg 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84397956623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352.794,44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352.794,44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114.</w:t>
            </w:r>
          </w:p>
        </w:tc>
        <w:tc>
          <w:tcPr>
            <w:tcW w:w="4374" w:type="dxa"/>
            <w:vAlign w:val="center"/>
          </w:tcPr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AGENCIJA ZA OSIGURANJE RADNIČKIH TRAŽBINA</w:t>
            </w:r>
          </w:p>
          <w:p w:rsidR="008E469D" w:rsidP="008E469D" w:rsidRDefault="008E469D">
            <w:pPr>
              <w:tabs>
                <w:tab w:val="left" w:pos="3686"/>
              </w:tabs>
              <w:jc w:val="center"/>
            </w:pPr>
            <w:r>
              <w:t>Zagreb, Frankopanska 11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>
              <w:t>OIB: 04323472109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1.018.677,37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1.018.677,37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ED2A13">
              <w:t>I. viši</w:t>
            </w:r>
          </w:p>
        </w:tc>
      </w:tr>
      <w:tr w:rsidRPr="00E92323" w:rsidR="00282582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282582" w:rsidP="00282582" w:rsidRDefault="00282582">
            <w:pPr>
              <w:tabs>
                <w:tab w:val="left" w:pos="3686"/>
              </w:tabs>
              <w:jc w:val="center"/>
            </w:pPr>
            <w:r w:rsidRPr="00E92323">
              <w:t>115.</w:t>
            </w:r>
          </w:p>
        </w:tc>
        <w:tc>
          <w:tcPr>
            <w:tcW w:w="4374" w:type="dxa"/>
            <w:vAlign w:val="center"/>
          </w:tcPr>
          <w:p w:rsidR="00282582" w:rsidP="00282582" w:rsidRDefault="00282582">
            <w:pPr>
              <w:tabs>
                <w:tab w:val="left" w:pos="3686"/>
              </w:tabs>
              <w:jc w:val="center"/>
            </w:pPr>
            <w:r>
              <w:t>REPUBLIKA HRVATSKA, MINISTARSTVO</w:t>
            </w:r>
          </w:p>
          <w:p w:rsidR="00282582" w:rsidP="00282582" w:rsidRDefault="00282582">
            <w:pPr>
              <w:tabs>
                <w:tab w:val="left" w:pos="3686"/>
              </w:tabs>
              <w:jc w:val="center"/>
            </w:pPr>
            <w:r>
              <w:t>FINANCIJA, POREZNA UPRAVA</w:t>
            </w:r>
          </w:p>
          <w:p w:rsidR="00282582" w:rsidP="00282582" w:rsidRDefault="00282582">
            <w:pPr>
              <w:tabs>
                <w:tab w:val="left" w:pos="3686"/>
              </w:tabs>
              <w:jc w:val="center"/>
            </w:pPr>
            <w:r>
              <w:t>Zagreb, Katančićeva 5</w:t>
            </w:r>
          </w:p>
          <w:p w:rsidRPr="00E92323" w:rsidR="00282582" w:rsidP="00282582" w:rsidRDefault="00282582">
            <w:pPr>
              <w:tabs>
                <w:tab w:val="left" w:pos="3686"/>
              </w:tabs>
              <w:jc w:val="center"/>
            </w:pPr>
            <w:r>
              <w:t>OIB: 18683136487</w:t>
            </w:r>
          </w:p>
        </w:tc>
        <w:tc>
          <w:tcPr>
            <w:tcW w:w="2103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1.734.707,65</w:t>
            </w:r>
          </w:p>
          <w:p w:rsidRPr="00E92323" w:rsidR="00282582" w:rsidP="00282582" w:rsidRDefault="00282582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E82AE5" w:rsidR="00E82AE5" w:rsidP="00E82AE5" w:rsidRDefault="00E82AE5">
            <w:pPr>
              <w:tabs>
                <w:tab w:val="left" w:pos="3686"/>
              </w:tabs>
              <w:jc w:val="center"/>
            </w:pPr>
            <w:r w:rsidRPr="00E82AE5">
              <w:t>1.734.707,65</w:t>
            </w:r>
          </w:p>
          <w:p w:rsidRPr="00E92323" w:rsidR="00282582" w:rsidP="00282582" w:rsidRDefault="00282582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282582" w:rsidP="008E469D" w:rsidRDefault="00282582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282582" w:rsidP="00282582" w:rsidRDefault="00282582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Pr="00E92323" w:rsidR="00282582" w:rsidP="00282582" w:rsidRDefault="00E82AE5">
            <w:pPr>
              <w:tabs>
                <w:tab w:val="left" w:pos="3686"/>
              </w:tabs>
              <w:jc w:val="center"/>
            </w:pPr>
            <w:r>
              <w:t>I.</w:t>
            </w:r>
            <w:r w:rsidR="008E469D">
              <w:t xml:space="preserve"> viši</w:t>
            </w:r>
          </w:p>
        </w:tc>
      </w:tr>
      <w:tr w:rsidRPr="00E92323" w:rsidR="00E82AE5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E82AE5" w:rsidP="00282582" w:rsidRDefault="00015A7A">
            <w:pPr>
              <w:tabs>
                <w:tab w:val="left" w:pos="3686"/>
              </w:tabs>
              <w:jc w:val="center"/>
            </w:pPr>
            <w:r>
              <w:t>115.</w:t>
            </w:r>
          </w:p>
        </w:tc>
        <w:tc>
          <w:tcPr>
            <w:tcW w:w="4374" w:type="dxa"/>
            <w:vAlign w:val="center"/>
          </w:tcPr>
          <w:p w:rsidR="00015A7A" w:rsidP="00015A7A" w:rsidRDefault="00015A7A">
            <w:pPr>
              <w:tabs>
                <w:tab w:val="left" w:pos="3686"/>
              </w:tabs>
              <w:jc w:val="center"/>
            </w:pPr>
            <w:r>
              <w:t>REPUBLIKA HRVATSKA, MINISTARSTVO</w:t>
            </w:r>
          </w:p>
          <w:p w:rsidR="00015A7A" w:rsidP="00015A7A" w:rsidRDefault="00015A7A">
            <w:pPr>
              <w:tabs>
                <w:tab w:val="left" w:pos="3686"/>
              </w:tabs>
              <w:jc w:val="center"/>
            </w:pPr>
            <w:r>
              <w:t>FINANCIJA, POREZNA UPRAVA</w:t>
            </w:r>
          </w:p>
          <w:p w:rsidR="00015A7A" w:rsidP="00015A7A" w:rsidRDefault="00015A7A">
            <w:pPr>
              <w:tabs>
                <w:tab w:val="left" w:pos="3686"/>
              </w:tabs>
              <w:jc w:val="center"/>
            </w:pPr>
            <w:r>
              <w:t>Zagreb, Katančićeva 5</w:t>
            </w:r>
          </w:p>
          <w:p w:rsidR="00E82AE5" w:rsidP="00015A7A" w:rsidRDefault="00015A7A">
            <w:pPr>
              <w:tabs>
                <w:tab w:val="left" w:pos="3686"/>
              </w:tabs>
              <w:jc w:val="center"/>
            </w:pPr>
            <w:r>
              <w:t>OIB: 18683136487</w:t>
            </w:r>
          </w:p>
        </w:tc>
        <w:tc>
          <w:tcPr>
            <w:tcW w:w="2103" w:type="dxa"/>
            <w:vAlign w:val="center"/>
          </w:tcPr>
          <w:p w:rsidRPr="00015A7A" w:rsidR="00015A7A" w:rsidP="00015A7A" w:rsidRDefault="00015A7A">
            <w:pPr>
              <w:tabs>
                <w:tab w:val="left" w:pos="3686"/>
              </w:tabs>
              <w:jc w:val="center"/>
            </w:pPr>
            <w:r w:rsidRPr="00015A7A">
              <w:t>216.134,64</w:t>
            </w:r>
          </w:p>
          <w:p w:rsidRPr="007651E8" w:rsidR="00E82AE5" w:rsidP="00282582" w:rsidRDefault="00E82AE5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015A7A" w:rsidR="00015A7A" w:rsidP="00015A7A" w:rsidRDefault="00015A7A">
            <w:pPr>
              <w:tabs>
                <w:tab w:val="left" w:pos="3686"/>
              </w:tabs>
              <w:jc w:val="center"/>
            </w:pPr>
            <w:r w:rsidRPr="00015A7A">
              <w:t>216.134,64</w:t>
            </w:r>
          </w:p>
          <w:p w:rsidRPr="007651E8" w:rsidR="00E82AE5" w:rsidP="00282582" w:rsidRDefault="00E82AE5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Pr="00843704" w:rsidR="00E82AE5" w:rsidP="008E469D" w:rsidRDefault="00015A7A">
            <w:pPr>
              <w:jc w:val="center"/>
            </w:pPr>
            <w:r>
              <w:t>0,00</w:t>
            </w:r>
          </w:p>
        </w:tc>
        <w:tc>
          <w:tcPr>
            <w:tcW w:w="1624" w:type="dxa"/>
            <w:vAlign w:val="center"/>
          </w:tcPr>
          <w:p w:rsidRPr="00E92323" w:rsidR="00E82AE5" w:rsidP="00282582" w:rsidRDefault="00E82AE5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E82AE5" w:rsidP="00282582" w:rsidRDefault="00015A7A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E92323" w:rsidR="00282582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282582" w:rsidP="00282582" w:rsidRDefault="00015A7A">
            <w:pPr>
              <w:tabs>
                <w:tab w:val="left" w:pos="3686"/>
              </w:tabs>
              <w:jc w:val="center"/>
            </w:pPr>
            <w:r>
              <w:t>116</w:t>
            </w:r>
            <w:r w:rsidRPr="00E92323" w:rsidR="00282582">
              <w:t>.</w:t>
            </w:r>
          </w:p>
        </w:tc>
        <w:tc>
          <w:tcPr>
            <w:tcW w:w="4374" w:type="dxa"/>
            <w:vAlign w:val="center"/>
          </w:tcPr>
          <w:p w:rsidR="001960FE" w:rsidP="001960FE" w:rsidRDefault="001960FE">
            <w:pPr>
              <w:tabs>
                <w:tab w:val="left" w:pos="3686"/>
              </w:tabs>
              <w:jc w:val="center"/>
            </w:pPr>
            <w:r>
              <w:t>EUROTEHNIKA d.o.o.</w:t>
            </w:r>
          </w:p>
          <w:p w:rsidR="001960FE" w:rsidP="001960FE" w:rsidRDefault="001960FE">
            <w:pPr>
              <w:tabs>
                <w:tab w:val="left" w:pos="3686"/>
              </w:tabs>
              <w:jc w:val="center"/>
            </w:pPr>
            <w:r>
              <w:t>Zagreb, Samoborska cesta 241</w:t>
            </w:r>
          </w:p>
          <w:p w:rsidRPr="00E92323" w:rsidR="00282582" w:rsidP="001960FE" w:rsidRDefault="001960FE">
            <w:pPr>
              <w:tabs>
                <w:tab w:val="left" w:pos="3686"/>
              </w:tabs>
              <w:jc w:val="center"/>
            </w:pPr>
            <w:r>
              <w:t>OIB: 42818468021</w:t>
            </w:r>
          </w:p>
        </w:tc>
        <w:tc>
          <w:tcPr>
            <w:tcW w:w="2103" w:type="dxa"/>
            <w:vAlign w:val="center"/>
          </w:tcPr>
          <w:p w:rsidRPr="00E92323" w:rsidR="00282582" w:rsidP="00282582" w:rsidRDefault="007651E8">
            <w:pPr>
              <w:tabs>
                <w:tab w:val="left" w:pos="3686"/>
              </w:tabs>
              <w:jc w:val="center"/>
            </w:pPr>
            <w:r w:rsidRPr="007651E8">
              <w:t>43.510,13</w:t>
            </w:r>
          </w:p>
        </w:tc>
        <w:tc>
          <w:tcPr>
            <w:tcW w:w="2121" w:type="dxa"/>
            <w:vAlign w:val="center"/>
          </w:tcPr>
          <w:p w:rsidRPr="00E92323" w:rsidR="00282582" w:rsidP="00282582" w:rsidRDefault="007651E8">
            <w:pPr>
              <w:tabs>
                <w:tab w:val="left" w:pos="3686"/>
              </w:tabs>
              <w:jc w:val="center"/>
            </w:pPr>
            <w:r w:rsidRPr="007651E8">
              <w:t>43.510,13</w:t>
            </w:r>
          </w:p>
        </w:tc>
        <w:tc>
          <w:tcPr>
            <w:tcW w:w="1478" w:type="dxa"/>
            <w:vAlign w:val="center"/>
          </w:tcPr>
          <w:p w:rsidR="00282582" w:rsidP="008E469D" w:rsidRDefault="00282582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282582" w:rsidP="00282582" w:rsidRDefault="00282582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Pr="00E92323" w:rsidR="00282582" w:rsidP="00282582" w:rsidRDefault="008E469D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117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ŠKAMP d.o.o.</w:t>
            </w:r>
          </w:p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Pula, Creska 12</w:t>
            </w:r>
          </w:p>
          <w:p w:rsidRPr="00E92323" w:rsidR="008E469D" w:rsidP="007651E8" w:rsidRDefault="007651E8">
            <w:pPr>
              <w:tabs>
                <w:tab w:val="left" w:pos="3686"/>
              </w:tabs>
              <w:jc w:val="center"/>
            </w:pPr>
            <w:r>
              <w:t>OIB: 02916829240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2.625,00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>
              <w:t>0,00</w:t>
            </w:r>
          </w:p>
        </w:tc>
        <w:tc>
          <w:tcPr>
            <w:tcW w:w="1478" w:type="dxa"/>
            <w:vAlign w:val="center"/>
          </w:tcPr>
          <w:p w:rsidR="008E469D" w:rsidP="008E469D" w:rsidRDefault="007651E8">
            <w:pPr>
              <w:jc w:val="center"/>
            </w:pPr>
            <w:r w:rsidRPr="007651E8">
              <w:t>2.625,00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>
              <w:t>Stečajni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118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SVAN d.o.o.</w:t>
            </w:r>
          </w:p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 xml:space="preserve">Karlovac, Kralja Petra Krešimira IV, </w:t>
            </w:r>
          </w:p>
          <w:p w:rsidR="007651E8" w:rsidP="007651E8" w:rsidRDefault="007651E8">
            <w:pPr>
              <w:tabs>
                <w:tab w:val="left" w:pos="3686"/>
              </w:tabs>
              <w:jc w:val="center"/>
            </w:pPr>
            <w:r w:rsidRPr="007651E8">
              <w:t xml:space="preserve">br. 6 </w:t>
            </w:r>
            <w:r>
              <w:t>i 4</w:t>
            </w:r>
          </w:p>
          <w:p w:rsidRPr="00E92323" w:rsidR="008E469D" w:rsidP="007651E8" w:rsidRDefault="007651E8">
            <w:pPr>
              <w:tabs>
                <w:tab w:val="left" w:pos="3686"/>
              </w:tabs>
              <w:jc w:val="center"/>
            </w:pPr>
            <w:r>
              <w:t>OIB: 01560383281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9.912,50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9.912,50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119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HEP OPERATOR DISTRIBUCIJSKOG SUSTAVA d.o.o.</w:t>
            </w:r>
          </w:p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 xml:space="preserve">ELEKTROISTRA PULA, </w:t>
            </w:r>
          </w:p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Pula, Vergerijeva 6</w:t>
            </w:r>
          </w:p>
          <w:p w:rsidRPr="00E92323" w:rsidR="008E469D" w:rsidP="007651E8" w:rsidRDefault="007651E8">
            <w:pPr>
              <w:tabs>
                <w:tab w:val="left" w:pos="3686"/>
              </w:tabs>
              <w:jc w:val="center"/>
            </w:pPr>
            <w:r>
              <w:t>OIB: 46830600751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30.709,67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30.709,67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120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TREA TRADE d.o.o.</w:t>
            </w:r>
          </w:p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Viškovo, Blažići 2a</w:t>
            </w:r>
          </w:p>
          <w:p w:rsidRPr="00E92323" w:rsidR="008E469D" w:rsidP="007651E8" w:rsidRDefault="007651E8">
            <w:pPr>
              <w:tabs>
                <w:tab w:val="left" w:pos="3686"/>
              </w:tabs>
              <w:jc w:val="center"/>
            </w:pPr>
            <w:r>
              <w:t>OIB: 96536434016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28.985,82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28.985,82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121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HEMPEL d.o.o.</w:t>
            </w:r>
          </w:p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Umag, Novigradska 32</w:t>
            </w:r>
          </w:p>
          <w:p w:rsidRPr="00E92323" w:rsidR="008E469D" w:rsidP="007651E8" w:rsidRDefault="007651E8">
            <w:pPr>
              <w:tabs>
                <w:tab w:val="left" w:pos="3686"/>
              </w:tabs>
              <w:jc w:val="center"/>
            </w:pPr>
            <w:r>
              <w:t>OIB: 14448967911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69.113,75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69.113,75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122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 xml:space="preserve">BRODOGRADITELJ d.o.o. SARAJEVO, Podružnica u RH u stečaju, </w:t>
            </w:r>
          </w:p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Pula, Katalinića Jeretova 14</w:t>
            </w:r>
          </w:p>
          <w:p w:rsidRPr="00E92323" w:rsidR="008E469D" w:rsidP="007651E8" w:rsidRDefault="007651E8">
            <w:pPr>
              <w:tabs>
                <w:tab w:val="left" w:pos="3686"/>
              </w:tabs>
              <w:jc w:val="center"/>
            </w:pPr>
            <w:r>
              <w:t>OIB: 32964321685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4.714.209,03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4.714.209,03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123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PATRIK CHIAVALON, vl.obrta CHIPEM</w:t>
            </w:r>
          </w:p>
          <w:p w:rsidR="007651E8" w:rsidP="007651E8" w:rsidRDefault="007651E8">
            <w:pPr>
              <w:tabs>
                <w:tab w:val="left" w:pos="3686"/>
              </w:tabs>
              <w:jc w:val="center"/>
            </w:pPr>
            <w:r>
              <w:t>Pula, Borik 54</w:t>
            </w:r>
          </w:p>
          <w:p w:rsidRPr="00E92323" w:rsidR="008E469D" w:rsidP="007651E8" w:rsidRDefault="007651E8">
            <w:pPr>
              <w:tabs>
                <w:tab w:val="left" w:pos="3686"/>
              </w:tabs>
              <w:jc w:val="center"/>
            </w:pPr>
            <w:r>
              <w:t>OIB: 00818155759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38.843,75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651E8">
            <w:pPr>
              <w:tabs>
                <w:tab w:val="left" w:pos="3686"/>
              </w:tabs>
              <w:jc w:val="center"/>
            </w:pPr>
            <w:r w:rsidRPr="007651E8">
              <w:t>38.843,75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124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8564FB" w:rsidP="008564FB" w:rsidRDefault="008564FB">
            <w:pPr>
              <w:tabs>
                <w:tab w:val="left" w:pos="3686"/>
              </w:tabs>
              <w:jc w:val="center"/>
            </w:pPr>
            <w:r>
              <w:t>HRVATSKE VODE</w:t>
            </w:r>
          </w:p>
          <w:p w:rsidR="008564FB" w:rsidP="008564FB" w:rsidRDefault="008564FB">
            <w:pPr>
              <w:tabs>
                <w:tab w:val="left" w:pos="3686"/>
              </w:tabs>
              <w:jc w:val="center"/>
            </w:pPr>
            <w:r>
              <w:t>Zagreb, Ulica grada Vukovara 220</w:t>
            </w:r>
          </w:p>
          <w:p w:rsidRPr="00E92323" w:rsidR="008E469D" w:rsidP="008564FB" w:rsidRDefault="008564FB">
            <w:pPr>
              <w:tabs>
                <w:tab w:val="left" w:pos="3686"/>
              </w:tabs>
              <w:jc w:val="center"/>
            </w:pPr>
            <w:r>
              <w:t>OIB: 28921383001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8564FB">
            <w:pPr>
              <w:tabs>
                <w:tab w:val="left" w:pos="3686"/>
              </w:tabs>
              <w:jc w:val="center"/>
            </w:pPr>
            <w:r w:rsidRPr="008564FB">
              <w:t>36.010,79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8564FB">
            <w:pPr>
              <w:tabs>
                <w:tab w:val="left" w:pos="3686"/>
              </w:tabs>
              <w:jc w:val="center"/>
            </w:pPr>
            <w:r w:rsidRPr="008564FB">
              <w:t>36.010,79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125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8564FB" w:rsidP="008564FB" w:rsidRDefault="008564FB">
            <w:pPr>
              <w:tabs>
                <w:tab w:val="left" w:pos="3686"/>
              </w:tabs>
              <w:jc w:val="center"/>
            </w:pPr>
            <w:r>
              <w:t>CESTA d.o.o.</w:t>
            </w:r>
          </w:p>
          <w:p w:rsidR="008564FB" w:rsidP="008564FB" w:rsidRDefault="008564FB">
            <w:pPr>
              <w:tabs>
                <w:tab w:val="left" w:pos="3686"/>
              </w:tabs>
              <w:jc w:val="center"/>
            </w:pPr>
            <w:r>
              <w:t>Pula, Strossmayerova 4</w:t>
            </w:r>
          </w:p>
          <w:p w:rsidRPr="00E92323" w:rsidR="008E469D" w:rsidP="008564FB" w:rsidRDefault="008564FB">
            <w:pPr>
              <w:tabs>
                <w:tab w:val="left" w:pos="3686"/>
              </w:tabs>
              <w:jc w:val="center"/>
            </w:pPr>
            <w:r>
              <w:t>OIB: 11100535105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8564FB">
            <w:pPr>
              <w:tabs>
                <w:tab w:val="left" w:pos="3686"/>
              </w:tabs>
              <w:jc w:val="center"/>
            </w:pPr>
            <w:r w:rsidRPr="008564FB">
              <w:t>11.467,72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8564FB">
            <w:pPr>
              <w:tabs>
                <w:tab w:val="left" w:pos="3686"/>
              </w:tabs>
              <w:jc w:val="center"/>
            </w:pPr>
            <w:r w:rsidRPr="008564FB">
              <w:t>11.467,72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126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Fond za zaštitu okoliša i energetsku učinkovitost</w:t>
            </w:r>
          </w:p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Zagreb, Radnička cesta 80</w:t>
            </w:r>
          </w:p>
          <w:p w:rsidRPr="00E92323" w:rsidR="008E469D" w:rsidP="00665A58" w:rsidRDefault="00665A58">
            <w:pPr>
              <w:tabs>
                <w:tab w:val="left" w:pos="3686"/>
              </w:tabs>
              <w:jc w:val="center"/>
            </w:pPr>
            <w:r>
              <w:t>OIB: 85828625994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651,40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651,40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127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GRAD VODNJAN</w:t>
            </w:r>
          </w:p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Trgovačka 2, Vodnjan</w:t>
            </w:r>
          </w:p>
          <w:p w:rsidRPr="00E92323" w:rsidR="008E469D" w:rsidP="00665A58" w:rsidRDefault="00665A58">
            <w:pPr>
              <w:tabs>
                <w:tab w:val="left" w:pos="3686"/>
              </w:tabs>
              <w:jc w:val="center"/>
            </w:pPr>
            <w:r>
              <w:t>OIB: 15554218499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588.181,80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588.181,80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128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JAVNI BILJEŽNIK DENIS KRAJCAR</w:t>
            </w:r>
          </w:p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Pula, Flanatička 10</w:t>
            </w:r>
          </w:p>
          <w:p w:rsidRPr="00E92323" w:rsidR="008E469D" w:rsidP="00665A58" w:rsidRDefault="00665A58">
            <w:pPr>
              <w:tabs>
                <w:tab w:val="left" w:pos="3686"/>
              </w:tabs>
              <w:jc w:val="center"/>
            </w:pPr>
            <w:r>
              <w:t>OIB: 76890055000</w:t>
            </w:r>
          </w:p>
        </w:tc>
        <w:tc>
          <w:tcPr>
            <w:tcW w:w="2103" w:type="dxa"/>
            <w:vAlign w:val="center"/>
          </w:tcPr>
          <w:p w:rsidRPr="00867FA7" w:rsidR="00867FA7" w:rsidP="00867FA7" w:rsidRDefault="00867FA7">
            <w:pPr>
              <w:tabs>
                <w:tab w:val="left" w:pos="3686"/>
              </w:tabs>
              <w:jc w:val="center"/>
            </w:pPr>
            <w:r w:rsidRPr="00867FA7">
              <w:t>5.138,04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867FA7" w:rsidR="00867FA7" w:rsidP="00867FA7" w:rsidRDefault="00867FA7">
            <w:pPr>
              <w:tabs>
                <w:tab w:val="left" w:pos="3686"/>
              </w:tabs>
              <w:jc w:val="center"/>
            </w:pPr>
            <w:r w:rsidRPr="00867FA7">
              <w:t>5.138,04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129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AUTO-STOP d.o.o.</w:t>
            </w:r>
          </w:p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Pula, Borik 1</w:t>
            </w:r>
          </w:p>
          <w:p w:rsidRPr="00E92323" w:rsidR="008E469D" w:rsidP="00665A58" w:rsidRDefault="00665A58">
            <w:pPr>
              <w:tabs>
                <w:tab w:val="left" w:pos="3686"/>
              </w:tabs>
              <w:jc w:val="center"/>
            </w:pPr>
            <w:r>
              <w:t>OIB: 80094440669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30.222,50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30.222,50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130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LAGERMAX AED Croatia d.o.o.</w:t>
            </w:r>
          </w:p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Luka, Zagorske magistrale 16</w:t>
            </w:r>
          </w:p>
          <w:p w:rsidRPr="00E92323" w:rsidR="008E469D" w:rsidP="00665A58" w:rsidRDefault="00665A58">
            <w:pPr>
              <w:tabs>
                <w:tab w:val="left" w:pos="3686"/>
              </w:tabs>
              <w:jc w:val="center"/>
            </w:pPr>
            <w:r>
              <w:t>OIB: 06465158978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111.675,66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111.675,66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015A7A">
            <w:pPr>
              <w:tabs>
                <w:tab w:val="left" w:pos="3686"/>
              </w:tabs>
              <w:jc w:val="center"/>
            </w:pPr>
            <w:r>
              <w:t>131</w:t>
            </w:r>
            <w:r w:rsidRPr="00E92323" w:rsidR="008E469D">
              <w:t>.</w:t>
            </w:r>
          </w:p>
        </w:tc>
        <w:tc>
          <w:tcPr>
            <w:tcW w:w="4374" w:type="dxa"/>
            <w:vAlign w:val="center"/>
          </w:tcPr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STROJOPROMET-ZAGREB d.o.o.</w:t>
            </w:r>
          </w:p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Šenkovec, Zagrebačka 6</w:t>
            </w:r>
          </w:p>
          <w:p w:rsidRPr="00E92323" w:rsidR="008E469D" w:rsidP="00665A58" w:rsidRDefault="00665A58">
            <w:pPr>
              <w:tabs>
                <w:tab w:val="left" w:pos="3686"/>
              </w:tabs>
              <w:jc w:val="center"/>
            </w:pPr>
            <w:r>
              <w:t>OIB: 97994010225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2.221.877,27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2.221.877,27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132.</w:t>
            </w:r>
          </w:p>
        </w:tc>
        <w:tc>
          <w:tcPr>
            <w:tcW w:w="4374" w:type="dxa"/>
            <w:vAlign w:val="center"/>
          </w:tcPr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HEP ELEKTRA d.o.o.</w:t>
            </w:r>
          </w:p>
          <w:p w:rsidR="00665A58" w:rsidP="00665A58" w:rsidRDefault="00665A58">
            <w:pPr>
              <w:tabs>
                <w:tab w:val="left" w:pos="3686"/>
              </w:tabs>
              <w:jc w:val="center"/>
            </w:pPr>
            <w:r>
              <w:t>Zagreb, Ulica Grada Vukovara 37</w:t>
            </w:r>
          </w:p>
          <w:p w:rsidRPr="00E92323" w:rsidR="008E469D" w:rsidP="00665A58" w:rsidRDefault="00665A58">
            <w:pPr>
              <w:tabs>
                <w:tab w:val="left" w:pos="3686"/>
              </w:tabs>
              <w:jc w:val="center"/>
            </w:pPr>
            <w:r>
              <w:t>OIB: 43965974818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399.350,02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65A58">
            <w:pPr>
              <w:tabs>
                <w:tab w:val="left" w:pos="3686"/>
              </w:tabs>
              <w:jc w:val="center"/>
            </w:pPr>
            <w:r w:rsidRPr="00665A58">
              <w:t>399.350,02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133.</w:t>
            </w:r>
          </w:p>
        </w:tc>
        <w:tc>
          <w:tcPr>
            <w:tcW w:w="4374" w:type="dxa"/>
            <w:vAlign w:val="center"/>
          </w:tcPr>
          <w:p w:rsidR="00934016" w:rsidP="00934016" w:rsidRDefault="00934016">
            <w:pPr>
              <w:tabs>
                <w:tab w:val="left" w:pos="3686"/>
              </w:tabs>
              <w:jc w:val="center"/>
            </w:pPr>
            <w:r>
              <w:t>NORD POGONI d.o.o.</w:t>
            </w:r>
          </w:p>
          <w:p w:rsidR="00934016" w:rsidP="00934016" w:rsidRDefault="00934016">
            <w:pPr>
              <w:tabs>
                <w:tab w:val="left" w:pos="3686"/>
              </w:tabs>
              <w:jc w:val="center"/>
            </w:pPr>
            <w:r>
              <w:t>Križevci, Franje Tuđmana 20</w:t>
            </w:r>
          </w:p>
          <w:p w:rsidRPr="00E92323" w:rsidR="008E469D" w:rsidP="00934016" w:rsidRDefault="00934016">
            <w:pPr>
              <w:tabs>
                <w:tab w:val="left" w:pos="3686"/>
              </w:tabs>
              <w:jc w:val="center"/>
            </w:pPr>
            <w:r>
              <w:t>OIB: 01049893289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934016">
            <w:pPr>
              <w:tabs>
                <w:tab w:val="left" w:pos="3686"/>
              </w:tabs>
              <w:jc w:val="center"/>
            </w:pPr>
            <w:r w:rsidRPr="00934016">
              <w:t>17.981,25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934016">
            <w:pPr>
              <w:tabs>
                <w:tab w:val="left" w:pos="3686"/>
              </w:tabs>
              <w:jc w:val="center"/>
            </w:pPr>
            <w:r w:rsidRPr="00934016">
              <w:t>17.981,25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134.</w:t>
            </w:r>
          </w:p>
        </w:tc>
        <w:tc>
          <w:tcPr>
            <w:tcW w:w="4374" w:type="dxa"/>
            <w:vAlign w:val="center"/>
          </w:tcPr>
          <w:p w:rsidR="00934016" w:rsidP="00934016" w:rsidRDefault="00934016">
            <w:pPr>
              <w:tabs>
                <w:tab w:val="left" w:pos="3686"/>
              </w:tabs>
              <w:jc w:val="center"/>
            </w:pPr>
            <w:r>
              <w:t xml:space="preserve">Stečajna masa iza ULJANIK Poslovno informacijski sustavi d.o.o. u stečaju, </w:t>
            </w:r>
          </w:p>
          <w:p w:rsidR="00934016" w:rsidP="00934016" w:rsidRDefault="00934016">
            <w:pPr>
              <w:tabs>
                <w:tab w:val="left" w:pos="3686"/>
              </w:tabs>
              <w:jc w:val="center"/>
            </w:pPr>
            <w:r>
              <w:t>Pula, Flaciusova 1</w:t>
            </w:r>
          </w:p>
          <w:p w:rsidRPr="00E92323" w:rsidR="008E469D" w:rsidP="00934016" w:rsidRDefault="00934016">
            <w:pPr>
              <w:tabs>
                <w:tab w:val="left" w:pos="3686"/>
              </w:tabs>
              <w:jc w:val="center"/>
            </w:pPr>
            <w:r>
              <w:t>OIB: 60885307456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934016">
            <w:pPr>
              <w:tabs>
                <w:tab w:val="left" w:pos="3686"/>
              </w:tabs>
              <w:jc w:val="center"/>
            </w:pPr>
            <w:r w:rsidRPr="00934016">
              <w:t>309.712,73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934016">
            <w:pPr>
              <w:tabs>
                <w:tab w:val="left" w:pos="3686"/>
              </w:tabs>
              <w:jc w:val="center"/>
            </w:pPr>
            <w:r w:rsidRPr="00934016">
              <w:t>309.712,73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135.</w:t>
            </w:r>
          </w:p>
        </w:tc>
        <w:tc>
          <w:tcPr>
            <w:tcW w:w="4374" w:type="dxa"/>
            <w:vAlign w:val="center"/>
          </w:tcPr>
          <w:p w:rsidR="00934016" w:rsidP="00934016" w:rsidRDefault="00934016">
            <w:pPr>
              <w:tabs>
                <w:tab w:val="left" w:pos="3686"/>
              </w:tabs>
              <w:jc w:val="center"/>
            </w:pPr>
            <w:r>
              <w:t>PULA HERCULANEA d.o.o.</w:t>
            </w:r>
          </w:p>
          <w:p w:rsidR="00934016" w:rsidP="00934016" w:rsidRDefault="00934016">
            <w:pPr>
              <w:tabs>
                <w:tab w:val="left" w:pos="3686"/>
              </w:tabs>
              <w:jc w:val="center"/>
            </w:pPr>
            <w:r>
              <w:t>Trg 1.Istarske Brigade 14, Pula</w:t>
            </w:r>
          </w:p>
          <w:p w:rsidRPr="00E92323" w:rsidR="008E469D" w:rsidP="00934016" w:rsidRDefault="00934016">
            <w:pPr>
              <w:tabs>
                <w:tab w:val="left" w:pos="3686"/>
              </w:tabs>
              <w:jc w:val="center"/>
            </w:pPr>
            <w:r>
              <w:t>OIB: 11294943436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934016">
            <w:pPr>
              <w:tabs>
                <w:tab w:val="left" w:pos="3686"/>
              </w:tabs>
              <w:jc w:val="center"/>
            </w:pPr>
            <w:r w:rsidRPr="00934016">
              <w:t>11.705,01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934016">
            <w:pPr>
              <w:tabs>
                <w:tab w:val="left" w:pos="3686"/>
              </w:tabs>
              <w:jc w:val="center"/>
            </w:pPr>
            <w:r w:rsidRPr="00934016">
              <w:t>11.705,01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136.</w:t>
            </w:r>
          </w:p>
        </w:tc>
        <w:tc>
          <w:tcPr>
            <w:tcW w:w="4374" w:type="dxa"/>
            <w:vAlign w:val="center"/>
          </w:tcPr>
          <w:p w:rsidR="00934016" w:rsidP="00934016" w:rsidRDefault="00934016">
            <w:pPr>
              <w:tabs>
                <w:tab w:val="left" w:pos="3686"/>
              </w:tabs>
              <w:jc w:val="center"/>
            </w:pPr>
            <w:r>
              <w:t>ROTOMETAL-ING d.o.o.</w:t>
            </w:r>
          </w:p>
          <w:p w:rsidR="00934016" w:rsidP="00934016" w:rsidRDefault="00934016">
            <w:pPr>
              <w:tabs>
                <w:tab w:val="left" w:pos="3686"/>
              </w:tabs>
              <w:jc w:val="center"/>
            </w:pPr>
            <w:r>
              <w:t>Samobor, Svetonedeljska 19</w:t>
            </w:r>
          </w:p>
          <w:p w:rsidRPr="00E92323" w:rsidR="008E469D" w:rsidP="00934016" w:rsidRDefault="00934016">
            <w:pPr>
              <w:tabs>
                <w:tab w:val="left" w:pos="3686"/>
              </w:tabs>
              <w:jc w:val="center"/>
            </w:pPr>
            <w:r>
              <w:t>OIB: 74290794499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934016">
            <w:pPr>
              <w:tabs>
                <w:tab w:val="left" w:pos="3686"/>
              </w:tabs>
              <w:jc w:val="center"/>
            </w:pPr>
            <w:r w:rsidRPr="00934016">
              <w:t>20.555,23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934016">
            <w:pPr>
              <w:tabs>
                <w:tab w:val="left" w:pos="3686"/>
              </w:tabs>
              <w:jc w:val="center"/>
            </w:pPr>
            <w:r w:rsidRPr="00934016">
              <w:t>20.555,23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137.</w:t>
            </w:r>
          </w:p>
        </w:tc>
        <w:tc>
          <w:tcPr>
            <w:tcW w:w="4374" w:type="dxa"/>
            <w:vAlign w:val="center"/>
          </w:tcPr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ERG d.o.o.</w:t>
            </w:r>
          </w:p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Varaždin, Kučanska 4</w:t>
            </w:r>
          </w:p>
          <w:p w:rsidRPr="00E92323" w:rsidR="008E469D" w:rsidP="006B0511" w:rsidRDefault="006B0511">
            <w:pPr>
              <w:tabs>
                <w:tab w:val="left" w:pos="3686"/>
              </w:tabs>
              <w:jc w:val="center"/>
            </w:pPr>
            <w:r>
              <w:t>OIB: 81424995264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2.250,00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2.250,00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138.</w:t>
            </w:r>
          </w:p>
        </w:tc>
        <w:tc>
          <w:tcPr>
            <w:tcW w:w="4374" w:type="dxa"/>
            <w:vAlign w:val="center"/>
          </w:tcPr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INA-INDUSTRIJA NAFTE d.d.</w:t>
            </w:r>
          </w:p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Zagreb, Avenija V.Holjevca 10</w:t>
            </w:r>
          </w:p>
          <w:p w:rsidRPr="00E92323" w:rsidR="008E469D" w:rsidP="006B0511" w:rsidRDefault="006B0511">
            <w:pPr>
              <w:tabs>
                <w:tab w:val="left" w:pos="3686"/>
              </w:tabs>
              <w:jc w:val="center"/>
            </w:pPr>
            <w:r>
              <w:t>OIB: 27759560625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4.326,40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4.326,40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139.</w:t>
            </w:r>
          </w:p>
        </w:tc>
        <w:tc>
          <w:tcPr>
            <w:tcW w:w="4374" w:type="dxa"/>
            <w:vAlign w:val="center"/>
          </w:tcPr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EURO MEHANIKA d.o.o.</w:t>
            </w:r>
          </w:p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Kaštelir, Labinci, Poslovna zona Labinci 9</w:t>
            </w:r>
          </w:p>
          <w:p w:rsidRPr="00E92323" w:rsidR="008E469D" w:rsidP="006B0511" w:rsidRDefault="006B0511">
            <w:pPr>
              <w:tabs>
                <w:tab w:val="left" w:pos="3686"/>
              </w:tabs>
              <w:jc w:val="center"/>
            </w:pPr>
            <w:r>
              <w:t>OIB: 15190389835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4.950,00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4.950,00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140.</w:t>
            </w:r>
          </w:p>
        </w:tc>
        <w:tc>
          <w:tcPr>
            <w:tcW w:w="4374" w:type="dxa"/>
            <w:vAlign w:val="center"/>
          </w:tcPr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CROATIA OSIGURANJE d.d.</w:t>
            </w:r>
          </w:p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Zagreb, Vatroslava Jagića 33</w:t>
            </w:r>
          </w:p>
          <w:p w:rsidRPr="00E92323" w:rsidR="008E469D" w:rsidP="006B0511" w:rsidRDefault="006B0511">
            <w:pPr>
              <w:tabs>
                <w:tab w:val="left" w:pos="3686"/>
              </w:tabs>
              <w:jc w:val="center"/>
            </w:pPr>
            <w:r>
              <w:t>OIB: 26187994862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107.374,35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107.374,35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141.</w:t>
            </w:r>
          </w:p>
        </w:tc>
        <w:tc>
          <w:tcPr>
            <w:tcW w:w="4374" w:type="dxa"/>
            <w:vAlign w:val="center"/>
          </w:tcPr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OBRADA METALA ROCE d.o.o.</w:t>
            </w:r>
          </w:p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Žminj, Lukovica 53</w:t>
            </w:r>
          </w:p>
          <w:p w:rsidRPr="00E92323" w:rsidR="008E469D" w:rsidP="006B0511" w:rsidRDefault="006B0511">
            <w:pPr>
              <w:tabs>
                <w:tab w:val="left" w:pos="3686"/>
              </w:tabs>
              <w:jc w:val="center"/>
            </w:pPr>
            <w:r>
              <w:t>OIB: 29698050474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245.984,45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245.984,45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142.</w:t>
            </w:r>
          </w:p>
        </w:tc>
        <w:tc>
          <w:tcPr>
            <w:tcW w:w="4374" w:type="dxa"/>
            <w:vAlign w:val="center"/>
          </w:tcPr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METIS d.d.</w:t>
            </w:r>
          </w:p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Kukuljanovo, Kukuljanovo 414</w:t>
            </w:r>
          </w:p>
          <w:p w:rsidRPr="00E92323" w:rsidR="008E469D" w:rsidP="006B0511" w:rsidRDefault="006B0511">
            <w:pPr>
              <w:tabs>
                <w:tab w:val="left" w:pos="3686"/>
              </w:tabs>
              <w:jc w:val="center"/>
            </w:pPr>
            <w:r>
              <w:t>OIB: 19158233033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85.848,12</w:t>
            </w:r>
          </w:p>
        </w:tc>
        <w:tc>
          <w:tcPr>
            <w:tcW w:w="2121" w:type="dxa"/>
            <w:vAlign w:val="center"/>
          </w:tcPr>
          <w:p w:rsidRPr="006B0511" w:rsidR="008E469D" w:rsidP="008E469D" w:rsidRDefault="005B540D">
            <w:pPr>
              <w:tabs>
                <w:tab w:val="left" w:pos="3686"/>
              </w:tabs>
              <w:jc w:val="center"/>
              <w:rPr>
                <w:highlight w:val="magenta"/>
              </w:rPr>
            </w:pPr>
            <w:r w:rsidRPr="005B540D">
              <w:t>67</w:t>
            </w:r>
            <w:r>
              <w:t>.</w:t>
            </w:r>
            <w:r w:rsidRPr="005B540D">
              <w:t>984,12</w:t>
            </w:r>
          </w:p>
        </w:tc>
        <w:tc>
          <w:tcPr>
            <w:tcW w:w="1478" w:type="dxa"/>
            <w:vAlign w:val="center"/>
          </w:tcPr>
          <w:p w:rsidRPr="006B0511" w:rsidR="008E469D" w:rsidP="008E469D" w:rsidRDefault="005B540D">
            <w:pPr>
              <w:jc w:val="center"/>
              <w:rPr>
                <w:highlight w:val="magenta"/>
              </w:rPr>
            </w:pPr>
            <w:r w:rsidRPr="005B540D">
              <w:t>17</w:t>
            </w:r>
            <w:r>
              <w:t>.</w:t>
            </w:r>
            <w:r w:rsidRPr="005B540D">
              <w:t>864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Stečajni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143.</w:t>
            </w:r>
          </w:p>
        </w:tc>
        <w:tc>
          <w:tcPr>
            <w:tcW w:w="4374" w:type="dxa"/>
            <w:vAlign w:val="center"/>
          </w:tcPr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UTP d.o.o.</w:t>
            </w:r>
          </w:p>
          <w:p w:rsidR="006B0511" w:rsidP="006B0511" w:rsidRDefault="006B0511">
            <w:pPr>
              <w:tabs>
                <w:tab w:val="left" w:pos="3686"/>
              </w:tabs>
              <w:jc w:val="center"/>
            </w:pPr>
            <w:r>
              <w:t>Pula, Sv.Polikarpa 4</w:t>
            </w:r>
          </w:p>
          <w:p w:rsidRPr="00E92323" w:rsidR="008E469D" w:rsidP="006B0511" w:rsidRDefault="006B0511">
            <w:pPr>
              <w:tabs>
                <w:tab w:val="left" w:pos="3686"/>
              </w:tabs>
              <w:jc w:val="center"/>
            </w:pPr>
            <w:r>
              <w:t>OIB: 78830943478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B0511">
            <w:pPr>
              <w:tabs>
                <w:tab w:val="left" w:pos="3686"/>
              </w:tabs>
              <w:jc w:val="center"/>
            </w:pPr>
            <w:r w:rsidRPr="006B0511">
              <w:t>1.949.096,35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1.949.096,35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144.</w:t>
            </w:r>
          </w:p>
        </w:tc>
        <w:tc>
          <w:tcPr>
            <w:tcW w:w="4374" w:type="dxa"/>
            <w:vAlign w:val="center"/>
          </w:tcPr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ACROS d.o.o.</w:t>
            </w:r>
          </w:p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Galižana, Poduzetnička zona 9</w:t>
            </w:r>
          </w:p>
          <w:p w:rsidRPr="00E92323" w:rsidR="008E469D" w:rsidP="00B36A53" w:rsidRDefault="00B36A53">
            <w:pPr>
              <w:tabs>
                <w:tab w:val="left" w:pos="3686"/>
              </w:tabs>
              <w:jc w:val="center"/>
            </w:pPr>
            <w:r>
              <w:t>OIB: 99026314303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380.048,11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380.048,11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145.</w:t>
            </w:r>
          </w:p>
        </w:tc>
        <w:tc>
          <w:tcPr>
            <w:tcW w:w="4374" w:type="dxa"/>
            <w:vAlign w:val="center"/>
          </w:tcPr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HEP-OPSKRBA d.o.o.</w:t>
            </w:r>
          </w:p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Zagreb, Ulica grada Vukovara 37</w:t>
            </w:r>
          </w:p>
          <w:p w:rsidRPr="00E92323" w:rsidR="008E469D" w:rsidP="00B36A53" w:rsidRDefault="00B36A53">
            <w:pPr>
              <w:tabs>
                <w:tab w:val="left" w:pos="3686"/>
              </w:tabs>
              <w:jc w:val="center"/>
            </w:pPr>
            <w:r>
              <w:t>OIB: 63073332379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1.559,79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1.559,79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146.</w:t>
            </w:r>
          </w:p>
        </w:tc>
        <w:tc>
          <w:tcPr>
            <w:tcW w:w="4374" w:type="dxa"/>
            <w:vAlign w:val="center"/>
          </w:tcPr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ERI-MAR d.o.o.</w:t>
            </w:r>
          </w:p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Pula, Valica 12</w:t>
            </w:r>
          </w:p>
          <w:p w:rsidRPr="00E92323" w:rsidR="008E469D" w:rsidP="00B36A53" w:rsidRDefault="00B36A53">
            <w:pPr>
              <w:tabs>
                <w:tab w:val="left" w:pos="3686"/>
              </w:tabs>
              <w:jc w:val="center"/>
            </w:pPr>
            <w:r>
              <w:t>OIB: 57503796226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70.505,00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70.505,00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147.</w:t>
            </w:r>
          </w:p>
        </w:tc>
        <w:tc>
          <w:tcPr>
            <w:tcW w:w="4374" w:type="dxa"/>
            <w:vAlign w:val="center"/>
          </w:tcPr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IVICA VORIĆ, vl.obrta GIOVANNI</w:t>
            </w:r>
          </w:p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Svetivinčenat, Industrijska zona Bibići 52</w:t>
            </w:r>
          </w:p>
          <w:p w:rsidRPr="00E92323" w:rsidR="008E469D" w:rsidP="00B36A53" w:rsidRDefault="00B36A53">
            <w:pPr>
              <w:tabs>
                <w:tab w:val="left" w:pos="3686"/>
              </w:tabs>
              <w:jc w:val="center"/>
            </w:pPr>
            <w:r>
              <w:t>OIB: 93620060516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63.512,50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5B540D">
            <w:pPr>
              <w:tabs>
                <w:tab w:val="left" w:pos="3686"/>
              </w:tabs>
              <w:jc w:val="center"/>
            </w:pPr>
            <w:r>
              <w:t>0,00</w:t>
            </w:r>
          </w:p>
        </w:tc>
        <w:tc>
          <w:tcPr>
            <w:tcW w:w="1478" w:type="dxa"/>
            <w:vAlign w:val="center"/>
          </w:tcPr>
          <w:p w:rsidR="008E469D" w:rsidP="008E469D" w:rsidRDefault="005B540D">
            <w:pPr>
              <w:jc w:val="center"/>
            </w:pPr>
            <w:r w:rsidRPr="00B36A53">
              <w:t>63.512,50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5B540D">
            <w:pPr>
              <w:tabs>
                <w:tab w:val="left" w:pos="3686"/>
              </w:tabs>
              <w:jc w:val="center"/>
            </w:pPr>
            <w:r w:rsidRPr="006B0511">
              <w:t>Stečajni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148.</w:t>
            </w:r>
          </w:p>
        </w:tc>
        <w:tc>
          <w:tcPr>
            <w:tcW w:w="4374" w:type="dxa"/>
            <w:vAlign w:val="center"/>
          </w:tcPr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VULKAN-NOVA d.o.o.</w:t>
            </w:r>
          </w:p>
          <w:p w:rsidR="00B36A53" w:rsidP="00B36A53" w:rsidRDefault="00B36A53">
            <w:pPr>
              <w:tabs>
                <w:tab w:val="left" w:pos="3686"/>
              </w:tabs>
              <w:jc w:val="center"/>
            </w:pPr>
            <w:r>
              <w:t>Rijeka, Spinčićeva 9</w:t>
            </w:r>
          </w:p>
          <w:p w:rsidRPr="00E92323" w:rsidR="008E469D" w:rsidP="00B36A53" w:rsidRDefault="00B36A53">
            <w:pPr>
              <w:tabs>
                <w:tab w:val="left" w:pos="3686"/>
              </w:tabs>
              <w:jc w:val="center"/>
            </w:pPr>
            <w:r>
              <w:t>OIB: 12441871562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50.229,68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B36A53">
            <w:pPr>
              <w:tabs>
                <w:tab w:val="left" w:pos="3686"/>
              </w:tabs>
              <w:jc w:val="center"/>
            </w:pPr>
            <w:r w:rsidRPr="00B36A53">
              <w:t>50.229,68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149.</w:t>
            </w:r>
          </w:p>
        </w:tc>
        <w:tc>
          <w:tcPr>
            <w:tcW w:w="4374" w:type="dxa"/>
            <w:vAlign w:val="center"/>
          </w:tcPr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SPB-INŽENJERING d.o.o.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Rijeka, Ružićeva 41</w:t>
            </w:r>
          </w:p>
          <w:p w:rsidRPr="00E92323" w:rsidR="008E469D" w:rsidP="00D4228F" w:rsidRDefault="00D4228F">
            <w:pPr>
              <w:tabs>
                <w:tab w:val="left" w:pos="3686"/>
              </w:tabs>
              <w:jc w:val="center"/>
            </w:pPr>
            <w:r>
              <w:t>OIB: 73927927880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170.752,21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170.752,21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150.</w:t>
            </w:r>
          </w:p>
        </w:tc>
        <w:tc>
          <w:tcPr>
            <w:tcW w:w="4374" w:type="dxa"/>
            <w:vAlign w:val="center"/>
          </w:tcPr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HERMES-ŠUŠNJIĆ d.o.o.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Zagreb, Topola 16</w:t>
            </w:r>
          </w:p>
          <w:p w:rsidRPr="00E92323" w:rsidR="008E469D" w:rsidP="00D4228F" w:rsidRDefault="00D4228F">
            <w:pPr>
              <w:tabs>
                <w:tab w:val="left" w:pos="3686"/>
              </w:tabs>
              <w:jc w:val="center"/>
            </w:pPr>
            <w:r>
              <w:t>OIB: 29124837480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100.653,61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100.653,61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151.</w:t>
            </w:r>
          </w:p>
        </w:tc>
        <w:tc>
          <w:tcPr>
            <w:tcW w:w="4374" w:type="dxa"/>
            <w:vAlign w:val="center"/>
          </w:tcPr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BENTELER TRGOVINA d.o.o.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 xml:space="preserve">Otiški Vrh 25/a, 2373 Šentjanž pri Dravogradu, Republika Slovenija, </w:t>
            </w:r>
          </w:p>
          <w:p w:rsidRPr="00E92323" w:rsidR="008E469D" w:rsidP="00D4228F" w:rsidRDefault="00D4228F">
            <w:pPr>
              <w:tabs>
                <w:tab w:val="left" w:pos="3686"/>
              </w:tabs>
              <w:jc w:val="center"/>
            </w:pPr>
            <w:r>
              <w:t>OIB: 19256827027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24.260,50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24.260,50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152.</w:t>
            </w:r>
          </w:p>
        </w:tc>
        <w:tc>
          <w:tcPr>
            <w:tcW w:w="4374" w:type="dxa"/>
            <w:vAlign w:val="center"/>
          </w:tcPr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TONI POKRAJAC, vl.obrta POKRAJAC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Rovinjsko selo, Stjepana Žiže 60</w:t>
            </w:r>
          </w:p>
          <w:p w:rsidRPr="00E92323" w:rsidR="008E469D" w:rsidP="00D4228F" w:rsidRDefault="00D4228F">
            <w:pPr>
              <w:tabs>
                <w:tab w:val="left" w:pos="3686"/>
              </w:tabs>
              <w:jc w:val="center"/>
            </w:pPr>
            <w:r>
              <w:t>OIB: 36412384253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21.231,89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E5E2E">
            <w:pPr>
              <w:tabs>
                <w:tab w:val="left" w:pos="3686"/>
              </w:tabs>
              <w:jc w:val="center"/>
            </w:pPr>
            <w:r w:rsidRPr="006E5E2E">
              <w:t>17.474,14</w:t>
            </w:r>
          </w:p>
        </w:tc>
        <w:tc>
          <w:tcPr>
            <w:tcW w:w="1478" w:type="dxa"/>
            <w:vAlign w:val="center"/>
          </w:tcPr>
          <w:p w:rsidR="008E469D" w:rsidP="008E469D" w:rsidRDefault="006E5E2E">
            <w:pPr>
              <w:jc w:val="center"/>
            </w:pPr>
            <w:r w:rsidRPr="006E5E2E">
              <w:t>3.757,75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6E5E2E">
            <w:pPr>
              <w:tabs>
                <w:tab w:val="left" w:pos="3686"/>
              </w:tabs>
              <w:jc w:val="center"/>
            </w:pPr>
            <w:r w:rsidRPr="006E5E2E">
              <w:t>Stečajni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153.</w:t>
            </w:r>
          </w:p>
        </w:tc>
        <w:tc>
          <w:tcPr>
            <w:tcW w:w="4374" w:type="dxa"/>
            <w:vAlign w:val="center"/>
          </w:tcPr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 xml:space="preserve">HRVATSKE VODE, 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 xml:space="preserve">pravna osoba za upravljanje vodama, 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VGO za slivove sjevernog Jadrana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Zagreb, Ulica grada Vukovara 20</w:t>
            </w:r>
          </w:p>
          <w:p w:rsidRPr="00E92323" w:rsidR="008E469D" w:rsidP="00D4228F" w:rsidRDefault="00D4228F">
            <w:pPr>
              <w:tabs>
                <w:tab w:val="left" w:pos="3686"/>
              </w:tabs>
              <w:jc w:val="center"/>
            </w:pPr>
            <w:r>
              <w:t>OIB: 28921383001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21.250,26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21.250,26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154.</w:t>
            </w:r>
          </w:p>
        </w:tc>
        <w:tc>
          <w:tcPr>
            <w:tcW w:w="4374" w:type="dxa"/>
            <w:vAlign w:val="center"/>
          </w:tcPr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 xml:space="preserve">HRVATSKE VODE, 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 xml:space="preserve">pravna osoba za upravljanje vodama, 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VGO za slivove sjevernog Jadrana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Zagreb, Ulica grada Vukovara 20</w:t>
            </w:r>
          </w:p>
          <w:p w:rsidRPr="00E92323" w:rsidR="008E469D" w:rsidP="00D4228F" w:rsidRDefault="00D4228F">
            <w:pPr>
              <w:tabs>
                <w:tab w:val="left" w:pos="3686"/>
              </w:tabs>
              <w:jc w:val="center"/>
            </w:pPr>
            <w:r>
              <w:t>OIB: 28921383001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27.202,07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27.202,07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155.</w:t>
            </w:r>
          </w:p>
        </w:tc>
        <w:tc>
          <w:tcPr>
            <w:tcW w:w="4374" w:type="dxa"/>
            <w:vAlign w:val="center"/>
          </w:tcPr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HRVATSKA RADIOTELEVIZIJA,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 xml:space="preserve"> javna ustanova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Prisavlje 3, Zagreb</w:t>
            </w:r>
          </w:p>
          <w:p w:rsidRPr="00E92323" w:rsidR="008E469D" w:rsidP="00D4228F" w:rsidRDefault="00D4228F">
            <w:pPr>
              <w:tabs>
                <w:tab w:val="left" w:pos="3686"/>
              </w:tabs>
              <w:jc w:val="center"/>
            </w:pPr>
            <w:r>
              <w:t>OIB: 68419124305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2.214,84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2.214,84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156.</w:t>
            </w:r>
          </w:p>
        </w:tc>
        <w:tc>
          <w:tcPr>
            <w:tcW w:w="4374" w:type="dxa"/>
            <w:vAlign w:val="center"/>
          </w:tcPr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ADRIACINK d.o.o.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Split, Stinice 12</w:t>
            </w:r>
          </w:p>
          <w:p w:rsidRPr="00E92323" w:rsidR="008E469D" w:rsidP="00D4228F" w:rsidRDefault="00D4228F">
            <w:pPr>
              <w:tabs>
                <w:tab w:val="left" w:pos="3686"/>
              </w:tabs>
              <w:jc w:val="center"/>
            </w:pPr>
            <w:r>
              <w:t>OIB: 29615199749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40.988,75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40.988,75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157.</w:t>
            </w:r>
          </w:p>
        </w:tc>
        <w:tc>
          <w:tcPr>
            <w:tcW w:w="4374" w:type="dxa"/>
            <w:vAlign w:val="center"/>
          </w:tcPr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RA ADRIATIC d.o.o.</w:t>
            </w:r>
          </w:p>
          <w:p w:rsidR="00D4228F" w:rsidP="00D4228F" w:rsidRDefault="00D4228F">
            <w:pPr>
              <w:tabs>
                <w:tab w:val="left" w:pos="3686"/>
              </w:tabs>
              <w:jc w:val="center"/>
            </w:pPr>
            <w:r>
              <w:t>Rijeka, Vodovodna 24</w:t>
            </w:r>
          </w:p>
          <w:p w:rsidRPr="00E92323" w:rsidR="008E469D" w:rsidP="00D4228F" w:rsidRDefault="00D4228F">
            <w:pPr>
              <w:tabs>
                <w:tab w:val="left" w:pos="3686"/>
              </w:tabs>
              <w:jc w:val="center"/>
            </w:pPr>
            <w:r>
              <w:t>OIB: 55631759367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12.368,96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D4228F">
            <w:pPr>
              <w:tabs>
                <w:tab w:val="left" w:pos="3686"/>
              </w:tabs>
              <w:jc w:val="center"/>
            </w:pPr>
            <w:r w:rsidRPr="00D4228F">
              <w:t>12.368,96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158.</w:t>
            </w:r>
          </w:p>
        </w:tc>
        <w:tc>
          <w:tcPr>
            <w:tcW w:w="4374" w:type="dxa"/>
            <w:vAlign w:val="center"/>
          </w:tcPr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FINANCIJSKA AGENCIJA</w:t>
            </w:r>
          </w:p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Zagreb, Ulica Grada Vukovara 70</w:t>
            </w:r>
          </w:p>
          <w:p w:rsidRPr="00E92323" w:rsidR="008E469D" w:rsidP="008341B7" w:rsidRDefault="008341B7">
            <w:pPr>
              <w:tabs>
                <w:tab w:val="left" w:pos="3686"/>
              </w:tabs>
              <w:jc w:val="center"/>
            </w:pPr>
            <w:r>
              <w:t>OIB: 85821130368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8341B7">
            <w:pPr>
              <w:tabs>
                <w:tab w:val="left" w:pos="3686"/>
              </w:tabs>
              <w:jc w:val="center"/>
            </w:pPr>
            <w:r w:rsidRPr="008341B7">
              <w:t>266.186,92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8341B7">
            <w:pPr>
              <w:tabs>
                <w:tab w:val="left" w:pos="3686"/>
              </w:tabs>
              <w:jc w:val="center"/>
            </w:pPr>
            <w:r w:rsidRPr="008341B7">
              <w:t>266.186,92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159.</w:t>
            </w:r>
          </w:p>
        </w:tc>
        <w:tc>
          <w:tcPr>
            <w:tcW w:w="4374" w:type="dxa"/>
            <w:vAlign w:val="center"/>
          </w:tcPr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TRANS EAST SERVIS d.o.o.</w:t>
            </w:r>
          </w:p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Žminj, Industrijska ulica 5</w:t>
            </w:r>
          </w:p>
          <w:p w:rsidRPr="00E92323" w:rsidR="008E469D" w:rsidP="008341B7" w:rsidRDefault="008341B7">
            <w:pPr>
              <w:tabs>
                <w:tab w:val="left" w:pos="3686"/>
              </w:tabs>
              <w:jc w:val="center"/>
            </w:pPr>
            <w:r>
              <w:t>OIB: 78361309801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8341B7">
            <w:pPr>
              <w:tabs>
                <w:tab w:val="left" w:pos="3686"/>
              </w:tabs>
              <w:jc w:val="center"/>
            </w:pPr>
            <w:r w:rsidRPr="008341B7">
              <w:t>57.597,80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8341B7">
            <w:pPr>
              <w:tabs>
                <w:tab w:val="left" w:pos="3686"/>
              </w:tabs>
              <w:jc w:val="center"/>
            </w:pPr>
            <w:r w:rsidRPr="008341B7">
              <w:t>57.597,80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160.</w:t>
            </w:r>
          </w:p>
        </w:tc>
        <w:tc>
          <w:tcPr>
            <w:tcW w:w="4374" w:type="dxa"/>
            <w:vAlign w:val="center"/>
          </w:tcPr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ZAVOD ZA ZAŠTITU NA RADU, ZAŠTITU OD POŽARA I ZAŠTITU ČOVJEKOVE OKOLINE d.o.o.</w:t>
            </w:r>
          </w:p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Rijeka, Blaža Polića 3/3</w:t>
            </w:r>
          </w:p>
          <w:p w:rsidRPr="00E92323" w:rsidR="008E469D" w:rsidP="008341B7" w:rsidRDefault="008341B7">
            <w:pPr>
              <w:tabs>
                <w:tab w:val="left" w:pos="3686"/>
              </w:tabs>
              <w:jc w:val="center"/>
            </w:pPr>
            <w:r>
              <w:t>OIB: 00106585846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8341B7">
            <w:pPr>
              <w:tabs>
                <w:tab w:val="left" w:pos="3686"/>
              </w:tabs>
              <w:jc w:val="center"/>
            </w:pPr>
            <w:r w:rsidRPr="008341B7">
              <w:t>28.187,51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84638">
            <w:pPr>
              <w:tabs>
                <w:tab w:val="left" w:pos="3686"/>
              </w:tabs>
              <w:jc w:val="center"/>
            </w:pPr>
            <w:r w:rsidRPr="00784638">
              <w:t>24.437,51</w:t>
            </w:r>
          </w:p>
        </w:tc>
        <w:tc>
          <w:tcPr>
            <w:tcW w:w="1478" w:type="dxa"/>
            <w:vAlign w:val="center"/>
          </w:tcPr>
          <w:p w:rsidR="008E469D" w:rsidP="008E469D" w:rsidRDefault="00784638">
            <w:pPr>
              <w:jc w:val="center"/>
            </w:pPr>
            <w:r w:rsidRPr="00784638">
              <w:t>3.750,00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784638">
            <w:pPr>
              <w:tabs>
                <w:tab w:val="left" w:pos="3686"/>
              </w:tabs>
              <w:jc w:val="center"/>
            </w:pPr>
            <w:r w:rsidRPr="006E5E2E">
              <w:t>Stečajni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161.</w:t>
            </w:r>
          </w:p>
        </w:tc>
        <w:tc>
          <w:tcPr>
            <w:tcW w:w="4374" w:type="dxa"/>
            <w:vAlign w:val="center"/>
          </w:tcPr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PEEM d.o.o.</w:t>
            </w:r>
          </w:p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Pula, Dukićeva 13</w:t>
            </w:r>
          </w:p>
          <w:p w:rsidRPr="00E92323" w:rsidR="008E469D" w:rsidP="008341B7" w:rsidRDefault="008341B7">
            <w:pPr>
              <w:tabs>
                <w:tab w:val="left" w:pos="3686"/>
              </w:tabs>
              <w:jc w:val="center"/>
            </w:pPr>
            <w:r>
              <w:t>OIB: 28019763406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8341B7">
            <w:pPr>
              <w:tabs>
                <w:tab w:val="left" w:pos="3686"/>
              </w:tabs>
              <w:jc w:val="center"/>
            </w:pPr>
            <w:r w:rsidRPr="008341B7">
              <w:t>11.409,47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8341B7">
            <w:pPr>
              <w:tabs>
                <w:tab w:val="left" w:pos="3686"/>
              </w:tabs>
              <w:jc w:val="center"/>
            </w:pPr>
            <w:r w:rsidRPr="008341B7">
              <w:t>11.409,47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162.</w:t>
            </w:r>
          </w:p>
        </w:tc>
        <w:tc>
          <w:tcPr>
            <w:tcW w:w="4374" w:type="dxa"/>
            <w:vAlign w:val="center"/>
          </w:tcPr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TES LOGISTIKA d.o.o.</w:t>
            </w:r>
          </w:p>
          <w:p w:rsidR="008341B7" w:rsidP="008341B7" w:rsidRDefault="008341B7">
            <w:pPr>
              <w:tabs>
                <w:tab w:val="left" w:pos="3686"/>
              </w:tabs>
              <w:jc w:val="center"/>
            </w:pPr>
            <w:r>
              <w:t>Slovenija, Ljubljana, Trpinčeva ulica 43 d</w:t>
            </w:r>
          </w:p>
          <w:p w:rsidRPr="00E92323" w:rsidR="008E469D" w:rsidP="008341B7" w:rsidRDefault="008341B7">
            <w:pPr>
              <w:tabs>
                <w:tab w:val="left" w:pos="3686"/>
              </w:tabs>
              <w:jc w:val="center"/>
            </w:pPr>
            <w:r>
              <w:t>OIB: 88976650645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9E4743">
            <w:pPr>
              <w:tabs>
                <w:tab w:val="left" w:pos="3686"/>
              </w:tabs>
              <w:jc w:val="center"/>
            </w:pPr>
            <w:r w:rsidRPr="009E4743">
              <w:t>14.842,00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9E4743">
            <w:pPr>
              <w:tabs>
                <w:tab w:val="left" w:pos="3686"/>
              </w:tabs>
              <w:jc w:val="center"/>
            </w:pPr>
            <w:r w:rsidRPr="009E4743">
              <w:t>14.842,00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163.</w:t>
            </w:r>
          </w:p>
        </w:tc>
        <w:tc>
          <w:tcPr>
            <w:tcW w:w="4374" w:type="dxa"/>
            <w:vAlign w:val="center"/>
          </w:tcPr>
          <w:p w:rsidR="009E4743" w:rsidP="009E4743" w:rsidRDefault="009E4743">
            <w:pPr>
              <w:tabs>
                <w:tab w:val="left" w:pos="3686"/>
              </w:tabs>
              <w:jc w:val="center"/>
            </w:pPr>
            <w:r>
              <w:t>PRODUKT - DIZALICE d.o.o.</w:t>
            </w:r>
          </w:p>
          <w:p w:rsidR="009E4743" w:rsidP="009E4743" w:rsidRDefault="009E4743">
            <w:pPr>
              <w:tabs>
                <w:tab w:val="left" w:pos="3686"/>
              </w:tabs>
              <w:jc w:val="center"/>
            </w:pPr>
            <w:r>
              <w:t>Split, Marina Getaldića 6</w:t>
            </w:r>
          </w:p>
          <w:p w:rsidRPr="00E92323" w:rsidR="008E469D" w:rsidP="009E4743" w:rsidRDefault="009E4743">
            <w:pPr>
              <w:tabs>
                <w:tab w:val="left" w:pos="3686"/>
              </w:tabs>
              <w:jc w:val="center"/>
            </w:pPr>
            <w:r>
              <w:t>OIB: 18463363015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9E4743">
            <w:pPr>
              <w:tabs>
                <w:tab w:val="left" w:pos="3686"/>
              </w:tabs>
              <w:jc w:val="center"/>
            </w:pPr>
            <w:r w:rsidRPr="009E4743">
              <w:t>5.930,00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9E4743">
            <w:pPr>
              <w:tabs>
                <w:tab w:val="left" w:pos="3686"/>
              </w:tabs>
              <w:jc w:val="center"/>
            </w:pPr>
            <w:r w:rsidRPr="009E4743">
              <w:t>5.930,00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164.</w:t>
            </w:r>
          </w:p>
        </w:tc>
        <w:tc>
          <w:tcPr>
            <w:tcW w:w="4374" w:type="dxa"/>
            <w:vAlign w:val="center"/>
          </w:tcPr>
          <w:p w:rsidR="009E4743" w:rsidP="009E4743" w:rsidRDefault="009E4743">
            <w:pPr>
              <w:tabs>
                <w:tab w:val="left" w:pos="3686"/>
              </w:tabs>
              <w:jc w:val="center"/>
            </w:pPr>
            <w:r>
              <w:t xml:space="preserve">VLADO CVITIĆ, </w:t>
            </w:r>
          </w:p>
          <w:p w:rsidR="009E4743" w:rsidP="009E4743" w:rsidRDefault="009E4743">
            <w:pPr>
              <w:tabs>
                <w:tab w:val="left" w:pos="3686"/>
              </w:tabs>
              <w:jc w:val="center"/>
            </w:pPr>
            <w:r>
              <w:t>vl.obrta HIDRAULIKA CVITIĆ</w:t>
            </w:r>
          </w:p>
          <w:p w:rsidR="009E4743" w:rsidP="009E4743" w:rsidRDefault="009E4743">
            <w:pPr>
              <w:tabs>
                <w:tab w:val="left" w:pos="3686"/>
              </w:tabs>
              <w:jc w:val="center"/>
            </w:pPr>
            <w:r>
              <w:t>Rovinjsko selo, Vičani 59</w:t>
            </w:r>
          </w:p>
          <w:p w:rsidRPr="00E92323" w:rsidR="008E469D" w:rsidP="009E4743" w:rsidRDefault="009E4743">
            <w:pPr>
              <w:tabs>
                <w:tab w:val="left" w:pos="3686"/>
              </w:tabs>
              <w:jc w:val="center"/>
            </w:pPr>
            <w:r>
              <w:t>OIB: 63148723208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9E4743">
            <w:pPr>
              <w:tabs>
                <w:tab w:val="left" w:pos="3686"/>
              </w:tabs>
              <w:jc w:val="center"/>
            </w:pPr>
            <w:r w:rsidRPr="009E4743">
              <w:t>302.495,62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CF7426">
            <w:pPr>
              <w:tabs>
                <w:tab w:val="left" w:pos="3686"/>
              </w:tabs>
              <w:jc w:val="center"/>
            </w:pPr>
            <w:r w:rsidRPr="00CF7426">
              <w:t>289</w:t>
            </w:r>
            <w:r>
              <w:t>.</w:t>
            </w:r>
            <w:r w:rsidRPr="00CF7426">
              <w:t>158,37</w:t>
            </w:r>
          </w:p>
        </w:tc>
        <w:tc>
          <w:tcPr>
            <w:tcW w:w="1478" w:type="dxa"/>
            <w:vAlign w:val="center"/>
          </w:tcPr>
          <w:p w:rsidR="008E469D" w:rsidP="008E469D" w:rsidRDefault="00CF7426">
            <w:pPr>
              <w:jc w:val="center"/>
            </w:pPr>
            <w:r w:rsidRPr="00CF7426">
              <w:t>13</w:t>
            </w:r>
            <w:r>
              <w:t>.</w:t>
            </w:r>
            <w:r w:rsidRPr="00CF7426">
              <w:t>337,25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CF7426">
            <w:pPr>
              <w:tabs>
                <w:tab w:val="left" w:pos="3686"/>
              </w:tabs>
              <w:jc w:val="center"/>
            </w:pPr>
            <w:r w:rsidRPr="006B0511">
              <w:t>Ste</w:t>
            </w:r>
            <w:r>
              <w:t>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165.</w:t>
            </w:r>
          </w:p>
        </w:tc>
        <w:tc>
          <w:tcPr>
            <w:tcW w:w="4374" w:type="dxa"/>
            <w:vAlign w:val="center"/>
          </w:tcPr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SEAL TECH d.o.o.</w:t>
            </w:r>
          </w:p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Zadar, Andrije Hebranga 6</w:t>
            </w:r>
          </w:p>
          <w:p w:rsidRPr="00E92323" w:rsidR="008E469D" w:rsidP="00A04E69" w:rsidRDefault="00A04E69">
            <w:pPr>
              <w:tabs>
                <w:tab w:val="left" w:pos="3686"/>
              </w:tabs>
              <w:jc w:val="center"/>
            </w:pPr>
            <w:r>
              <w:t>OIB: 75332433655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7.367,91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7.367,91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166.</w:t>
            </w:r>
          </w:p>
        </w:tc>
        <w:tc>
          <w:tcPr>
            <w:tcW w:w="4374" w:type="dxa"/>
            <w:vAlign w:val="center"/>
          </w:tcPr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OTP banka d.d.</w:t>
            </w:r>
          </w:p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Ulica Domovinskog rata 61, Split</w:t>
            </w:r>
          </w:p>
          <w:p w:rsidRPr="00E92323" w:rsidR="008E469D" w:rsidP="00A04E69" w:rsidRDefault="00A04E69">
            <w:pPr>
              <w:tabs>
                <w:tab w:val="left" w:pos="3686"/>
              </w:tabs>
              <w:jc w:val="center"/>
            </w:pPr>
            <w:r>
              <w:t>OIB: 52508873833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32.905.929,18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32.905.929,18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167.</w:t>
            </w:r>
          </w:p>
        </w:tc>
        <w:tc>
          <w:tcPr>
            <w:tcW w:w="4374" w:type="dxa"/>
            <w:vAlign w:val="center"/>
          </w:tcPr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IN-DI d.o.o.</w:t>
            </w:r>
          </w:p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Vodnjan, Antonio della Zonca 25 f</w:t>
            </w:r>
          </w:p>
          <w:p w:rsidRPr="00E92323" w:rsidR="008E469D" w:rsidP="00A04E69" w:rsidRDefault="00A04E69">
            <w:pPr>
              <w:tabs>
                <w:tab w:val="left" w:pos="3686"/>
              </w:tabs>
              <w:jc w:val="center"/>
            </w:pPr>
            <w:r>
              <w:t>OIB: 74115235791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101.391,84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101.391,84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168.</w:t>
            </w:r>
          </w:p>
        </w:tc>
        <w:tc>
          <w:tcPr>
            <w:tcW w:w="4374" w:type="dxa"/>
            <w:vAlign w:val="center"/>
          </w:tcPr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INDI metal d.o.o.</w:t>
            </w:r>
          </w:p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Vodnjan, Antonio della Zonca 25 e</w:t>
            </w:r>
          </w:p>
          <w:p w:rsidRPr="00E92323" w:rsidR="008E469D" w:rsidP="00A04E69" w:rsidRDefault="00A04E69">
            <w:pPr>
              <w:tabs>
                <w:tab w:val="left" w:pos="3686"/>
              </w:tabs>
              <w:jc w:val="center"/>
            </w:pPr>
            <w:r>
              <w:t>OIB: 85085199530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25.491,21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25.491,21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169.</w:t>
            </w:r>
          </w:p>
        </w:tc>
        <w:tc>
          <w:tcPr>
            <w:tcW w:w="4374" w:type="dxa"/>
            <w:vAlign w:val="center"/>
          </w:tcPr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ISTARSKA KREDITNA BANKA UMAG d.d.</w:t>
            </w:r>
          </w:p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Umag, Ernesta Miloša 1</w:t>
            </w:r>
          </w:p>
          <w:p w:rsidRPr="00E92323" w:rsidR="008E469D" w:rsidP="00A04E69" w:rsidRDefault="00A04E69">
            <w:pPr>
              <w:tabs>
                <w:tab w:val="left" w:pos="3686"/>
              </w:tabs>
              <w:jc w:val="center"/>
            </w:pPr>
            <w:r>
              <w:t>OIB: 65723536010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982.071,64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982.071,64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170.</w:t>
            </w:r>
          </w:p>
        </w:tc>
        <w:tc>
          <w:tcPr>
            <w:tcW w:w="4374" w:type="dxa"/>
            <w:vAlign w:val="center"/>
          </w:tcPr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Zavod za javno zdravstvo Istarske županije</w:t>
            </w:r>
          </w:p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Pula, Nazorova ulica 23</w:t>
            </w:r>
          </w:p>
          <w:p w:rsidRPr="00E92323" w:rsidR="008E469D" w:rsidP="00A04E69" w:rsidRDefault="00A04E69">
            <w:pPr>
              <w:tabs>
                <w:tab w:val="left" w:pos="3686"/>
              </w:tabs>
              <w:jc w:val="center"/>
            </w:pPr>
            <w:r>
              <w:t>OIB: 90629578695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40.227,15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40.227,15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171.</w:t>
            </w:r>
          </w:p>
        </w:tc>
        <w:tc>
          <w:tcPr>
            <w:tcW w:w="4374" w:type="dxa"/>
            <w:vAlign w:val="center"/>
          </w:tcPr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ELEKTROVAR d.o.o., Bosna i Hercegovina, Kakanj</w:t>
            </w:r>
          </w:p>
          <w:p w:rsidR="00A04E69" w:rsidP="00A04E69" w:rsidRDefault="00A04E69">
            <w:pPr>
              <w:tabs>
                <w:tab w:val="left" w:pos="3686"/>
              </w:tabs>
              <w:jc w:val="center"/>
            </w:pPr>
            <w:r>
              <w:t>Podružnica u RH, Pula, Jeretova 14</w:t>
            </w:r>
          </w:p>
          <w:p w:rsidRPr="00E92323" w:rsidR="008E469D" w:rsidP="00A04E69" w:rsidRDefault="00A04E69">
            <w:pPr>
              <w:tabs>
                <w:tab w:val="left" w:pos="3686"/>
              </w:tabs>
              <w:jc w:val="center"/>
            </w:pPr>
            <w:r>
              <w:t>OIB: 61763957113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1.901.514,95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A04E69">
            <w:pPr>
              <w:tabs>
                <w:tab w:val="left" w:pos="3686"/>
              </w:tabs>
              <w:jc w:val="center"/>
            </w:pPr>
            <w:r w:rsidRPr="00A04E69">
              <w:t>1.901.514,95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172.</w:t>
            </w:r>
          </w:p>
        </w:tc>
        <w:tc>
          <w:tcPr>
            <w:tcW w:w="4374" w:type="dxa"/>
            <w:vAlign w:val="center"/>
          </w:tcPr>
          <w:p w:rsidR="00C34E92" w:rsidP="00C34E92" w:rsidRDefault="00C34E92">
            <w:pPr>
              <w:tabs>
                <w:tab w:val="left" w:pos="3686"/>
              </w:tabs>
              <w:jc w:val="center"/>
            </w:pPr>
            <w:r>
              <w:t xml:space="preserve">ULJANIK Strojogradnja </w:t>
            </w:r>
          </w:p>
          <w:p w:rsidR="00C34E92" w:rsidP="00C34E92" w:rsidRDefault="00C34E92">
            <w:pPr>
              <w:tabs>
                <w:tab w:val="left" w:pos="3686"/>
              </w:tabs>
              <w:jc w:val="center"/>
            </w:pPr>
            <w:r>
              <w:t>Diesel d.d. u stečaju</w:t>
            </w:r>
          </w:p>
          <w:p w:rsidR="00C34E92" w:rsidP="00C34E92" w:rsidRDefault="00C34E92">
            <w:pPr>
              <w:tabs>
                <w:tab w:val="left" w:pos="3686"/>
              </w:tabs>
              <w:jc w:val="center"/>
            </w:pPr>
            <w:r>
              <w:t>Pula, Flaciusova 1</w:t>
            </w:r>
          </w:p>
          <w:p w:rsidRPr="00E92323" w:rsidR="008E469D" w:rsidP="00C34E92" w:rsidRDefault="00C34E92">
            <w:pPr>
              <w:tabs>
                <w:tab w:val="left" w:pos="3686"/>
              </w:tabs>
              <w:jc w:val="center"/>
            </w:pPr>
            <w:r>
              <w:t>OIB: 35951488983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C34E92">
            <w:pPr>
              <w:tabs>
                <w:tab w:val="left" w:pos="3686"/>
              </w:tabs>
              <w:jc w:val="center"/>
            </w:pPr>
            <w:r w:rsidRPr="00C34E92">
              <w:t>612.471,41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C34E92">
            <w:pPr>
              <w:tabs>
                <w:tab w:val="left" w:pos="3686"/>
              </w:tabs>
              <w:jc w:val="center"/>
            </w:pPr>
            <w:r w:rsidRPr="00C34E92">
              <w:t>612.471,41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173.</w:t>
            </w:r>
          </w:p>
        </w:tc>
        <w:tc>
          <w:tcPr>
            <w:tcW w:w="4374" w:type="dxa"/>
            <w:vAlign w:val="center"/>
          </w:tcPr>
          <w:p w:rsidR="00C34E92" w:rsidP="00C34E92" w:rsidRDefault="00C34E92">
            <w:pPr>
              <w:tabs>
                <w:tab w:val="left" w:pos="3686"/>
              </w:tabs>
              <w:jc w:val="center"/>
            </w:pPr>
            <w:r>
              <w:t>BENE Trade s.r.o.</w:t>
            </w:r>
          </w:p>
          <w:p w:rsidR="00C34E92" w:rsidP="00C34E92" w:rsidRDefault="00C34E92">
            <w:pPr>
              <w:tabs>
                <w:tab w:val="left" w:pos="3686"/>
              </w:tabs>
              <w:jc w:val="center"/>
            </w:pPr>
            <w:r>
              <w:t xml:space="preserve">755 01 Vsetin, Jiraskova 1127, </w:t>
            </w:r>
          </w:p>
          <w:p w:rsidR="00C34E92" w:rsidP="00C34E92" w:rsidRDefault="00C34E92">
            <w:pPr>
              <w:tabs>
                <w:tab w:val="left" w:pos="3686"/>
              </w:tabs>
              <w:jc w:val="center"/>
            </w:pPr>
            <w:r>
              <w:t>Czech Republic</w:t>
            </w:r>
          </w:p>
          <w:p w:rsidRPr="00E92323" w:rsidR="008E469D" w:rsidP="00C34E92" w:rsidRDefault="00C34E92">
            <w:pPr>
              <w:tabs>
                <w:tab w:val="left" w:pos="3686"/>
              </w:tabs>
              <w:jc w:val="center"/>
            </w:pPr>
            <w:r>
              <w:t>25354329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C34E92">
            <w:pPr>
              <w:tabs>
                <w:tab w:val="left" w:pos="3686"/>
              </w:tabs>
              <w:jc w:val="center"/>
            </w:pPr>
            <w:r w:rsidRPr="00C34E92">
              <w:t>157.293,66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C34E92">
            <w:pPr>
              <w:tabs>
                <w:tab w:val="left" w:pos="3686"/>
              </w:tabs>
              <w:jc w:val="center"/>
            </w:pPr>
            <w:r w:rsidRPr="00C34E92">
              <w:t>157.293,66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174.</w:t>
            </w:r>
          </w:p>
        </w:tc>
        <w:tc>
          <w:tcPr>
            <w:tcW w:w="4374" w:type="dxa"/>
            <w:vAlign w:val="center"/>
          </w:tcPr>
          <w:p w:rsidR="007E16B4" w:rsidP="007E16B4" w:rsidRDefault="007E16B4">
            <w:pPr>
              <w:tabs>
                <w:tab w:val="left" w:pos="3686"/>
              </w:tabs>
              <w:jc w:val="center"/>
            </w:pPr>
            <w:r>
              <w:t xml:space="preserve">VODOVOD PULA d.o.o. </w:t>
            </w:r>
          </w:p>
          <w:p w:rsidR="007E16B4" w:rsidP="007E16B4" w:rsidRDefault="007E16B4">
            <w:pPr>
              <w:tabs>
                <w:tab w:val="left" w:pos="3686"/>
              </w:tabs>
              <w:jc w:val="center"/>
            </w:pPr>
            <w:r>
              <w:t>Pula, Radićeva 9</w:t>
            </w:r>
          </w:p>
          <w:p w:rsidRPr="00E92323" w:rsidR="008E469D" w:rsidP="007E16B4" w:rsidRDefault="007E16B4">
            <w:pPr>
              <w:tabs>
                <w:tab w:val="left" w:pos="3686"/>
              </w:tabs>
              <w:jc w:val="center"/>
            </w:pPr>
            <w:r>
              <w:t>OIB:19798348108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E16B4">
            <w:pPr>
              <w:tabs>
                <w:tab w:val="left" w:pos="3686"/>
              </w:tabs>
              <w:jc w:val="center"/>
            </w:pPr>
            <w:r w:rsidRPr="007E16B4">
              <w:t>46.317,25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E16B4">
            <w:pPr>
              <w:tabs>
                <w:tab w:val="left" w:pos="3686"/>
              </w:tabs>
              <w:jc w:val="center"/>
            </w:pPr>
            <w:r w:rsidRPr="007E16B4">
              <w:t>46.317,25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175.</w:t>
            </w:r>
          </w:p>
        </w:tc>
        <w:tc>
          <w:tcPr>
            <w:tcW w:w="4374" w:type="dxa"/>
            <w:vAlign w:val="center"/>
          </w:tcPr>
          <w:p w:rsidR="007E16B4" w:rsidP="007E16B4" w:rsidRDefault="007E16B4">
            <w:pPr>
              <w:tabs>
                <w:tab w:val="left" w:pos="3686"/>
              </w:tabs>
              <w:jc w:val="center"/>
            </w:pPr>
            <w:r>
              <w:t xml:space="preserve">REMEX PROIZVODNJA I </w:t>
            </w:r>
          </w:p>
          <w:p w:rsidR="007E16B4" w:rsidP="007E16B4" w:rsidRDefault="007E16B4">
            <w:pPr>
              <w:tabs>
                <w:tab w:val="left" w:pos="3686"/>
              </w:tabs>
              <w:jc w:val="center"/>
            </w:pPr>
            <w:r>
              <w:t>PRODAJA d.o.o.</w:t>
            </w:r>
          </w:p>
          <w:p w:rsidR="007E16B4" w:rsidP="007E16B4" w:rsidRDefault="007E16B4">
            <w:pPr>
              <w:tabs>
                <w:tab w:val="left" w:pos="3686"/>
              </w:tabs>
              <w:jc w:val="center"/>
            </w:pPr>
            <w:r>
              <w:t>Remetinec 115 B, Novi Marof</w:t>
            </w:r>
          </w:p>
          <w:p w:rsidRPr="00E92323" w:rsidR="008E469D" w:rsidP="007E16B4" w:rsidRDefault="007E16B4">
            <w:pPr>
              <w:tabs>
                <w:tab w:val="left" w:pos="3686"/>
              </w:tabs>
              <w:jc w:val="center"/>
            </w:pPr>
            <w:r>
              <w:t>OIB: 71745236011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E16B4">
            <w:pPr>
              <w:tabs>
                <w:tab w:val="left" w:pos="3686"/>
              </w:tabs>
              <w:jc w:val="center"/>
            </w:pPr>
            <w:r w:rsidRPr="007E16B4">
              <w:t>53.000,00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E16B4">
            <w:pPr>
              <w:tabs>
                <w:tab w:val="left" w:pos="3686"/>
              </w:tabs>
              <w:jc w:val="center"/>
            </w:pPr>
            <w:r w:rsidRPr="007E16B4">
              <w:t>53.000,00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176.</w:t>
            </w:r>
          </w:p>
        </w:tc>
        <w:tc>
          <w:tcPr>
            <w:tcW w:w="4374" w:type="dxa"/>
            <w:vAlign w:val="center"/>
          </w:tcPr>
          <w:p w:rsidR="007E16B4" w:rsidP="007E16B4" w:rsidRDefault="007E16B4">
            <w:pPr>
              <w:tabs>
                <w:tab w:val="left" w:pos="3686"/>
              </w:tabs>
              <w:jc w:val="center"/>
            </w:pPr>
            <w:r>
              <w:t>HRVATSKI TELEKOM d.d.</w:t>
            </w:r>
          </w:p>
          <w:p w:rsidR="007E16B4" w:rsidP="007E16B4" w:rsidRDefault="007E16B4">
            <w:pPr>
              <w:tabs>
                <w:tab w:val="left" w:pos="3686"/>
              </w:tabs>
              <w:jc w:val="center"/>
            </w:pPr>
            <w:r>
              <w:t>Zagreb, Radnička cesta 21</w:t>
            </w:r>
          </w:p>
          <w:p w:rsidRPr="00E92323" w:rsidR="008E469D" w:rsidP="007E16B4" w:rsidRDefault="007E16B4">
            <w:pPr>
              <w:tabs>
                <w:tab w:val="left" w:pos="3686"/>
              </w:tabs>
              <w:jc w:val="center"/>
            </w:pPr>
            <w:r>
              <w:t>OIB: 81793146560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27.275,77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27.275,77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177.</w:t>
            </w:r>
          </w:p>
        </w:tc>
        <w:tc>
          <w:tcPr>
            <w:tcW w:w="4374" w:type="dxa"/>
            <w:vAlign w:val="center"/>
          </w:tcPr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ULJANIK Brodogradilište d.d. u stečaju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Pula, Flacuisova 1</w:t>
            </w:r>
          </w:p>
          <w:p w:rsidRPr="00E92323" w:rsidR="008E469D" w:rsidP="004B4FE6" w:rsidRDefault="004B4FE6">
            <w:pPr>
              <w:tabs>
                <w:tab w:val="left" w:pos="3686"/>
              </w:tabs>
              <w:jc w:val="center"/>
            </w:pPr>
            <w:r>
              <w:t>OIB: 21764428190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468.569,65</w:t>
            </w:r>
          </w:p>
        </w:tc>
        <w:tc>
          <w:tcPr>
            <w:tcW w:w="2121" w:type="dxa"/>
            <w:vAlign w:val="center"/>
          </w:tcPr>
          <w:p w:rsidRPr="004B4FE6" w:rsidR="008E469D" w:rsidP="008E469D" w:rsidRDefault="00CF7426">
            <w:pPr>
              <w:tabs>
                <w:tab w:val="left" w:pos="3686"/>
              </w:tabs>
              <w:jc w:val="center"/>
              <w:rPr>
                <w:highlight w:val="magenta"/>
              </w:rPr>
            </w:pPr>
            <w:r w:rsidRPr="00CF7426">
              <w:t>0,00</w:t>
            </w:r>
          </w:p>
        </w:tc>
        <w:tc>
          <w:tcPr>
            <w:tcW w:w="1478" w:type="dxa"/>
            <w:vAlign w:val="center"/>
          </w:tcPr>
          <w:p w:rsidRPr="004B4FE6" w:rsidR="008E469D" w:rsidP="004B4FE6" w:rsidRDefault="00CF7426">
            <w:pPr>
              <w:jc w:val="center"/>
              <w:rPr>
                <w:highlight w:val="magenta"/>
              </w:rPr>
            </w:pPr>
            <w:r w:rsidRPr="004B4FE6">
              <w:t>468.569,65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CF7426">
            <w:pPr>
              <w:tabs>
                <w:tab w:val="left" w:pos="3686"/>
              </w:tabs>
              <w:jc w:val="center"/>
            </w:pPr>
            <w:r w:rsidRPr="006B0511">
              <w:t>Ste</w:t>
            </w:r>
            <w:r>
              <w:t>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178.</w:t>
            </w:r>
          </w:p>
        </w:tc>
        <w:tc>
          <w:tcPr>
            <w:tcW w:w="4374" w:type="dxa"/>
            <w:vAlign w:val="center"/>
          </w:tcPr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Hrvatski registar brodova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Split, Marasovića 67</w:t>
            </w:r>
          </w:p>
          <w:p w:rsidRPr="00E92323" w:rsidR="008E469D" w:rsidP="004B4FE6" w:rsidRDefault="004B4FE6">
            <w:pPr>
              <w:tabs>
                <w:tab w:val="left" w:pos="3686"/>
              </w:tabs>
              <w:jc w:val="center"/>
            </w:pPr>
            <w:r>
              <w:t>OIB: 04601923208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57.788,89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57.788,89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179.</w:t>
            </w:r>
          </w:p>
        </w:tc>
        <w:tc>
          <w:tcPr>
            <w:tcW w:w="4374" w:type="dxa"/>
            <w:vAlign w:val="center"/>
          </w:tcPr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D.O.N.I.S. d.o.o.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Tinjan, Danijeli 76</w:t>
            </w:r>
          </w:p>
          <w:p w:rsidRPr="00E92323" w:rsidR="008E469D" w:rsidP="004B4FE6" w:rsidRDefault="004B4FE6">
            <w:pPr>
              <w:tabs>
                <w:tab w:val="left" w:pos="3686"/>
              </w:tabs>
              <w:jc w:val="center"/>
            </w:pPr>
            <w:r>
              <w:t>OIB: 41283762584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18.533,75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18.533,75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180.</w:t>
            </w:r>
          </w:p>
        </w:tc>
        <w:tc>
          <w:tcPr>
            <w:tcW w:w="4374" w:type="dxa"/>
            <w:vAlign w:val="center"/>
          </w:tcPr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DRAGON BAJUN d.o.o.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Cvitići 26/A, Sutivanac, Žminj</w:t>
            </w:r>
          </w:p>
          <w:p w:rsidRPr="00E92323" w:rsidR="008E469D" w:rsidP="004B4FE6" w:rsidRDefault="004B4FE6">
            <w:pPr>
              <w:tabs>
                <w:tab w:val="left" w:pos="3686"/>
              </w:tabs>
              <w:jc w:val="center"/>
            </w:pPr>
            <w:r>
              <w:t>OIB: 52244079228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9.763,63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9.763,63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181.</w:t>
            </w:r>
          </w:p>
        </w:tc>
        <w:tc>
          <w:tcPr>
            <w:tcW w:w="4374" w:type="dxa"/>
            <w:vAlign w:val="center"/>
          </w:tcPr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SKDD d.d.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Zagreb, Heinzelova 62/a</w:t>
            </w:r>
          </w:p>
          <w:p w:rsidRPr="00E92323" w:rsidR="008E469D" w:rsidP="004B4FE6" w:rsidRDefault="004B4FE6">
            <w:pPr>
              <w:tabs>
                <w:tab w:val="left" w:pos="3686"/>
              </w:tabs>
              <w:jc w:val="center"/>
            </w:pPr>
            <w:r>
              <w:t>OIB: 64406809162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5.807,17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5.807,17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182.</w:t>
            </w:r>
          </w:p>
        </w:tc>
        <w:tc>
          <w:tcPr>
            <w:tcW w:w="4374" w:type="dxa"/>
            <w:vAlign w:val="center"/>
          </w:tcPr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ZAGREBAČKA BANKA d.d.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Zagreb, Trg bana J.Jelačića 10</w:t>
            </w:r>
          </w:p>
          <w:p w:rsidRPr="00E92323" w:rsidR="008E469D" w:rsidP="004B4FE6" w:rsidRDefault="004B4FE6">
            <w:pPr>
              <w:tabs>
                <w:tab w:val="left" w:pos="3686"/>
              </w:tabs>
              <w:jc w:val="center"/>
            </w:pPr>
            <w:r>
              <w:t>OIB: 92963223473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393,20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393,20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183.</w:t>
            </w:r>
          </w:p>
        </w:tc>
        <w:tc>
          <w:tcPr>
            <w:tcW w:w="4374" w:type="dxa"/>
            <w:vAlign w:val="center"/>
          </w:tcPr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 xml:space="preserve">KARMEN CICERAN, 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vl.obrta  "C ELEKTRO"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Barban, Puntera 1B</w:t>
            </w:r>
          </w:p>
          <w:p w:rsidRPr="00E92323" w:rsidR="008E469D" w:rsidP="004B4FE6" w:rsidRDefault="004B4FE6">
            <w:pPr>
              <w:tabs>
                <w:tab w:val="left" w:pos="3686"/>
              </w:tabs>
              <w:jc w:val="center"/>
            </w:pPr>
            <w:r>
              <w:t>OIB: 41731614438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28.355,29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B4FE6">
            <w:pPr>
              <w:tabs>
                <w:tab w:val="left" w:pos="3686"/>
              </w:tabs>
              <w:jc w:val="center"/>
            </w:pPr>
            <w:r w:rsidRPr="004B4FE6">
              <w:t>28.355,29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184.</w:t>
            </w:r>
          </w:p>
        </w:tc>
        <w:tc>
          <w:tcPr>
            <w:tcW w:w="4374" w:type="dxa"/>
            <w:vAlign w:val="center"/>
          </w:tcPr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DRAGAN ALEKSIĆ,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 xml:space="preserve"> vl.obrta "ALEX - COMP"</w:t>
            </w:r>
          </w:p>
          <w:p w:rsidR="004B4FE6" w:rsidP="004B4FE6" w:rsidRDefault="004B4FE6">
            <w:pPr>
              <w:tabs>
                <w:tab w:val="left" w:pos="3686"/>
              </w:tabs>
              <w:jc w:val="center"/>
            </w:pPr>
            <w:r>
              <w:t>Rijeka, Mrkopaljska 1</w:t>
            </w:r>
          </w:p>
          <w:p w:rsidRPr="00E92323" w:rsidR="008E469D" w:rsidP="004B4FE6" w:rsidRDefault="004B4FE6">
            <w:pPr>
              <w:tabs>
                <w:tab w:val="left" w:pos="3686"/>
              </w:tabs>
              <w:jc w:val="center"/>
            </w:pPr>
            <w:r>
              <w:t>OIB: 98274648765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7.580,47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7.580,47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185.</w:t>
            </w:r>
          </w:p>
        </w:tc>
        <w:tc>
          <w:tcPr>
            <w:tcW w:w="4374" w:type="dxa"/>
            <w:vAlign w:val="center"/>
          </w:tcPr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 xml:space="preserve">BUREAU VERITAS CROATIA d.o.o. 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Rijeka, Ciottina 17/A</w:t>
            </w:r>
          </w:p>
          <w:p w:rsidRPr="00E92323" w:rsidR="008E469D" w:rsidP="0069343D" w:rsidRDefault="0069343D">
            <w:pPr>
              <w:tabs>
                <w:tab w:val="left" w:pos="3686"/>
              </w:tabs>
              <w:jc w:val="center"/>
            </w:pPr>
            <w:r>
              <w:t>OIB: 82798532151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42.198,96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42.198,96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186.</w:t>
            </w:r>
          </w:p>
        </w:tc>
        <w:tc>
          <w:tcPr>
            <w:tcW w:w="4374" w:type="dxa"/>
            <w:vAlign w:val="center"/>
          </w:tcPr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ULJANIK Standard d.o.o.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Pula, Flaciusova 1</w:t>
            </w:r>
          </w:p>
          <w:p w:rsidRPr="00E92323" w:rsidR="008E469D" w:rsidP="0069343D" w:rsidRDefault="0069343D">
            <w:pPr>
              <w:tabs>
                <w:tab w:val="left" w:pos="3686"/>
              </w:tabs>
              <w:jc w:val="center"/>
            </w:pPr>
            <w:r>
              <w:t>OIB: 76215244096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122.666,71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CF7426">
            <w:pPr>
              <w:tabs>
                <w:tab w:val="left" w:pos="3686"/>
              </w:tabs>
              <w:jc w:val="center"/>
            </w:pPr>
            <w:r w:rsidRPr="00CF7426">
              <w:t>117.058,21</w:t>
            </w:r>
          </w:p>
        </w:tc>
        <w:tc>
          <w:tcPr>
            <w:tcW w:w="1478" w:type="dxa"/>
            <w:vAlign w:val="center"/>
          </w:tcPr>
          <w:p w:rsidR="008E469D" w:rsidP="008E469D" w:rsidRDefault="00CF7426">
            <w:pPr>
              <w:jc w:val="center"/>
            </w:pPr>
            <w:r w:rsidRPr="00CF7426">
              <w:t>5</w:t>
            </w:r>
            <w:r w:rsidR="00867FA7">
              <w:t>.</w:t>
            </w:r>
            <w:r w:rsidRPr="00CF7426">
              <w:t>608,5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CF7426">
            <w:pPr>
              <w:tabs>
                <w:tab w:val="left" w:pos="3686"/>
              </w:tabs>
              <w:jc w:val="center"/>
            </w:pPr>
            <w:r w:rsidRPr="006B0511">
              <w:t>Ste</w:t>
            </w:r>
            <w:r>
              <w:t>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187.</w:t>
            </w:r>
          </w:p>
        </w:tc>
        <w:tc>
          <w:tcPr>
            <w:tcW w:w="4374" w:type="dxa"/>
            <w:vAlign w:val="center"/>
          </w:tcPr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ULJANIK d.d.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Pula, Flaciusova 1</w:t>
            </w:r>
          </w:p>
          <w:p w:rsidRPr="00E92323" w:rsidR="008E469D" w:rsidP="0069343D" w:rsidRDefault="0069343D">
            <w:pPr>
              <w:tabs>
                <w:tab w:val="left" w:pos="3686"/>
              </w:tabs>
              <w:jc w:val="center"/>
            </w:pPr>
            <w:r>
              <w:t>OIB: 56243843109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5.879.050,96</w:t>
            </w:r>
          </w:p>
        </w:tc>
        <w:tc>
          <w:tcPr>
            <w:tcW w:w="2121" w:type="dxa"/>
            <w:vAlign w:val="center"/>
          </w:tcPr>
          <w:p w:rsidRPr="0069343D" w:rsidR="008E469D" w:rsidP="008E469D" w:rsidRDefault="00CF7426">
            <w:pPr>
              <w:tabs>
                <w:tab w:val="left" w:pos="3686"/>
              </w:tabs>
              <w:jc w:val="center"/>
              <w:rPr>
                <w:highlight w:val="magenta"/>
              </w:rPr>
            </w:pPr>
            <w:r w:rsidRPr="00CF7426">
              <w:t>0,00</w:t>
            </w:r>
          </w:p>
        </w:tc>
        <w:tc>
          <w:tcPr>
            <w:tcW w:w="1478" w:type="dxa"/>
            <w:vAlign w:val="center"/>
          </w:tcPr>
          <w:p w:rsidRPr="0069343D" w:rsidR="008E469D" w:rsidP="008E469D" w:rsidRDefault="00CF7426">
            <w:pPr>
              <w:jc w:val="center"/>
              <w:rPr>
                <w:highlight w:val="magenta"/>
              </w:rPr>
            </w:pPr>
            <w:r w:rsidRPr="0069343D">
              <w:t>5.879.050,96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CF7426">
            <w:pPr>
              <w:tabs>
                <w:tab w:val="left" w:pos="3686"/>
              </w:tabs>
              <w:jc w:val="center"/>
            </w:pPr>
            <w:r w:rsidRPr="006B0511">
              <w:t>Ste</w:t>
            </w:r>
            <w:r>
              <w:t>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188.</w:t>
            </w:r>
          </w:p>
        </w:tc>
        <w:tc>
          <w:tcPr>
            <w:tcW w:w="4374" w:type="dxa"/>
            <w:vAlign w:val="center"/>
          </w:tcPr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ULJANIK Pomorstvo d.o.o.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Pula, Flaciusova 1</w:t>
            </w:r>
          </w:p>
          <w:p w:rsidRPr="00E92323" w:rsidR="008E469D" w:rsidP="0069343D" w:rsidRDefault="0069343D">
            <w:pPr>
              <w:tabs>
                <w:tab w:val="left" w:pos="3686"/>
              </w:tabs>
              <w:jc w:val="center"/>
            </w:pPr>
            <w:r>
              <w:t>OIB:61741481122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38.553,45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38.553,45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189.</w:t>
            </w:r>
          </w:p>
        </w:tc>
        <w:tc>
          <w:tcPr>
            <w:tcW w:w="4374" w:type="dxa"/>
            <w:vAlign w:val="center"/>
          </w:tcPr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 xml:space="preserve">Lloyd s Register EMEA, 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Podružnica Rijeka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Rijeka, Radmile Matejčić 10</w:t>
            </w:r>
          </w:p>
          <w:p w:rsidRPr="00E92323" w:rsidR="008E469D" w:rsidP="0069343D" w:rsidRDefault="0069343D">
            <w:pPr>
              <w:tabs>
                <w:tab w:val="left" w:pos="3686"/>
              </w:tabs>
              <w:jc w:val="center"/>
            </w:pPr>
            <w:r>
              <w:t>OIB: 72262856307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784638">
            <w:pPr>
              <w:tabs>
                <w:tab w:val="left" w:pos="3686"/>
              </w:tabs>
              <w:jc w:val="center"/>
            </w:pPr>
            <w:r w:rsidRPr="00784638">
              <w:t>50.484,88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784638">
            <w:pPr>
              <w:tabs>
                <w:tab w:val="left" w:pos="3686"/>
              </w:tabs>
              <w:jc w:val="center"/>
            </w:pPr>
            <w:r w:rsidRPr="00784638">
              <w:t>50.484,88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190.</w:t>
            </w:r>
          </w:p>
        </w:tc>
        <w:tc>
          <w:tcPr>
            <w:tcW w:w="4374" w:type="dxa"/>
            <w:vAlign w:val="center"/>
          </w:tcPr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DNV GL Adriatica d.o.o.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Rijeka, Ružićeva 32</w:t>
            </w:r>
          </w:p>
          <w:p w:rsidRPr="00E92323" w:rsidR="008E469D" w:rsidP="0069343D" w:rsidRDefault="0069343D">
            <w:pPr>
              <w:tabs>
                <w:tab w:val="left" w:pos="3686"/>
              </w:tabs>
              <w:jc w:val="center"/>
            </w:pPr>
            <w:r>
              <w:t>OIB: 66958856391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23.395,27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23.395,27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191.</w:t>
            </w:r>
          </w:p>
        </w:tc>
        <w:tc>
          <w:tcPr>
            <w:tcW w:w="4374" w:type="dxa"/>
            <w:vAlign w:val="center"/>
          </w:tcPr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ULJANIK TESU REMONT d.o.o.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Pula, Flaciusova 1</w:t>
            </w:r>
          </w:p>
          <w:p w:rsidRPr="00E92323" w:rsidR="008E469D" w:rsidP="0069343D" w:rsidRDefault="0069343D">
            <w:pPr>
              <w:tabs>
                <w:tab w:val="left" w:pos="3686"/>
              </w:tabs>
              <w:jc w:val="center"/>
            </w:pPr>
            <w:r>
              <w:t>OIB: 20164075791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13.586,60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13.586,60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192.</w:t>
            </w:r>
          </w:p>
        </w:tc>
        <w:tc>
          <w:tcPr>
            <w:tcW w:w="4374" w:type="dxa"/>
            <w:vAlign w:val="center"/>
          </w:tcPr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HIDRO.LAB d.o.o.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Ičići, Kolavići 5</w:t>
            </w:r>
          </w:p>
          <w:p w:rsidRPr="00E92323" w:rsidR="008E469D" w:rsidP="0069343D" w:rsidRDefault="0069343D">
            <w:pPr>
              <w:tabs>
                <w:tab w:val="left" w:pos="3686"/>
              </w:tabs>
              <w:jc w:val="center"/>
            </w:pPr>
            <w:r>
              <w:t>OIB: 71304602630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3.125,00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3.125,00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193.</w:t>
            </w:r>
          </w:p>
        </w:tc>
        <w:tc>
          <w:tcPr>
            <w:tcW w:w="4374" w:type="dxa"/>
            <w:vAlign w:val="center"/>
          </w:tcPr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ULJANIK Brodograđevni projekti d.o.o.</w:t>
            </w:r>
          </w:p>
          <w:p w:rsidR="0069343D" w:rsidP="0069343D" w:rsidRDefault="0069343D">
            <w:pPr>
              <w:tabs>
                <w:tab w:val="left" w:pos="3686"/>
              </w:tabs>
              <w:jc w:val="center"/>
            </w:pPr>
            <w:r>
              <w:t>Pula, Flaciusova 1</w:t>
            </w:r>
          </w:p>
          <w:p w:rsidRPr="00E92323" w:rsidR="008E469D" w:rsidP="0069343D" w:rsidRDefault="0069343D">
            <w:pPr>
              <w:tabs>
                <w:tab w:val="left" w:pos="3686"/>
              </w:tabs>
              <w:jc w:val="center"/>
            </w:pPr>
            <w:r>
              <w:t>OIB: 52293691007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69343D">
            <w:pPr>
              <w:tabs>
                <w:tab w:val="left" w:pos="3686"/>
              </w:tabs>
              <w:jc w:val="center"/>
            </w:pPr>
            <w:r w:rsidRPr="0069343D">
              <w:t>205.544,46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867FA7">
            <w:pPr>
              <w:tabs>
                <w:tab w:val="left" w:pos="3686"/>
              </w:tabs>
              <w:jc w:val="center"/>
            </w:pPr>
            <w:r>
              <w:t>0,00</w:t>
            </w:r>
          </w:p>
        </w:tc>
        <w:tc>
          <w:tcPr>
            <w:tcW w:w="1478" w:type="dxa"/>
            <w:vAlign w:val="center"/>
          </w:tcPr>
          <w:p w:rsidR="008E469D" w:rsidP="008E469D" w:rsidRDefault="00867FA7">
            <w:pPr>
              <w:jc w:val="center"/>
            </w:pPr>
            <w:r w:rsidRPr="004F2781">
              <w:t>205.544,46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67FA7">
            <w:pPr>
              <w:tabs>
                <w:tab w:val="left" w:pos="3686"/>
              </w:tabs>
              <w:jc w:val="center"/>
            </w:pPr>
            <w:r w:rsidRPr="006B0511">
              <w:t>Ste</w:t>
            </w:r>
            <w:r>
              <w:t>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194.</w:t>
            </w:r>
          </w:p>
        </w:tc>
        <w:tc>
          <w:tcPr>
            <w:tcW w:w="4374" w:type="dxa"/>
            <w:vAlign w:val="center"/>
          </w:tcPr>
          <w:p w:rsidR="004F2781" w:rsidP="004F2781" w:rsidRDefault="004F2781">
            <w:pPr>
              <w:tabs>
                <w:tab w:val="left" w:pos="3686"/>
              </w:tabs>
              <w:jc w:val="center"/>
            </w:pPr>
            <w:r>
              <w:t xml:space="preserve">Uljanik Shipbuilding Computer </w:t>
            </w:r>
          </w:p>
          <w:p w:rsidR="004F2781" w:rsidP="004F2781" w:rsidRDefault="004F2781">
            <w:pPr>
              <w:tabs>
                <w:tab w:val="left" w:pos="3686"/>
              </w:tabs>
              <w:jc w:val="center"/>
            </w:pPr>
            <w:r>
              <w:t>Sistems d.o.o.</w:t>
            </w:r>
          </w:p>
          <w:p w:rsidR="004F2781" w:rsidP="004F2781" w:rsidRDefault="004F2781">
            <w:pPr>
              <w:tabs>
                <w:tab w:val="left" w:pos="3686"/>
              </w:tabs>
              <w:jc w:val="center"/>
            </w:pPr>
            <w:r>
              <w:t>Pula, Flaciusova 1</w:t>
            </w:r>
          </w:p>
          <w:p w:rsidRPr="00E92323" w:rsidR="008E469D" w:rsidP="004F2781" w:rsidRDefault="004F2781">
            <w:pPr>
              <w:tabs>
                <w:tab w:val="left" w:pos="3686"/>
              </w:tabs>
              <w:jc w:val="center"/>
            </w:pPr>
            <w:r>
              <w:t>OIB: 49007656128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F2781">
            <w:pPr>
              <w:tabs>
                <w:tab w:val="left" w:pos="3686"/>
              </w:tabs>
              <w:jc w:val="center"/>
            </w:pPr>
            <w:r w:rsidRPr="004F2781">
              <w:t>269.008,47</w:t>
            </w:r>
          </w:p>
        </w:tc>
        <w:tc>
          <w:tcPr>
            <w:tcW w:w="2121" w:type="dxa"/>
            <w:vAlign w:val="center"/>
          </w:tcPr>
          <w:p w:rsidR="00867FA7" w:rsidP="00867FA7" w:rsidRDefault="00867FA7">
            <w:pPr>
              <w:tabs>
                <w:tab w:val="left" w:pos="3686"/>
              </w:tabs>
              <w:jc w:val="center"/>
            </w:pPr>
          </w:p>
          <w:p w:rsidRPr="00867FA7" w:rsidR="00867FA7" w:rsidP="00867FA7" w:rsidRDefault="00867FA7">
            <w:pPr>
              <w:tabs>
                <w:tab w:val="left" w:pos="3686"/>
              </w:tabs>
              <w:jc w:val="center"/>
            </w:pPr>
            <w:r w:rsidRPr="00867FA7">
              <w:t>226.269,35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67FA7" w:rsidP="00867FA7" w:rsidRDefault="00867FA7">
            <w:pPr>
              <w:jc w:val="center"/>
            </w:pPr>
          </w:p>
          <w:p w:rsidRPr="00867FA7" w:rsidR="00867FA7" w:rsidP="00867FA7" w:rsidRDefault="00867FA7">
            <w:pPr>
              <w:jc w:val="center"/>
            </w:pPr>
            <w:r w:rsidRPr="00867FA7">
              <w:t>42.739,12</w:t>
            </w:r>
          </w:p>
          <w:p w:rsidR="008E469D" w:rsidP="008E469D" w:rsidRDefault="008E469D">
            <w:pPr>
              <w:jc w:val="center"/>
            </w:pPr>
          </w:p>
        </w:tc>
        <w:tc>
          <w:tcPr>
            <w:tcW w:w="1624" w:type="dxa"/>
            <w:vAlign w:val="center"/>
          </w:tcPr>
          <w:p w:rsidRPr="00E92323" w:rsidR="008E469D" w:rsidP="008E469D" w:rsidRDefault="00867FA7">
            <w:pPr>
              <w:tabs>
                <w:tab w:val="left" w:pos="3686"/>
              </w:tabs>
              <w:jc w:val="center"/>
            </w:pPr>
            <w:r w:rsidRPr="006B0511">
              <w:t>Ste</w:t>
            </w:r>
            <w:r>
              <w:t>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195.</w:t>
            </w:r>
          </w:p>
        </w:tc>
        <w:tc>
          <w:tcPr>
            <w:tcW w:w="4374" w:type="dxa"/>
            <w:vAlign w:val="center"/>
          </w:tcPr>
          <w:p w:rsidR="004375DD" w:rsidP="004375DD" w:rsidRDefault="004375DD">
            <w:pPr>
              <w:tabs>
                <w:tab w:val="left" w:pos="3686"/>
              </w:tabs>
              <w:jc w:val="center"/>
            </w:pPr>
            <w:r>
              <w:t>Učilište ULJANIK, ustanova za obrazovanje odraslih</w:t>
            </w:r>
          </w:p>
          <w:p w:rsidR="004375DD" w:rsidP="004375DD" w:rsidRDefault="004375DD">
            <w:pPr>
              <w:tabs>
                <w:tab w:val="left" w:pos="3686"/>
              </w:tabs>
              <w:jc w:val="center"/>
            </w:pPr>
            <w:r>
              <w:t>Pula, Flaciusova 1</w:t>
            </w:r>
          </w:p>
          <w:p w:rsidRPr="00E92323" w:rsidR="008E469D" w:rsidP="004375DD" w:rsidRDefault="004375DD">
            <w:pPr>
              <w:tabs>
                <w:tab w:val="left" w:pos="3686"/>
              </w:tabs>
              <w:jc w:val="center"/>
            </w:pPr>
            <w:r>
              <w:t>OIB: 26303043176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375DD">
            <w:pPr>
              <w:tabs>
                <w:tab w:val="left" w:pos="3686"/>
              </w:tabs>
              <w:jc w:val="center"/>
            </w:pPr>
            <w:r w:rsidRPr="004375DD">
              <w:t>224.167,44</w:t>
            </w:r>
          </w:p>
        </w:tc>
        <w:tc>
          <w:tcPr>
            <w:tcW w:w="2121" w:type="dxa"/>
            <w:vAlign w:val="center"/>
          </w:tcPr>
          <w:p w:rsidR="00867FA7" w:rsidP="00867FA7" w:rsidRDefault="00867FA7">
            <w:pPr>
              <w:tabs>
                <w:tab w:val="left" w:pos="3686"/>
              </w:tabs>
              <w:jc w:val="center"/>
            </w:pPr>
          </w:p>
          <w:p w:rsidRPr="00867FA7" w:rsidR="00867FA7" w:rsidP="00867FA7" w:rsidRDefault="00867FA7">
            <w:pPr>
              <w:tabs>
                <w:tab w:val="left" w:pos="3686"/>
              </w:tabs>
              <w:jc w:val="center"/>
            </w:pPr>
            <w:r w:rsidRPr="00867FA7">
              <w:t>154.027,44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67FA7" w:rsidP="00867FA7" w:rsidRDefault="00867FA7">
            <w:pPr>
              <w:jc w:val="center"/>
            </w:pPr>
          </w:p>
          <w:p w:rsidRPr="00867FA7" w:rsidR="00867FA7" w:rsidP="00867FA7" w:rsidRDefault="00867FA7">
            <w:pPr>
              <w:jc w:val="center"/>
            </w:pPr>
            <w:r w:rsidRPr="00867FA7">
              <w:t>70.140,00</w:t>
            </w:r>
          </w:p>
          <w:p w:rsidR="008E469D" w:rsidP="008E469D" w:rsidRDefault="008E469D">
            <w:pPr>
              <w:jc w:val="center"/>
            </w:pPr>
          </w:p>
        </w:tc>
        <w:tc>
          <w:tcPr>
            <w:tcW w:w="1624" w:type="dxa"/>
            <w:vAlign w:val="center"/>
          </w:tcPr>
          <w:p w:rsidRPr="00E92323" w:rsidR="008E469D" w:rsidP="008E469D" w:rsidRDefault="00867FA7">
            <w:pPr>
              <w:tabs>
                <w:tab w:val="left" w:pos="3686"/>
              </w:tabs>
              <w:jc w:val="center"/>
            </w:pPr>
            <w:r w:rsidRPr="006B0511">
              <w:t>Ste</w:t>
            </w:r>
            <w:r>
              <w:t>čajni upravitelj Milena Veljović</w:t>
            </w: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196.</w:t>
            </w:r>
          </w:p>
        </w:tc>
        <w:tc>
          <w:tcPr>
            <w:tcW w:w="4374" w:type="dxa"/>
            <w:vAlign w:val="center"/>
          </w:tcPr>
          <w:p w:rsidR="004375DD" w:rsidP="004375DD" w:rsidRDefault="004375DD">
            <w:pPr>
              <w:tabs>
                <w:tab w:val="left" w:pos="3686"/>
              </w:tabs>
              <w:jc w:val="center"/>
            </w:pPr>
            <w:r>
              <w:t>REPUBLIKA HRVATSKA, MINISTARSTVO</w:t>
            </w:r>
          </w:p>
          <w:p w:rsidR="004375DD" w:rsidP="004375DD" w:rsidRDefault="004375DD">
            <w:pPr>
              <w:tabs>
                <w:tab w:val="left" w:pos="3686"/>
              </w:tabs>
              <w:jc w:val="center"/>
            </w:pPr>
            <w:r>
              <w:t>POLJOPRIVREDE, OIB: 52634238587</w:t>
            </w:r>
          </w:p>
          <w:p w:rsidRPr="00E92323" w:rsidR="008E469D" w:rsidP="004375DD" w:rsidRDefault="004375DD">
            <w:pPr>
              <w:tabs>
                <w:tab w:val="left" w:pos="3686"/>
              </w:tabs>
              <w:jc w:val="center"/>
            </w:pPr>
            <w:r>
              <w:t>Zagreb, Ulica Grada Vukovara 78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375DD">
            <w:pPr>
              <w:tabs>
                <w:tab w:val="left" w:pos="3686"/>
              </w:tabs>
              <w:jc w:val="center"/>
            </w:pPr>
            <w:r w:rsidRPr="004375DD">
              <w:t>18.392,78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375DD">
            <w:pPr>
              <w:tabs>
                <w:tab w:val="left" w:pos="3686"/>
              </w:tabs>
              <w:jc w:val="center"/>
            </w:pPr>
            <w:r w:rsidRPr="004375DD">
              <w:t>18.392,78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197.</w:t>
            </w:r>
          </w:p>
        </w:tc>
        <w:tc>
          <w:tcPr>
            <w:tcW w:w="4374" w:type="dxa"/>
            <w:vAlign w:val="center"/>
          </w:tcPr>
          <w:p w:rsidR="004375DD" w:rsidP="004375DD" w:rsidRDefault="004375DD">
            <w:pPr>
              <w:tabs>
                <w:tab w:val="left" w:pos="3686"/>
              </w:tabs>
              <w:jc w:val="center"/>
            </w:pPr>
            <w:r>
              <w:t>EOS MATRIX d.o.o.</w:t>
            </w:r>
          </w:p>
          <w:p w:rsidR="004375DD" w:rsidP="004375DD" w:rsidRDefault="004375DD">
            <w:pPr>
              <w:tabs>
                <w:tab w:val="left" w:pos="3686"/>
              </w:tabs>
              <w:jc w:val="center"/>
            </w:pPr>
            <w:r>
              <w:t>Zagreb, Horvatova 82</w:t>
            </w:r>
          </w:p>
          <w:p w:rsidRPr="00E92323" w:rsidR="008E469D" w:rsidP="004375DD" w:rsidRDefault="004375DD">
            <w:pPr>
              <w:tabs>
                <w:tab w:val="left" w:pos="3686"/>
              </w:tabs>
              <w:jc w:val="center"/>
            </w:pPr>
            <w:r>
              <w:t>OIB: 76674680107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375DD">
            <w:pPr>
              <w:tabs>
                <w:tab w:val="left" w:pos="3686"/>
              </w:tabs>
              <w:jc w:val="center"/>
            </w:pPr>
            <w:r w:rsidRPr="004375DD">
              <w:t>4.217,71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375DD">
            <w:pPr>
              <w:tabs>
                <w:tab w:val="left" w:pos="3686"/>
              </w:tabs>
              <w:jc w:val="center"/>
            </w:pPr>
            <w:r w:rsidRPr="004375DD">
              <w:t>4.217,71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198.</w:t>
            </w:r>
          </w:p>
        </w:tc>
        <w:tc>
          <w:tcPr>
            <w:tcW w:w="4374" w:type="dxa"/>
            <w:vAlign w:val="center"/>
          </w:tcPr>
          <w:p w:rsidR="004375DD" w:rsidP="004375DD" w:rsidRDefault="004375DD">
            <w:pPr>
              <w:tabs>
                <w:tab w:val="left" w:pos="3686"/>
              </w:tabs>
              <w:jc w:val="center"/>
            </w:pPr>
            <w:r>
              <w:t>EURODELTA d.o.o.</w:t>
            </w:r>
          </w:p>
          <w:p w:rsidR="004375DD" w:rsidP="004375DD" w:rsidRDefault="004375DD">
            <w:pPr>
              <w:tabs>
                <w:tab w:val="left" w:pos="3686"/>
              </w:tabs>
              <w:jc w:val="center"/>
            </w:pPr>
            <w:r>
              <w:t>Rijeka, Radićeva 36</w:t>
            </w:r>
          </w:p>
          <w:p w:rsidRPr="00E92323" w:rsidR="008E469D" w:rsidP="004375DD" w:rsidRDefault="004375DD">
            <w:pPr>
              <w:tabs>
                <w:tab w:val="left" w:pos="3686"/>
              </w:tabs>
              <w:jc w:val="center"/>
            </w:pPr>
            <w:r>
              <w:t>OIB: 74299946321</w:t>
            </w:r>
          </w:p>
        </w:tc>
        <w:tc>
          <w:tcPr>
            <w:tcW w:w="2103" w:type="dxa"/>
            <w:vAlign w:val="center"/>
          </w:tcPr>
          <w:p w:rsidRPr="00E92323" w:rsidR="008E469D" w:rsidP="008E469D" w:rsidRDefault="004375DD">
            <w:pPr>
              <w:tabs>
                <w:tab w:val="left" w:pos="3686"/>
              </w:tabs>
              <w:jc w:val="center"/>
            </w:pPr>
            <w:r w:rsidRPr="004375DD">
              <w:t>9.400,28</w:t>
            </w:r>
          </w:p>
        </w:tc>
        <w:tc>
          <w:tcPr>
            <w:tcW w:w="2121" w:type="dxa"/>
            <w:vAlign w:val="center"/>
          </w:tcPr>
          <w:p w:rsidRPr="00E92323" w:rsidR="008E469D" w:rsidP="008E469D" w:rsidRDefault="004375DD">
            <w:pPr>
              <w:tabs>
                <w:tab w:val="left" w:pos="3686"/>
              </w:tabs>
              <w:jc w:val="center"/>
            </w:pPr>
            <w:r w:rsidRPr="004375DD">
              <w:t>9.400,28</w:t>
            </w: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199.</w:t>
            </w:r>
          </w:p>
        </w:tc>
        <w:tc>
          <w:tcPr>
            <w:tcW w:w="4374" w:type="dxa"/>
            <w:vAlign w:val="center"/>
          </w:tcPr>
          <w:p w:rsidR="008E469D" w:rsidP="008E469D" w:rsidRDefault="003E487D">
            <w:pPr>
              <w:tabs>
                <w:tab w:val="left" w:pos="3686"/>
              </w:tabs>
              <w:jc w:val="center"/>
            </w:pPr>
            <w:r w:rsidRPr="003E487D">
              <w:t>GADŽUN EDIN</w:t>
            </w:r>
          </w:p>
          <w:p w:rsidR="003E487D" w:rsidP="008E469D" w:rsidRDefault="003E487D">
            <w:pPr>
              <w:tabs>
                <w:tab w:val="left" w:pos="3686"/>
              </w:tabs>
              <w:jc w:val="center"/>
            </w:pPr>
            <w:r w:rsidRPr="003E487D">
              <w:t>Ul.S.Rocco 42, Vodnjan</w:t>
            </w:r>
          </w:p>
          <w:p w:rsidRPr="00E92323" w:rsidR="003E487D" w:rsidP="008E469D" w:rsidRDefault="003E487D">
            <w:pPr>
              <w:tabs>
                <w:tab w:val="left" w:pos="3686"/>
              </w:tabs>
              <w:jc w:val="center"/>
            </w:pPr>
            <w:r w:rsidRPr="003E487D">
              <w:t xml:space="preserve">OIB: 43766619125    </w:t>
            </w:r>
          </w:p>
        </w:tc>
        <w:tc>
          <w:tcPr>
            <w:tcW w:w="2103" w:type="dxa"/>
            <w:vAlign w:val="center"/>
          </w:tcPr>
          <w:p w:rsidRPr="003E487D" w:rsidR="003E487D" w:rsidP="003E487D" w:rsidRDefault="003E487D">
            <w:pPr>
              <w:tabs>
                <w:tab w:val="left" w:pos="3686"/>
              </w:tabs>
              <w:jc w:val="center"/>
            </w:pPr>
            <w:r w:rsidRPr="003E487D">
              <w:t>1.751,54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3E487D" w:rsidR="003E487D" w:rsidP="003E487D" w:rsidRDefault="003E487D">
            <w:pPr>
              <w:tabs>
                <w:tab w:val="left" w:pos="3686"/>
              </w:tabs>
              <w:jc w:val="center"/>
            </w:pPr>
            <w:r w:rsidRPr="003E487D">
              <w:t>1.751,54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I. viši</w:t>
            </w:r>
          </w:p>
        </w:tc>
      </w:tr>
      <w:tr w:rsidRPr="00E92323" w:rsidR="008E469D" w:rsidTr="008E469D">
        <w:trPr>
          <w:trHeight w:val="1181"/>
        </w:trPr>
        <w:tc>
          <w:tcPr>
            <w:tcW w:w="1008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  <w:r w:rsidRPr="00E92323">
              <w:t>200.</w:t>
            </w:r>
          </w:p>
        </w:tc>
        <w:tc>
          <w:tcPr>
            <w:tcW w:w="4374" w:type="dxa"/>
            <w:vAlign w:val="center"/>
          </w:tcPr>
          <w:p w:rsidR="008E469D" w:rsidP="008E469D" w:rsidRDefault="003E487D">
            <w:pPr>
              <w:tabs>
                <w:tab w:val="left" w:pos="3686"/>
              </w:tabs>
              <w:jc w:val="center"/>
            </w:pPr>
            <w:r w:rsidRPr="003E487D">
              <w:t>MOSCARDA LIVIO</w:t>
            </w:r>
          </w:p>
          <w:p w:rsidR="003E487D" w:rsidP="008E469D" w:rsidRDefault="003E487D">
            <w:pPr>
              <w:tabs>
                <w:tab w:val="left" w:pos="3686"/>
              </w:tabs>
              <w:jc w:val="center"/>
            </w:pPr>
            <w:r w:rsidRPr="003E487D">
              <w:t>Ul.Sv.Silvestar, Galižana</w:t>
            </w:r>
          </w:p>
          <w:p w:rsidRPr="00E92323" w:rsidR="003E487D" w:rsidP="008E469D" w:rsidRDefault="003E487D">
            <w:pPr>
              <w:tabs>
                <w:tab w:val="left" w:pos="3686"/>
              </w:tabs>
              <w:jc w:val="center"/>
            </w:pPr>
            <w:r w:rsidRPr="003E487D">
              <w:t>OIB: 12956008849</w:t>
            </w:r>
          </w:p>
        </w:tc>
        <w:tc>
          <w:tcPr>
            <w:tcW w:w="2103" w:type="dxa"/>
            <w:vAlign w:val="center"/>
          </w:tcPr>
          <w:p w:rsidRPr="003E487D" w:rsidR="003E487D" w:rsidP="003E487D" w:rsidRDefault="003E487D">
            <w:pPr>
              <w:tabs>
                <w:tab w:val="left" w:pos="3686"/>
              </w:tabs>
              <w:jc w:val="center"/>
            </w:pPr>
            <w:r w:rsidRPr="003E487D">
              <w:t>1.751,54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vAlign w:val="center"/>
          </w:tcPr>
          <w:p w:rsidRPr="003E487D" w:rsidR="003E487D" w:rsidP="003E487D" w:rsidRDefault="003E487D">
            <w:pPr>
              <w:tabs>
                <w:tab w:val="left" w:pos="3686"/>
              </w:tabs>
              <w:jc w:val="center"/>
            </w:pPr>
            <w:r w:rsidRPr="003E487D">
              <w:t>1.751,54</w:t>
            </w:r>
          </w:p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vAlign w:val="center"/>
          </w:tcPr>
          <w:p w:rsidR="008E469D" w:rsidP="008E469D" w:rsidRDefault="008E469D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vAlign w:val="center"/>
          </w:tcPr>
          <w:p w:rsidRPr="00E92323" w:rsidR="008E469D" w:rsidP="008E469D" w:rsidRDefault="008E469D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vAlign w:val="center"/>
          </w:tcPr>
          <w:p w:rsidR="008E469D" w:rsidP="008E469D" w:rsidRDefault="008E469D">
            <w:pPr>
              <w:jc w:val="center"/>
            </w:pPr>
            <w:r w:rsidRPr="00BB696C">
              <w:t>I. viši</w:t>
            </w:r>
          </w:p>
        </w:tc>
      </w:tr>
      <w:tr w:rsidRPr="00E92323" w:rsidR="00867FA7" w:rsidTr="00867FA7">
        <w:trPr>
          <w:trHeight w:val="1181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  <w:r>
              <w:t>201</w:t>
            </w:r>
            <w:r w:rsidRPr="00E92323">
              <w:t>.</w:t>
            </w:r>
          </w:p>
        </w:tc>
        <w:tc>
          <w:tcPr>
            <w:tcW w:w="4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67FA7" w:rsidP="00867FA7" w:rsidRDefault="003E487D">
            <w:pPr>
              <w:tabs>
                <w:tab w:val="left" w:pos="3686"/>
              </w:tabs>
              <w:jc w:val="center"/>
            </w:pPr>
            <w:r w:rsidRPr="003E487D">
              <w:t>OMANOVIĆ ELVIS</w:t>
            </w:r>
          </w:p>
          <w:p w:rsidR="003E487D" w:rsidP="00867FA7" w:rsidRDefault="003E487D">
            <w:pPr>
              <w:tabs>
                <w:tab w:val="left" w:pos="3686"/>
              </w:tabs>
              <w:jc w:val="center"/>
            </w:pPr>
            <w:r w:rsidRPr="003E487D">
              <w:t>Lussijeva lulica 6, Pula</w:t>
            </w:r>
          </w:p>
          <w:p w:rsidRPr="00E92323" w:rsidR="003E487D" w:rsidP="00867FA7" w:rsidRDefault="003E487D">
            <w:pPr>
              <w:tabs>
                <w:tab w:val="left" w:pos="3686"/>
              </w:tabs>
              <w:jc w:val="center"/>
            </w:pPr>
            <w:r w:rsidRPr="003E487D">
              <w:t>OIB: 56434277446</w:t>
            </w:r>
          </w:p>
        </w:tc>
        <w:tc>
          <w:tcPr>
            <w:tcW w:w="2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E487D" w:rsidR="003E487D" w:rsidP="003E487D" w:rsidRDefault="003E487D">
            <w:pPr>
              <w:tabs>
                <w:tab w:val="left" w:pos="3686"/>
              </w:tabs>
              <w:jc w:val="center"/>
            </w:pPr>
            <w:r w:rsidRPr="003E487D">
              <w:t>1.751,54</w:t>
            </w:r>
          </w:p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E487D" w:rsidR="003E487D" w:rsidP="003E487D" w:rsidRDefault="003E487D">
            <w:pPr>
              <w:tabs>
                <w:tab w:val="left" w:pos="3686"/>
              </w:tabs>
              <w:jc w:val="center"/>
            </w:pPr>
            <w:r w:rsidRPr="003E487D">
              <w:t>1.751,54</w:t>
            </w:r>
          </w:p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67FA7" w:rsidP="00867FA7" w:rsidRDefault="00867FA7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67FA7" w:rsidP="00867FA7" w:rsidRDefault="00867FA7">
            <w:pPr>
              <w:jc w:val="center"/>
            </w:pPr>
            <w:r w:rsidRPr="00BB696C">
              <w:t>I. viši</w:t>
            </w:r>
          </w:p>
        </w:tc>
      </w:tr>
      <w:tr w:rsidRPr="00E92323" w:rsidR="00867FA7" w:rsidTr="00867FA7">
        <w:trPr>
          <w:trHeight w:val="1181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  <w:r>
              <w:t>202</w:t>
            </w:r>
            <w:r w:rsidRPr="00E92323">
              <w:t>.</w:t>
            </w:r>
          </w:p>
        </w:tc>
        <w:tc>
          <w:tcPr>
            <w:tcW w:w="4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67FA7" w:rsidP="00867FA7" w:rsidRDefault="003E487D">
            <w:pPr>
              <w:tabs>
                <w:tab w:val="left" w:pos="3686"/>
              </w:tabs>
              <w:jc w:val="center"/>
            </w:pPr>
            <w:r w:rsidRPr="003E487D">
              <w:t>ŠILJIĆ SAMIR</w:t>
            </w:r>
          </w:p>
          <w:p w:rsidR="003E487D" w:rsidP="00867FA7" w:rsidRDefault="003E487D">
            <w:pPr>
              <w:tabs>
                <w:tab w:val="left" w:pos="3686"/>
              </w:tabs>
              <w:jc w:val="center"/>
            </w:pPr>
            <w:r w:rsidRPr="003E487D">
              <w:t>Maršala Tita 131, Raša</w:t>
            </w:r>
          </w:p>
          <w:p w:rsidRPr="00E92323" w:rsidR="003E487D" w:rsidP="00867FA7" w:rsidRDefault="003E487D">
            <w:pPr>
              <w:tabs>
                <w:tab w:val="left" w:pos="3686"/>
              </w:tabs>
              <w:jc w:val="center"/>
            </w:pPr>
            <w:r w:rsidRPr="003E487D">
              <w:t>OIB: 83347022730</w:t>
            </w:r>
          </w:p>
        </w:tc>
        <w:tc>
          <w:tcPr>
            <w:tcW w:w="2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E487D" w:rsidR="003E487D" w:rsidP="003E487D" w:rsidRDefault="003E487D">
            <w:pPr>
              <w:tabs>
                <w:tab w:val="left" w:pos="3686"/>
              </w:tabs>
              <w:jc w:val="center"/>
            </w:pPr>
            <w:r w:rsidRPr="003E487D">
              <w:t>1.751,54</w:t>
            </w:r>
          </w:p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E487D" w:rsidR="003E487D" w:rsidP="003E487D" w:rsidRDefault="003E487D">
            <w:pPr>
              <w:tabs>
                <w:tab w:val="left" w:pos="3686"/>
              </w:tabs>
              <w:jc w:val="center"/>
            </w:pPr>
            <w:r w:rsidRPr="003E487D">
              <w:t>1.751,54</w:t>
            </w:r>
          </w:p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67FA7" w:rsidP="00867FA7" w:rsidRDefault="00867FA7">
            <w:pPr>
              <w:jc w:val="center"/>
            </w:pPr>
            <w:r w:rsidRPr="00843704">
              <w:t>0,00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67FA7" w:rsidP="00867FA7" w:rsidRDefault="00867FA7">
            <w:pPr>
              <w:jc w:val="center"/>
            </w:pPr>
            <w:r w:rsidRPr="00BB696C">
              <w:t>I. viši</w:t>
            </w:r>
          </w:p>
        </w:tc>
      </w:tr>
      <w:tr w:rsidRPr="00E92323" w:rsidR="00867FA7" w:rsidTr="00867FA7">
        <w:trPr>
          <w:trHeight w:val="1181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  <w:r>
              <w:t>203</w:t>
            </w:r>
            <w:r w:rsidRPr="00E92323">
              <w:t>.</w:t>
            </w:r>
          </w:p>
        </w:tc>
        <w:tc>
          <w:tcPr>
            <w:tcW w:w="4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67FA7" w:rsidP="00867FA7" w:rsidRDefault="003E487D">
            <w:pPr>
              <w:tabs>
                <w:tab w:val="left" w:pos="3686"/>
              </w:tabs>
              <w:jc w:val="center"/>
            </w:pPr>
            <w:r w:rsidRPr="003E487D">
              <w:t>VOJO UDOVIČIĆ</w:t>
            </w:r>
          </w:p>
          <w:p w:rsidR="003E487D" w:rsidP="00867FA7" w:rsidRDefault="003E487D">
            <w:pPr>
              <w:tabs>
                <w:tab w:val="left" w:pos="3686"/>
              </w:tabs>
              <w:jc w:val="center"/>
            </w:pPr>
            <w:r w:rsidRPr="003E487D">
              <w:t>Pula, Ulica Braće Leonardelli 45</w:t>
            </w:r>
          </w:p>
          <w:p w:rsidRPr="00E92323" w:rsidR="003E487D" w:rsidP="00867FA7" w:rsidRDefault="003E487D">
            <w:pPr>
              <w:tabs>
                <w:tab w:val="left" w:pos="3686"/>
              </w:tabs>
              <w:jc w:val="center"/>
            </w:pPr>
            <w:r w:rsidRPr="003E487D">
              <w:t>OIB: 58366981276</w:t>
            </w:r>
          </w:p>
        </w:tc>
        <w:tc>
          <w:tcPr>
            <w:tcW w:w="2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E487D" w:rsidP="003E487D" w:rsidRDefault="003E487D">
            <w:pPr>
              <w:tabs>
                <w:tab w:val="left" w:pos="3686"/>
              </w:tabs>
              <w:jc w:val="center"/>
            </w:pPr>
          </w:p>
          <w:p w:rsidRPr="003E487D" w:rsidR="003E487D" w:rsidP="003E487D" w:rsidRDefault="003E487D">
            <w:pPr>
              <w:tabs>
                <w:tab w:val="left" w:pos="3686"/>
              </w:tabs>
              <w:jc w:val="center"/>
            </w:pPr>
            <w:r w:rsidRPr="003E487D">
              <w:t>220.000,00</w:t>
            </w:r>
          </w:p>
          <w:p w:rsidRPr="00E92323" w:rsidR="00867FA7" w:rsidP="00867FA7" w:rsidRDefault="00867FA7">
            <w:pPr>
              <w:tabs>
                <w:tab w:val="left" w:pos="3686"/>
              </w:tabs>
              <w:jc w:val="center"/>
            </w:pP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92323" w:rsidR="00867FA7" w:rsidP="00867FA7" w:rsidRDefault="003E487D">
            <w:pPr>
              <w:tabs>
                <w:tab w:val="left" w:pos="3686"/>
              </w:tabs>
              <w:jc w:val="center"/>
            </w:pPr>
            <w:r>
              <w:t>0,00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E487D" w:rsidP="003E487D" w:rsidRDefault="003E487D">
            <w:pPr>
              <w:jc w:val="center"/>
            </w:pPr>
          </w:p>
          <w:p w:rsidRPr="003E487D" w:rsidR="003E487D" w:rsidP="003E487D" w:rsidRDefault="003E487D">
            <w:pPr>
              <w:jc w:val="center"/>
            </w:pPr>
            <w:r w:rsidRPr="003E487D">
              <w:t>220.000,00</w:t>
            </w:r>
          </w:p>
          <w:p w:rsidR="00867FA7" w:rsidP="00867FA7" w:rsidRDefault="00867FA7">
            <w:pPr>
              <w:jc w:val="center"/>
            </w:pP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92323" w:rsidR="00867FA7" w:rsidP="00867FA7" w:rsidRDefault="003E487D">
            <w:pPr>
              <w:tabs>
                <w:tab w:val="left" w:pos="3686"/>
              </w:tabs>
              <w:jc w:val="center"/>
            </w:pPr>
            <w:r w:rsidRPr="006B0511">
              <w:t>Ste</w:t>
            </w:r>
            <w:r>
              <w:t>čajni upravitelj Milena Veljović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67FA7" w:rsidP="00867FA7" w:rsidRDefault="00867FA7">
            <w:pPr>
              <w:jc w:val="center"/>
            </w:pPr>
            <w:r w:rsidRPr="00BB696C">
              <w:t>I. viši</w:t>
            </w:r>
          </w:p>
        </w:tc>
      </w:tr>
    </w:tbl>
    <w:p w:rsidRPr="00E92323" w:rsidR="00AB16E0" w:rsidP="00AB16E0" w:rsidRDefault="00AB16E0">
      <w:pPr>
        <w:tabs>
          <w:tab w:val="left" w:pos="3686"/>
        </w:tabs>
        <w:jc w:val="center"/>
      </w:pPr>
    </w:p>
    <w:p w:rsidRPr="00E92323" w:rsidR="005D7271" w:rsidP="005D7271" w:rsidRDefault="005D7271">
      <w:pPr>
        <w:tabs>
          <w:tab w:val="left" w:pos="3686"/>
        </w:tabs>
        <w:jc w:val="center"/>
      </w:pPr>
    </w:p>
    <w:p w:rsidRPr="00E92323" w:rsidR="00AB16E0" w:rsidP="005D7271" w:rsidRDefault="00AB16E0">
      <w:pPr>
        <w:tabs>
          <w:tab w:val="left" w:pos="3686"/>
        </w:tabs>
        <w:jc w:val="center"/>
      </w:pPr>
    </w:p>
    <w:p w:rsidRPr="00E92323" w:rsidR="005D7271" w:rsidP="005D7271" w:rsidRDefault="005D7271">
      <w:pPr>
        <w:tabs>
          <w:tab w:val="left" w:pos="3686"/>
        </w:tabs>
        <w:jc w:val="center"/>
      </w:pPr>
      <w:r w:rsidRPr="00E92323">
        <w:t xml:space="preserve">U Pazinu </w:t>
      </w:r>
      <w:r w:rsidR="00525716">
        <w:t>14</w:t>
      </w:r>
      <w:r w:rsidRPr="00E92323" w:rsidR="002D799E">
        <w:t>. kolovoza</w:t>
      </w:r>
      <w:r w:rsidRPr="00E92323">
        <w:t xml:space="preserve"> 2019.</w:t>
      </w:r>
    </w:p>
    <w:p w:rsidRPr="00E92323" w:rsidR="005D7271" w:rsidP="005D7271" w:rsidRDefault="005D7271">
      <w:pPr>
        <w:tabs>
          <w:tab w:val="left" w:pos="3686"/>
        </w:tabs>
        <w:jc w:val="center"/>
      </w:pPr>
    </w:p>
    <w:p w:rsidRPr="00E92323" w:rsidR="005D7271" w:rsidP="005D7271" w:rsidRDefault="005D7271">
      <w:pPr>
        <w:tabs>
          <w:tab w:val="left" w:pos="3686"/>
        </w:tabs>
        <w:jc w:val="center"/>
      </w:pPr>
    </w:p>
    <w:p w:rsidRPr="00E92323" w:rsidR="005D7271" w:rsidP="005D7271" w:rsidRDefault="005D7271">
      <w:pPr>
        <w:tabs>
          <w:tab w:val="left" w:pos="3686"/>
        </w:tabs>
        <w:jc w:val="center"/>
      </w:pPr>
      <w:r w:rsidRPr="00E92323">
        <w:tab/>
      </w:r>
      <w:r w:rsidRPr="00E92323">
        <w:tab/>
      </w:r>
      <w:r w:rsidRPr="00E92323">
        <w:tab/>
      </w:r>
      <w:r w:rsidRPr="00E92323">
        <w:tab/>
      </w:r>
      <w:r w:rsidRPr="00E92323">
        <w:tab/>
      </w:r>
      <w:r w:rsidRPr="00E92323">
        <w:tab/>
      </w:r>
      <w:r w:rsidRPr="00E92323">
        <w:tab/>
      </w:r>
      <w:r w:rsidRPr="00E92323">
        <w:tab/>
        <w:t xml:space="preserve">     Stečajna sutkinja</w:t>
      </w:r>
    </w:p>
    <w:p w:rsidRPr="00E92323" w:rsidR="005D7271" w:rsidP="005D7271" w:rsidRDefault="005D7271">
      <w:pPr>
        <w:tabs>
          <w:tab w:val="left" w:pos="3686"/>
        </w:tabs>
        <w:ind w:left="4956" w:firstLine="708"/>
        <w:jc w:val="center"/>
      </w:pPr>
      <w:r w:rsidRPr="00E92323">
        <w:tab/>
      </w:r>
      <w:r w:rsidRPr="00E92323">
        <w:tab/>
      </w:r>
      <w:r w:rsidRPr="00E92323">
        <w:tab/>
        <w:t xml:space="preserve">              Adrijana Labinjan Skok, v. r.</w:t>
      </w:r>
    </w:p>
    <w:p w:rsidRPr="00E92323" w:rsidR="005D7271" w:rsidP="005D7271" w:rsidRDefault="005D7271"/>
    <w:p w:rsidRPr="00E92323" w:rsidR="005D7271" w:rsidP="005D7271" w:rsidRDefault="005D7271"/>
    <w:p w:rsidRPr="00E92323" w:rsidR="00317567" w:rsidRDefault="00317567"/>
    <w:sectPr w:rsidRPr="00E92323" w:rsidR="00317567" w:rsidSect="00E92323">
      <w:headerReference w:type="even" r:id="rId8"/>
      <w:headerReference w:type="default" r:id="rId9"/>
      <w:pgSz w:w="16838" w:h="11906" w:orient="landscape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362E" w:rsidP="00FB048C" w:rsidRDefault="00C1362E">
      <w:r>
        <w:separator/>
      </w:r>
    </w:p>
  </w:endnote>
  <w:endnote w:type="continuationSeparator" w:id="0">
    <w:p w:rsidR="00C1362E" w:rsidP="00FB048C" w:rsidRDefault="00C1362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362E" w:rsidP="00FB048C" w:rsidRDefault="00C1362E">
      <w:r>
        <w:separator/>
      </w:r>
    </w:p>
  </w:footnote>
  <w:footnote w:type="continuationSeparator" w:id="0">
    <w:p w:rsidR="00C1362E" w:rsidP="00FB048C" w:rsidRDefault="00C1362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67FA7" w:rsidRDefault="00867FA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67FA7" w:rsidRDefault="00867FA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67FA7" w:rsidRDefault="00867FA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5B0">
      <w:rPr>
        <w:rStyle w:val="Brojstranice"/>
        <w:noProof/>
      </w:rPr>
      <w:t>27</w:t>
    </w:r>
    <w:r>
      <w:rPr>
        <w:rStyle w:val="Brojstranice"/>
      </w:rPr>
      <w:fldChar w:fldCharType="end"/>
    </w:r>
  </w:p>
  <w:p w:rsidR="00867FA7" w:rsidRDefault="00867FA7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2 St-68/2019-</w:t>
    </w:r>
    <w:r w:rsidR="00B3217A">
      <w:t>56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F45A9A"/>
    <w:multiLevelType w:val="hybridMultilevel"/>
    <w:tmpl w:val="106EBE12"/>
    <w:lvl w:ilvl="0" w:tplc="F0C0A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271"/>
    <w:rsid w:val="00015A7A"/>
    <w:rsid w:val="00180A5B"/>
    <w:rsid w:val="001960FE"/>
    <w:rsid w:val="001B2097"/>
    <w:rsid w:val="00282582"/>
    <w:rsid w:val="002D799E"/>
    <w:rsid w:val="002E7FC8"/>
    <w:rsid w:val="00317567"/>
    <w:rsid w:val="003E487D"/>
    <w:rsid w:val="004375DD"/>
    <w:rsid w:val="004B4FE6"/>
    <w:rsid w:val="004F2781"/>
    <w:rsid w:val="004F3C10"/>
    <w:rsid w:val="00525716"/>
    <w:rsid w:val="005B540D"/>
    <w:rsid w:val="005D6677"/>
    <w:rsid w:val="005D7271"/>
    <w:rsid w:val="00604E4C"/>
    <w:rsid w:val="006102AA"/>
    <w:rsid w:val="0061474C"/>
    <w:rsid w:val="00626DCC"/>
    <w:rsid w:val="00633A93"/>
    <w:rsid w:val="006405B0"/>
    <w:rsid w:val="00642E7E"/>
    <w:rsid w:val="00665A58"/>
    <w:rsid w:val="006703FD"/>
    <w:rsid w:val="0069343D"/>
    <w:rsid w:val="006B0511"/>
    <w:rsid w:val="006E5E2E"/>
    <w:rsid w:val="007651E8"/>
    <w:rsid w:val="00784638"/>
    <w:rsid w:val="007E16B4"/>
    <w:rsid w:val="00815D2F"/>
    <w:rsid w:val="008341B7"/>
    <w:rsid w:val="008564FB"/>
    <w:rsid w:val="00867FA7"/>
    <w:rsid w:val="008A1E42"/>
    <w:rsid w:val="008C62C0"/>
    <w:rsid w:val="008E469D"/>
    <w:rsid w:val="00914446"/>
    <w:rsid w:val="00934016"/>
    <w:rsid w:val="00936679"/>
    <w:rsid w:val="009B2C18"/>
    <w:rsid w:val="009E4743"/>
    <w:rsid w:val="00A04E69"/>
    <w:rsid w:val="00A76D1D"/>
    <w:rsid w:val="00AB16E0"/>
    <w:rsid w:val="00B3217A"/>
    <w:rsid w:val="00B36A53"/>
    <w:rsid w:val="00BE059F"/>
    <w:rsid w:val="00C1362E"/>
    <w:rsid w:val="00C34E92"/>
    <w:rsid w:val="00C55DEE"/>
    <w:rsid w:val="00CD3019"/>
    <w:rsid w:val="00CF7426"/>
    <w:rsid w:val="00D12A88"/>
    <w:rsid w:val="00D4228F"/>
    <w:rsid w:val="00D51724"/>
    <w:rsid w:val="00D85B0C"/>
    <w:rsid w:val="00D94128"/>
    <w:rsid w:val="00E277F5"/>
    <w:rsid w:val="00E82AE5"/>
    <w:rsid w:val="00E92323"/>
    <w:rsid w:val="00EB7E07"/>
    <w:rsid w:val="00F455E5"/>
    <w:rsid w:val="00F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554BD77"/>
  <w15:docId w15:val="{DCEDB3A5-47B2-4785-AF4A-334BCD798E1F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E059F"/>
    <w:rPr>
      <w:rFonts w:ascii="Times New Roman" w:hAnsi="Times New Roman" w:eastAsia="Times New Roman"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5D7271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link w:val="Zaglavlje"/>
    <w:rsid w:val="005D727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5D7271"/>
  </w:style>
  <w:style w:type="paragraph" w:styleId="Podnoje">
    <w:name w:val="footer"/>
    <w:basedOn w:val="Normal"/>
    <w:link w:val="PodnojeChar"/>
    <w:uiPriority w:val="99"/>
    <w:unhideWhenUsed/>
    <w:rsid w:val="00FB048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FB048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E46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67FA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867FA7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405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05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05B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05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05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24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3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6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0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0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45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180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2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73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29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417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94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49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666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84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15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75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30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11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20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63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12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162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40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409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40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787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28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83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73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55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88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99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90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42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09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76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7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52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91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3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03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07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66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66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773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35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32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27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61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78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8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8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634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2719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4607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54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663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5089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287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14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526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59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192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5112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160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816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0893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054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6667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701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163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86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1596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14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222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249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903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617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899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5941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7562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066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64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985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2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64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7658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792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93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108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6734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900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0979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977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4304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495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75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80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890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00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941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799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962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925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511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750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578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967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216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732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998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579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00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43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750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603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943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33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376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8425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955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397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9809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1699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595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438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859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499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293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576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207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323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941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229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033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090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7130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962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997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78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1452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1571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230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657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6133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368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3613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365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6667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329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4943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218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9648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0692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2003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819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288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636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195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162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174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368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17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231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958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7267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404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430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010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935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1592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1972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434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289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1636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1828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792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658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1591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497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415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574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95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9811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3509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3964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019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8379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07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278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402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140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599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374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5102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634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643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037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77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368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518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464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502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82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378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7497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030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10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0315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091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59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495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954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341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052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825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18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69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516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2443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565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077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651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729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975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244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595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502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8923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4893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36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2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2491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101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5480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5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787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60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40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829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350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246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74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7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906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334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190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8366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491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752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414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60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919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530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26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6739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210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679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449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870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6874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065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529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362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081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333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477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567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6347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059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877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8237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99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4664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442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3813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493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732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020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596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075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649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9888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7157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711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788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749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454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842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49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7960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8205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363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596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374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838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730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07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6695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0240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410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1431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090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7788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2716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722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809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513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444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833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498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702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6133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44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574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3658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85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876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6877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5478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666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874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385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460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853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892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5863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295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826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569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2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058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18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114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840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5225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192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4398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75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3723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189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30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2580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4394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4714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6746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452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526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1027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333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6409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515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5189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6295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23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0878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534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767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704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089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4032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152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425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123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777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8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853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433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129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530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5949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356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866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360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899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202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5870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525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667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565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729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816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791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458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772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93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6911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1572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1616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4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599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683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749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29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724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813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64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18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562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416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1971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7950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9604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512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404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4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37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574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6276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74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480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90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488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723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035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257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281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406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18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300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102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926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679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107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288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3018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294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48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100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342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4233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4931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26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493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5223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1523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266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3861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146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5418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630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365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07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374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642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7812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511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4713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328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902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341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228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804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3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012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147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921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5119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513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602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1593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682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69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96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7597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720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577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970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7710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416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962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750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327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175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7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89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9822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515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753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9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862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410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761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063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53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806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885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452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49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0612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961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7624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69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990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4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7190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86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373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63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333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62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0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St-68/2019-56</izvorni_sadrzaj>
    <derivirana_varijabla naziv="DomainObject.Oznaka_1">St-68/2019-56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14</izvorni_sadrzaj>
    <derivirana_varijabla naziv="DomainObject.BrojStranica_1">14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St-68/2019</izvorni_sadrzaj>
    <derivirana_varijabla naziv="DomainObject.Predmet.OznakaBroj_1">St-68/2019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8.7.2019. Spisu prileži 11 registratora
 s prijavama tražbina</izvorni_sadrzaj>
    <derivirana_varijabla naziv="DomainObject.Predmet.PrimjedbaSuca_1">8.7.2019. Spisu prileži 11 registratora
 s prijavama tražbina</derivirana_varijabla>
  </DomainObject.Predmet.PrimjedbaSuca>
  <DomainObject.Predmet.ProtustrankaFormated>
    <izvorni_sadrzaj>  ULJANIK Proizvodnja opreme d.d. Vodnjan</izvorni_sadrzaj>
    <derivirana_varijabla naziv="DomainObject.Predmet.ProtustrankaFormated_1">  ULJANIK Proizvodnja opreme d.d. Vodnjan</derivirana_varijabla>
  </DomainObject.Predmet.ProtustrankaFormated>
  <DomainObject.Predmet.ProtustrankaFormatedOIB>
    <izvorni_sadrzaj>  ULJANIK Proizvodnja opreme d.d. Vodnjan, OIB 66833856731</izvorni_sadrzaj>
    <derivirana_varijabla naziv="DomainObject.Predmet.ProtustrankaFormatedOIB_1">  ULJANIK Proizvodnja opreme d.d. Vodnjan, OIB 66833856731</derivirana_varijabla>
  </DomainObject.Predmet.ProtustrankaFormatedOIB>
  <DomainObject.Predmet.ProtustrankaFormatedWithAdress>
    <izvorni_sadrzaj> ULJANIK Proizvodnja opreme d.d. Vodnjan, Željeznička 23, 52100 Vodnjan</izvorni_sadrzaj>
    <derivirana_varijabla naziv="DomainObject.Predmet.ProtustrankaFormatedWithAdress_1"> ULJANIK Proizvodnja opreme d.d. Vodnjan, Željeznička 23, 52100 Vodnjan</derivirana_varijabla>
  </DomainObject.Predmet.ProtustrankaFormatedWithAdress>
  <DomainObject.Predmet.ProtustrankaFormatedWithAdressOIB>
    <izvorni_sadrzaj> ULJANIK Proizvodnja opreme d.d. Vodnjan, OIB 66833856731, Željeznička 23, 52100 Vodnjan</izvorni_sadrzaj>
    <derivirana_varijabla naziv="DomainObject.Predmet.ProtustrankaFormatedWithAdressOIB_1"> ULJANIK Proizvodnja opreme d.d. Vodnjan, OIB 66833856731, Željeznička 23, 52100 Vodnjan</derivirana_varijabla>
  </DomainObject.Predmet.ProtustrankaFormatedWithAdressOIB>
  <DomainObject.Predmet.ProtustrankaWithAdress>
    <izvorni_sadrzaj>ULJANIK Proizvodnja opreme d.d. Vodnjan Željeznička 23, 52100 Vodnjan</izvorni_sadrzaj>
    <derivirana_varijabla naziv="DomainObject.Predmet.ProtustrankaWithAdress_1">ULJANIK Proizvodnja opreme d.d. Vodnjan Željeznička 23, 52100 Vodnjan</derivirana_varijabla>
  </DomainObject.Predmet.ProtustrankaWithAdress>
  <DomainObject.Predmet.ProtustrankaWithAdressOIB>
    <izvorni_sadrzaj>ULJANIK Proizvodnja opreme d.d. Vodnjan, OIB 66833856731, Željeznička 23, 52100 Vodnjan</izvorni_sadrzaj>
    <derivirana_varijabla naziv="DomainObject.Predmet.ProtustrankaWithAdressOIB_1">ULJANIK Proizvodnja opreme d.d. Vodnjan, OIB 66833856731, Željeznička 23, 52100 Vodnjan</derivirana_varijabla>
  </DomainObject.Predmet.ProtustrankaWithAdressOIB>
  <DomainObject.Predmet.ProtustrankaNazivFormated>
    <izvorni_sadrzaj>ULJANIK Proizvodnja opreme d.d. Vodnjan</izvorni_sadrzaj>
    <derivirana_varijabla naziv="DomainObject.Predmet.ProtustrankaNazivFormated_1">ULJANIK Proizvodnja opreme d.d. Vodnjan</derivirana_varijabla>
  </DomainObject.Predmet.ProtustrankaNazivFormated>
  <DomainObject.Predmet.ProtustrankaNazivFormatedOIB>
    <izvorni_sadrzaj>ULJANIK Proizvodnja opreme d.d. Vodnjan, OIB 66833856731</izvorni_sadrzaj>
    <derivirana_varijabla naziv="DomainObject.Predmet.ProtustrankaNazivFormatedOIB_1">ULJANIK Proizvodnja opreme d.d. Vodnjan, OIB 66833856731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6228392.56</izvorni_sadrzaj>
    <derivirana_varijabla naziv="DomainObject.Predmet.TrenutnaVrijednost_1">6228392.56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Proizvodnja opreme d.d. Vodnjan</item>
    </izvorni_sadrzaj>
    <derivirana_varijabla naziv="DomainObject.Predmet.ProtuStrankaListFormated_1">
      <item>ULJANIK Proizvodnja opreme d.d. Vodnjan</item>
    </derivirana_varijabla>
  </DomainObject.Predmet.ProtuStrankaListFormated>
  <DomainObject.Predmet.ProtuStrankaListFormatedOIB>
    <izvorni_sadrzaj>
      <item>ULJANIK Proizvodnja opreme d.d. Vodnjan, OIB 66833856731</item>
    </izvorni_sadrzaj>
    <derivirana_varijabla naziv="DomainObject.Predmet.ProtuStrankaListFormatedOIB_1">
      <item>ULJANIK Proizvodnja opreme d.d. Vodnjan, OIB 66833856731</item>
    </derivirana_varijabla>
  </DomainObject.Predmet.ProtuStrankaListFormatedOIB>
  <DomainObject.Predmet.ProtuStrankaListFormatedWithAdress>
    <izvorni_sadrzaj>
      <item>ULJANIK Proizvodnja opreme d.d. Vodnjan, Željeznička 23, 52100 Vodnjan</item>
    </izvorni_sadrzaj>
    <derivirana_varijabla naziv="DomainObject.Predmet.ProtuStrankaListFormatedWithAdress_1">
      <item>ULJANIK Proizvodnja opreme d.d. Vodnjan, Željeznička 23, 52100 Vodnjan</item>
    </derivirana_varijabla>
  </DomainObject.Predmet.ProtuStrankaListFormatedWithAdress>
  <DomainObject.Predmet.ProtuStrankaListFormatedWithAdressOIB>
    <izvorni_sadrzaj>
      <item>ULJANIK Proizvodnja opreme d.d. Vodnjan, OIB 66833856731, Željeznička 23, 52100 Vodnjan</item>
    </izvorni_sadrzaj>
    <derivirana_varijabla naziv="DomainObject.Predmet.ProtuStrankaListFormatedWithAdressOIB_1">
      <item>ULJANIK Proizvodnja opreme d.d. Vodnjan, OIB 66833856731, Željeznička 23, 52100 Vodnjan</item>
    </derivirana_varijabla>
  </DomainObject.Predmet.ProtuStrankaListFormatedWithAdressOIB>
  <DomainObject.Predmet.ProtuStrankaListNazivFormated>
    <izvorni_sadrzaj>
      <item>ULJANIK Proizvodnja opreme d.d. Vodnjan</item>
    </izvorni_sadrzaj>
    <derivirana_varijabla naziv="DomainObject.Predmet.ProtuStrankaListNazivFormated_1">
      <item>ULJANIK Proizvodnja opreme d.d. Vodnjan</item>
    </derivirana_varijabla>
  </DomainObject.Predmet.ProtuStrankaListNazivFormated>
  <DomainObject.Predmet.ProtuStrankaListNazivFormatedOIB>
    <izvorni_sadrzaj>
      <item>ULJANIK Proizvodnja opreme d.d. Vodnjan, OIB 66833856731</item>
    </izvorni_sadrzaj>
    <derivirana_varijabla naziv="DomainObject.Predmet.ProtuStrankaListNazivFormatedOIB_1">
      <item>ULJANIK Proizvodnja opreme d.d. Vodnjan, OIB 66833856731</item>
    </derivirana_varijabla>
  </DomainObject.Predmet.ProtuStrankaListNazivFormatedOIB>
  <DomainObject.Predmet.OstaliListFormated>
    <izvorni_sadrzaj>
      <item>Armando Banković</item>
      <item>OTP banka Hrvatska d.d.</item>
      <item>PRIVREDNA BANKA ZAGREB d.d.</item>
      <item>ISTARSKA KREDITNA BANKA UMAG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</izvorni_sadrzaj>
    <derivirana_varijabla naziv="DomainObject.Predmet.OstaliListFormated_1">
      <item>Armando Banković</item>
      <item>OTP banka Hrvatska d.d.</item>
      <item>PRIVREDNA BANKA ZAGREB d.d.</item>
      <item>ISTARSKA KREDITNA BANKA UMAG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</derivirana_varijabla>
  </DomainObject.Predmet.OstaliListFormated>
  <DomainObject.Predmet.OstaliListFormatedOIB>
    <izvorni_sadrzaj>
      <item>Armando Banković</item>
      <item>OTP banka Hrvatska d.d., OIB 52508873833</item>
      <item>PRIVREDNA BANKA ZAGREB d.d., OIB 02535697732</item>
      <item>ISTARSKA KREDITNA BANKA UMAG d.d., OIB 65723536010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</izvorni_sadrzaj>
    <derivirana_varijabla naziv="DomainObject.Predmet.OstaliListFormatedOIB_1">
      <item>Armando Banković</item>
      <item>OTP banka Hrvatska d.d., OIB 52508873833</item>
      <item>PRIVREDNA BANKA ZAGREB d.d., OIB 02535697732</item>
      <item>ISTARSKA KREDITNA BANKA UMAG d.d., OIB 65723536010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</derivirana_varijabla>
  </DomainObject.Predmet.OstaliListFormatedOIB>
  <DomainObject.Predmet.OstaliListFormatedWithAdress>
    <izvorni_sadrzaj>
      <item>Armando Banković, Rudarska 10, 52100 Vodnjan</item>
      <item>OTP banka Hrvatska d.d., Domovinskog rata 61, 21000 Split</item>
      <item>PRIVREDNA BANKA ZAGREB d.d., Radnička cesta 50, 10000 Zagreb</item>
      <item>ISTARSKA KREDITNA BANKA UMAG d.d., Ernesta Miloša 1, 52470 Umag</item>
      <item>ZAGREBAČKA BANKA d.d., Trg bana Josipa Jelačića 10, 10000 Zagreb</item>
      <item>HRVATSKA POŠTANSKA BANKA d.d.,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Poduzetnička zona 9, 52100 Galižana</item>
      <item>MONTING POWER SYSTEMS d.o.o., Slavonska avenija 26/2, 10000 Zagreb</item>
      <item>STROJOPROMET-ZAGREB d.o.o., Zagrebačka 6, 40000 Šenkovec</item>
      <item>Nadir Mirković, Širolina ulica 1, 52100 Pula</item>
      <item>Odvj. društvo LJUBENKO &amp; PARTNERI d.o.o., Branimirova 29, 10000 Zagreb</item>
    </izvorni_sadrzaj>
    <derivirana_varijabla naziv="DomainObject.Predmet.OstaliListFormatedWithAdress_1">
      <item>Armando Banković, Rudarska 10, 52100 Vodnjan</item>
      <item>OTP banka Hrvatska d.d., Domovinskog rata 61, 21000 Split</item>
      <item>PRIVREDNA BANKA ZAGREB d.d., Radnička cesta 50, 10000 Zagreb</item>
      <item>ISTARSKA KREDITNA BANKA UMAG d.d., Ernesta Miloša 1, 52470 Umag</item>
      <item>ZAGREBAČKA BANKA d.d., Trg bana Josipa Jelačića 10, 10000 Zagreb</item>
      <item>HRVATSKA POŠTANSKA BANKA d.d.,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Poduzetnička zona 9, 52100 Galižana</item>
      <item>MONTING POWER SYSTEMS d.o.o., Slavonska avenija 26/2, 10000 Zagreb</item>
      <item>STROJOPROMET-ZAGREB d.o.o., Zagrebačka 6, 40000 Šenkovec</item>
      <item>Nadir Mirković, Širolina ulica 1, 52100 Pula</item>
      <item>Odvj. društvo LJUBENKO &amp; PARTNERI d.o.o., Branimirova 29, 10000 Zagreb</item>
    </derivirana_varijabla>
  </DomainObject.Predmet.OstaliListFormatedWithAdress>
  <DomainObject.Predmet.OstaliListFormatedWithAdressOIB>
    <izvorni_sadrzaj>
      <item>Armando Banković, Rudarska 10, 52100 Vodnjan</item>
      <item>OTP banka Hrvatska d.d., OIB 52508873833, Domovinskog rata 61, 21000 Split</item>
      <item>PRIVREDNA BANKA ZAGREB d.d., OIB 02535697732, Radnička cesta 50, 10000 Zagreb</item>
      <item>ISTARSKA KREDITNA BANKA UMAG d.d., OIB 65723536010, Ernesta Miloša 1, 52470 Umag</item>
      <item>ZAGREBAČKA BANKA d.d., OIB 92963223473, Trg bana Josipa Jelačića 10, 10000 Zagreb</item>
      <item>HRVATSKA POŠTANSKA BANKA d.d., OIB 87939104217,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OIB 99026314303, Poduzetnička zona 9, 52100 Galižana</item>
      <item>MONTING POWER SYSTEMS d.o.o., OIB 63537380562, Slavonska avenija 26/2, 10000 Zagreb</item>
      <item>STROJOPROMET-ZAGREB d.o.o., OIB 97994010225, Zagrebačka 6, 40000 Šenkovec</item>
      <item>Nadir Mirković, Širolina ulica 1, 52100 Pula</item>
      <item>Odvj. društvo LJUBENKO &amp; PARTNERI d.o.o., OIB 44071613559, Branimirova 29, 10000 Zagreb</item>
    </izvorni_sadrzaj>
    <derivirana_varijabla naziv="DomainObject.Predmet.OstaliListFormatedWithAdressOIB_1">
      <item>Armando Banković, Rudarska 10, 52100 Vodnjan</item>
      <item>OTP banka Hrvatska d.d., OIB 52508873833, Domovinskog rata 61, 21000 Split</item>
      <item>PRIVREDNA BANKA ZAGREB d.d., OIB 02535697732, Radnička cesta 50, 10000 Zagreb</item>
      <item>ISTARSKA KREDITNA BANKA UMAG d.d., OIB 65723536010, Ernesta Miloša 1, 52470 Umag</item>
      <item>ZAGREBAČKA BANKA d.d., OIB 92963223473, Trg bana Josipa Jelačića 10, 10000 Zagreb</item>
      <item>HRVATSKA POŠTANSKA BANKA d.d., OIB 87939104217,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OIB 99026314303, Poduzetnička zona 9, 52100 Galižana</item>
      <item>MONTING POWER SYSTEMS d.o.o., OIB 63537380562, Slavonska avenija 26/2, 10000 Zagreb</item>
      <item>STROJOPROMET-ZAGREB d.o.o., OIB 97994010225, Zagrebačka 6, 40000 Šenkovec</item>
      <item>Nadir Mirković, Širolina ulica 1, 52100 Pula</item>
      <item>Odvj. društvo LJUBENKO &amp; PARTNERI d.o.o., OIB 44071613559, Branimirova 29, 10000 Zagreb</item>
    </derivirana_varijabla>
  </DomainObject.Predmet.OstaliListFormatedWithAdressOIB>
  <DomainObject.Predmet.OstaliListNazivFormated>
    <izvorni_sadrzaj>
      <item>Armando Banković</item>
      <item>OTP banka Hrvatska d.d.</item>
      <item>PRIVREDNA BANKA ZAGREB d.d.</item>
      <item>ISTARSKA KREDITNA BANKA UMAG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</izvorni_sadrzaj>
    <derivirana_varijabla naziv="DomainObject.Predmet.OstaliListNazivFormated_1">
      <item>Armando Banković</item>
      <item>OTP banka Hrvatska d.d.</item>
      <item>PRIVREDNA BANKA ZAGREB d.d.</item>
      <item>ISTARSKA KREDITNA BANKA UMAG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</derivirana_varijabla>
  </DomainObject.Predmet.OstaliListNazivFormated>
  <DomainObject.Predmet.OstaliListNazivFormatedOIB>
    <izvorni_sadrzaj>
      <item>Armando Banković</item>
      <item>OTP banka Hrvatska d.d., OIB 52508873833</item>
      <item>PRIVREDNA BANKA ZAGREB d.d., OIB 02535697732</item>
      <item>ISTARSKA KREDITNA BANKA UMAG d.d., OIB 65723536010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</izvorni_sadrzaj>
    <derivirana_varijabla naziv="DomainObject.Predmet.OstaliListNazivFormatedOIB_1">
      <item>Armando Banković</item>
      <item>OTP banka Hrvatska d.d., OIB 52508873833</item>
      <item>PRIVREDNA BANKA ZAGREB d.d., OIB 02535697732</item>
      <item>ISTARSKA KREDITNA BANKA UMAG d.d., OIB 65723536010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2019.</izvorni_sadrzaj>
    <derivirana_varijabla naziv="DomainObject.Datum_1">14. kolovoza 2019.</derivirana_varijabla>
  </DomainObject.Datum>
  <DomainObject.PoslovniBrojDokumenta>
    <izvorni_sadrzaj>St-68/2019-56</izvorni_sadrzaj>
    <derivirana_varijabla naziv="DomainObject.PoslovniBrojDokumenta_1">St-68/2019-56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Proizvodnja opreme d.d. Vodnjan</izvorni_sadrzaj>
    <derivirana_varijabla naziv="DomainObject.Predmet.ProtustrankaIDrugi_1">ULJANIK Proizvodnja opreme d.d.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Proizvodnja opreme d.d. Vodnjan, OIB 66833856731, Željeznička 23, 52100 Vodnjan</izvorni_sadrzaj>
    <derivirana_varijabla naziv="DomainObject.Predmet.ProtustrankaIDrugiAdressOIB_1">ULJANIK Proizvodnja opreme d.d. Vodnjan, OIB 66833856731, Željeznička 23,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Proizvodnja opreme d.d. Vodnjan</item>
      <item>Armando Banković</item>
      <item>OTP banka Hrvatska d.d.</item>
      <item>PRIVREDNA BANKA ZAGREB d.d.</item>
      <item>ISTARSKA KREDITNA BANKA UMAG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</izvorni_sadrzaj>
    <derivirana_varijabla naziv="DomainObject.Predmet.SudioniciListNaziv_1">
      <item>FINANCIJSKA AGENCIJA, RC RIJEKA, PODRUŽNICA PULA, PULA</item>
      <item>ULJANIK Proizvodnja opreme d.d. Vodnjan</item>
      <item>Armando Banković</item>
      <item>OTP banka Hrvatska d.d.</item>
      <item>PRIVREDNA BANKA ZAGREB d.d.</item>
      <item>ISTARSKA KREDITNA BANKA UMAG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Proizvodnja opreme d.d. Vodnjan, OIB 66833856731, Željeznička 23,52100 Vodnjan</item>
      <item>Armando Banković, Rudarska 10,52100 Vodnjan</item>
      <item>OTP banka Hrvatska d.d., OIB 52508873833, Domovinskog rata 61,21000 Split</item>
      <item>PRIVREDNA BANKA ZAGREB d.d., OIB 02535697732, Radnička cesta 50,10000 Zagreb</item>
      <item>ISTARSKA KREDITNA BANKA UMAG d.d., OIB 65723536010, Ernesta Miloša 1,52470 Umag</item>
      <item>ZAGREBAČKA BANKA d.d., OIB 92963223473, Trg bana Josipa Jelačića 10,10000 Zagreb</item>
      <item>HRVATSKA POŠTANSKA BANKA d.d., OIB 87939104217, Jurišićeva 4,10000 Zagreb</item>
      <item>Županijsko državno odvjetništvo u Puli - Pola, Rovinjska 2a,52100 Pula</item>
      <item>Porezna uprava, Područni ured Pazin, M. B. Rašana 2/4 p.p. 60,52000 Pazin</item>
      <item>Općinski sud u Puli - Pola, ZK Odjel, Rovinjska 2,52100 Pula</item>
      <item>Policijska postaja Pula, Trg Republike 1,52100 Pula</item>
      <item>Središnje klirinško depozitarno društvo, Heinzelova ul. 62a,10000 Zagreb</item>
      <item>ACROS d.o.o., OIB 99026314303, Poduzetnička zona 9,52100 Galižana</item>
      <item>MONTING POWER SYSTEMS d.o.o., OIB 63537380562, Slavonska avenija 26/2,10000 Zagreb</item>
      <item>STROJOPROMET-ZAGREB d.o.o., OIB 97994010225, Zagrebačka 6,40000 Šenkovec</item>
      <item>Nadir Mirković, Širolina ulica 1,52100 Pula</item>
      <item>Odvj. društvo LJUBENKO &amp; PARTNERI d.o.o., OIB 44071613559, Branimirova 29,10000 Zagreb</item>
    </izvorni_sadrzaj>
    <derivirana_varijabla naziv="DomainObject.Predmet.SudioniciListAdressOIB_1">
      <item>FINANCIJSKA AGENCIJA, RC RIJEKA, PODRUŽNICA PULA, PULA, OIB 85821130368, Ulica grada Vukovara 70,10000 Zagreb</item>
      <item>ULJANIK Proizvodnja opreme d.d. Vodnjan, OIB 66833856731, Željeznička 23,52100 Vodnjan</item>
      <item>Armando Banković, Rudarska 10,52100 Vodnjan</item>
      <item>OTP banka Hrvatska d.d., OIB 52508873833, Domovinskog rata 61,21000 Split</item>
      <item>PRIVREDNA BANKA ZAGREB d.d., OIB 02535697732, Radnička cesta 50,10000 Zagreb</item>
      <item>ISTARSKA KREDITNA BANKA UMAG d.d., OIB 65723536010, Ernesta Miloša 1,52470 Umag</item>
      <item>ZAGREBAČKA BANKA d.d., OIB 92963223473, Trg bana Josipa Jelačića 10,10000 Zagreb</item>
      <item>HRVATSKA POŠTANSKA BANKA d.d., OIB 87939104217, Jurišićeva 4,10000 Zagreb</item>
      <item>Županijsko državno odvjetništvo u Puli - Pola, Rovinjska 2a,52100 Pula</item>
      <item>Porezna uprava, Područni ured Pazin, M. B. Rašana 2/4 p.p. 60,52000 Pazin</item>
      <item>Općinski sud u Puli - Pola, ZK Odjel, Rovinjska 2,52100 Pula</item>
      <item>Policijska postaja Pula, Trg Republike 1,52100 Pula</item>
      <item>Središnje klirinško depozitarno društvo, Heinzelova ul. 62a,10000 Zagreb</item>
      <item>ACROS d.o.o., OIB 99026314303, Poduzetnička zona 9,52100 Galižana</item>
      <item>MONTING POWER SYSTEMS d.o.o., OIB 63537380562, Slavonska avenija 26/2,10000 Zagreb</item>
      <item>STROJOPROMET-ZAGREB d.o.o., OIB 97994010225, Zagrebačka 6,40000 Šenkovec</item>
      <item>Nadir Mirković, Širolina ulica 1,52100 Pula</item>
      <item>Odvj. društvo LJUBENKO &amp; PARTNERI d.o.o.,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66833856731</item>
      <item>, OIB null</item>
      <item>, OIB 52508873833</item>
      <item>, OIB 02535697732</item>
      <item>, OIB 65723536010</item>
      <item>, OIB 92963223473</item>
      <item>, OIB 87939104217</item>
      <item>, OIB null</item>
      <item>, OIB null</item>
      <item>, OIB null</item>
      <item>, OIB null</item>
      <item>, OIB null</item>
      <item>, OIB 99026314303</item>
      <item>, OIB 63537380562</item>
      <item>, OIB 97994010225</item>
      <item>, OIB null</item>
      <item>, OIB 44071613559</item>
    </izvorni_sadrzaj>
    <derivirana_varijabla naziv="DomainObject.Predmet.SudioniciListNazivOIB_1">
      <item>, OIB 85821130368</item>
      <item>, OIB 66833856731</item>
      <item>, OIB null</item>
      <item>, OIB 52508873833</item>
      <item>, OIB 02535697732</item>
      <item>, OIB 65723536010</item>
      <item>, OIB 92963223473</item>
      <item>, OIB 87939104217</item>
      <item>, OIB null</item>
      <item>, OIB null</item>
      <item>, OIB null</item>
      <item>, OIB null</item>
      <item>, OIB null</item>
      <item>, OIB 99026314303</item>
      <item>, OIB 63537380562</item>
      <item>, OIB 97994010225</item>
      <item>, OIB null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kolovoza 2019.</izvorni_sadrzaj>
    <derivirana_varijabla naziv="DomainObject.Predmet.DatumZadnjeOdrzaneSudskeRadnje_1">13. kolovoza 2019.</derivirana_varijabla>
  </DomainObject.Predmet.DatumZadnjeOdrzaneSudskeRadnje>
  <DomainObject.PredzadnjaOdlukaIzPredmeta.DatumDonosenjaOdluke>
    <izvorni_sadrzaj>9. kolovoza 2019.</izvorni_sadrzaj>
    <derivirana_varijabla naziv="DomainObject.PredzadnjaOdlukaIzPredmeta.DatumDonosenjaOdluke_1">9. kolovoza 2019.</derivirana_varijabla>
  </DomainObject.PredzadnjaOdlukaIzPredmeta.DatumDonosenjaOdluke>
  <DomainObject.PredzadnjaOdlukaIzPredmeta.Oznaka>
    <izvorni_sadrzaj>St-68/2019-49</izvorni_sadrzaj>
    <derivirana_varijabla naziv="DomainObject.PredzadnjaOdlukaIzPredmeta.Oznaka_1">St-68/2019-49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27</properties:Pages>
  <properties:Words>3098</properties:Words>
  <properties:Characters>18461</properties:Characters>
  <properties:Lines>2201</properties:Lines>
  <properties:Paragraphs>1681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20123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2019-08-14T07:26:00Z</dcterms:created>
  <dc:creator>Ana Valčić</dc:creator>
  <cp:keywords/>
  <cp:lastModifiedBy>Ana Valčić</cp:lastModifiedBy>
  <dcterms:modified xmlns:xsi="http://www.w3.org/2001/XMLSchema-instance" xsi:type="dcterms:W3CDTF">2019-08-14T07:28:00Z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St-68/2019-56 / Odluka - Ostalo (St-68-19 - TABLICA SUCA O ISPITANIM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27</vt:i4>
  </prop:property>
</prop:Properties>
</file>