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7665" w14:paraId="472766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5DAC" w:rsidP="00BB5DAC" w:rsidR="00BB5DAC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St-1148/2016-2.</w:t>
      </w:r>
    </w:p>
    <w:p w:rsidRDefault="00BB5DAC" w:rsidP="00BB5DAC" w:rsidR="00BB5DAC">
      <w:pPr>
        <w:jc w:val="center"/>
        <w:rPr>
          <w:rFonts w:cs="Arial" w:hAnsi="Arial" w:ascii="Arial"/>
          <w:b/>
          <w:noProof/>
        </w:rPr>
      </w:pPr>
    </w:p>
    <w:p w:rsidRDefault="00BB5DAC" w:rsidP="00BB5DAC" w:rsidR="00BB5DAC">
      <w:pPr>
        <w:jc w:val="center"/>
        <w:rPr>
          <w:rFonts w:cs="Arial" w:hAnsi="Arial" w:ascii="Arial"/>
          <w:b/>
          <w:noProof/>
        </w:rPr>
      </w:pPr>
    </w:p>
    <w:p w:rsidRDefault="00BB5DAC" w:rsidP="00BB5DAC" w:rsidR="00BB5DA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B5DAC" w:rsidP="00BB5DAC" w:rsidR="00BB5DAC">
      <w:pPr>
        <w:rPr>
          <w:rFonts w:cs="Arial" w:hAnsi="Arial" w:ascii="Arial"/>
          <w:b/>
          <w:noProof/>
        </w:rPr>
      </w:pPr>
    </w:p>
    <w:p w:rsidRDefault="00BB5DAC" w:rsidP="00BB5DAC" w:rsidR="00BB5DA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B5DAC" w:rsidP="00BB5DAC" w:rsidR="00BB5DAC">
      <w:pPr>
        <w:outlineLvl w:val="0"/>
        <w:rPr>
          <w:rFonts w:cs="Arial" w:hAnsi="Arial" w:ascii="Arial"/>
          <w:noProof/>
        </w:rPr>
      </w:pPr>
    </w:p>
    <w:p w:rsidRDefault="00BB5DAC" w:rsidP="00BB5DAC" w:rsidR="00BB5DA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ELMAR d.o.o. za trgovinu i usluge iz Draganića, </w:t>
      </w:r>
      <w:proofErr w:type="spellStart"/>
      <w:r>
        <w:rPr>
          <w:rFonts w:cs="Arial" w:hAnsi="Arial" w:ascii="Arial"/>
        </w:rPr>
        <w:t>Jazvaci</w:t>
      </w:r>
      <w:proofErr w:type="spellEnd"/>
      <w:r>
        <w:rPr>
          <w:rFonts w:cs="Arial" w:hAnsi="Arial" w:ascii="Arial"/>
        </w:rPr>
        <w:t xml:space="preserve"> 10, MBS 020039020, OIB 41094431580, d</w:t>
      </w:r>
      <w:r>
        <w:rPr>
          <w:rFonts w:cs="Arial" w:hAnsi="Arial" w:ascii="Arial"/>
          <w:noProof/>
        </w:rPr>
        <w:t>ana 14. prosinca 2016. godine</w:t>
      </w:r>
    </w:p>
    <w:p w:rsidRDefault="00BB5DAC" w:rsidP="00BB5DAC" w:rsidR="00BB5DAC">
      <w:pPr>
        <w:ind w:firstLine="851"/>
        <w:jc w:val="both"/>
        <w:rPr>
          <w:rFonts w:cs="Arial" w:hAnsi="Arial" w:ascii="Arial"/>
          <w:noProof/>
        </w:rPr>
      </w:pPr>
    </w:p>
    <w:p w:rsidRDefault="00BB5DAC" w:rsidP="00BB5DAC" w:rsidR="00BB5DA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B5DAC" w:rsidP="00BB5DAC" w:rsidR="00BB5DAC">
      <w:pPr>
        <w:jc w:val="center"/>
        <w:rPr>
          <w:rFonts w:cs="Arial" w:hAnsi="Arial" w:ascii="Arial"/>
        </w:rPr>
      </w:pPr>
    </w:p>
    <w:p w:rsidRDefault="00BB5DAC" w:rsidP="00BB5DAC" w:rsidR="00BB5DA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ELMAR d.o.o. za trgovinu i usluge iz Draganića, </w:t>
      </w:r>
      <w:proofErr w:type="spellStart"/>
      <w:r>
        <w:rPr>
          <w:rFonts w:cs="Arial" w:hAnsi="Arial" w:ascii="Arial"/>
        </w:rPr>
        <w:t>Jazvaci</w:t>
      </w:r>
      <w:proofErr w:type="spellEnd"/>
      <w:r>
        <w:rPr>
          <w:rFonts w:cs="Arial" w:hAnsi="Arial" w:ascii="Arial"/>
        </w:rPr>
        <w:t xml:space="preserve"> 10, MBS 020039020, OIB 41094431580.</w:t>
      </w:r>
    </w:p>
    <w:p w:rsidRDefault="00BB5DAC" w:rsidP="00BB5DAC" w:rsidR="00BB5DA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BB5DAC" w:rsidP="00BB5DAC" w:rsidR="00BB5DA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10,45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B5DAC" w:rsidP="00BB5DAC" w:rsidR="00BB5DAC">
      <w:pPr>
        <w:ind w:firstLine="851"/>
        <w:jc w:val="both"/>
        <w:rPr>
          <w:rFonts w:cs="Arial" w:hAnsi="Arial" w:ascii="Arial"/>
          <w:noProof/>
        </w:rPr>
      </w:pPr>
    </w:p>
    <w:p w:rsidRDefault="00BB5DAC" w:rsidP="00BB5DAC" w:rsidR="00BB5DA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BB5DAC" w:rsidP="00BB5DAC" w:rsidR="00BB5DA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Mijo Markešić</w:t>
      </w:r>
    </w:p>
    <w:p w:rsidRDefault="00BB5DAC" w:rsidP="00BB5DAC" w:rsidR="00BB5DAC">
      <w:pPr>
        <w:ind w:left="851"/>
        <w:jc w:val="both"/>
        <w:rPr>
          <w:rFonts w:cs="Arial" w:hAnsi="Arial" w:ascii="Arial"/>
          <w:noProof/>
        </w:rPr>
      </w:pPr>
    </w:p>
    <w:p w:rsidRDefault="00BB5DAC" w:rsidP="00BB5DAC" w:rsidR="00BB5DA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BB5DAC" w:rsidP="00BB5DAC" w:rsidR="00BB5DA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B5DAC" w:rsidP="00BB5DAC" w:rsidR="00BB5DA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B5DAC" w:rsidP="00BB5DAC" w:rsidR="00BB5DA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275 dana, u ukupnom iznosu od 57.987,63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BB5DAC" w:rsidP="00BB5DAC" w:rsidR="00BB5DAC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BB5DAC" w:rsidP="00BB5DAC" w:rsidR="00BB5DA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BB5DAC" w:rsidP="00BB5DAC" w:rsidR="00BB5DA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B5DAC" w:rsidP="00BB5DAC" w:rsidR="00BB5DA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prosinca 2016. godine </w:t>
      </w:r>
    </w:p>
    <w:p w:rsidRDefault="00BB5DAC" w:rsidP="00BB5DAC" w:rsidR="00BB5DAC">
      <w:pPr>
        <w:jc w:val="both"/>
        <w:rPr>
          <w:rFonts w:cs="Arial" w:hAnsi="Arial" w:ascii="Arial"/>
          <w:noProof/>
        </w:rPr>
      </w:pPr>
    </w:p>
    <w:p w:rsidRDefault="00BB5DAC" w:rsidP="00BB5DAC" w:rsidR="00BB5DA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BB5DAC" w:rsidP="00BB5DAC" w:rsidR="00BB5DA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B5DAC" w:rsidP="00BB5DAC" w:rsidR="00BB5DAC">
      <w:pPr>
        <w:jc w:val="both"/>
        <w:rPr>
          <w:rFonts w:cs="Arial" w:hAnsi="Arial" w:ascii="Arial"/>
          <w:noProof/>
        </w:rPr>
      </w:pPr>
    </w:p>
    <w:p w:rsidRDefault="00BB5DAC" w:rsidP="00BB5DAC" w:rsidR="00BB5DA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BB5DAC" w:rsidP="00BB5DAC" w:rsidR="00BB5DAC">
      <w:pPr>
        <w:jc w:val="both"/>
        <w:rPr>
          <w:rFonts w:cs="Arial" w:hAnsi="Arial" w:ascii="Arial"/>
        </w:rPr>
      </w:pPr>
    </w:p>
    <w:p w:rsidRDefault="00BB5DAC" w:rsidP="00BB5DAC" w:rsidR="00BB5DAC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BB5DAC" w:rsidP="00BB5DAC" w:rsidR="00BB5DA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BB5DAC" w:rsidP="00BB5DAC" w:rsidR="00BB5DA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BB5DAC" w:rsidP="00BB5DAC" w:rsidR="00BB5DA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Karlovac, poštom i e-oglasnom pločom        </w:t>
      </w:r>
    </w:p>
    <w:p w:rsidRDefault="00BB5DAC" w:rsidP="00BB5DAC" w:rsidR="00BB5DA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B5DAC" w:rsidP="00BB5DAC" w:rsidR="00BB5DA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Bj.14.12.2016.g.</w:t>
      </w:r>
    </w:p>
    <w:p w:rsidRDefault="00BB5DAC" w:rsidP="00BB5DAC" w:rsidR="00BB5DAC">
      <w:pPr>
        <w:rPr>
          <w:rFonts w:cs="Arial" w:hAnsi="Arial" w:ascii="Arial"/>
        </w:rPr>
      </w:pPr>
    </w:p>
    <w:p w:rsidRDefault="00BB5DAC" w:rsidP="00BB5DAC" w:rsidR="00BB5DA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DAC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49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St-1148/2016-2</izvorni_sadrzaj>
    <derivirana_varijabla naziv="DomainObject.Oznaka_1">St-1148/2016-2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ELMAR d.o.o. zastupanog po punomoćniku Mijo Markešić</izvorni_sadrzaj>
    <derivirana_varijabla naziv="DomainObject.Predmet.ProtustrankaFormated_1">  ELMAR d.o.o. zastupanog po punomoćniku Mijo Markešić</derivirana_varijabla>
  </DomainObject.Predmet.ProtustrankaFormated>
  <DomainObject.Predmet.ProtustrankaFormatedOIB>
    <izvorni_sadrzaj>  ELMAR d.o.o., OIB 41094431580 zastupanog po punomoćniku Mijo Markešić</izvorni_sadrzaj>
    <derivirana_varijabla naziv="DomainObject.Predmet.ProtustrankaFormatedOIB_1">  ELMAR d.o.o., OIB 41094431580 zastupanog po punomoćniku Mijo Markešić</derivirana_varijabla>
  </DomainObject.Predmet.ProtustrankaFormatedOIB>
  <DomainObject.Predmet.ProtustrankaFormatedWithAdress>
    <izvorni_sadrzaj> ELMAR d.o.o., Jazvaci 10, 47201 Draganić zastupanog po punomoćniku Mijo Markešić</izvorni_sadrzaj>
    <derivirana_varijabla naziv="DomainObject.Predmet.ProtustrankaFormatedWithAdress_1"> ELMAR d.o.o., Jazvaci 10, 47201 Draganić zastupanog po punomoćniku Mijo Markešić</derivirana_varijabla>
  </DomainObject.Predmet.ProtustrankaFormatedWithAdress>
  <DomainObject.Predmet.ProtustrankaFormatedWithAdressOIB>
    <izvorni_sadrzaj> ELMAR d.o.o., OIB 41094431580, Jazvaci 10, 47201 Draganić zastupanog po punomoćniku Mijo Markešić</izvorni_sadrzaj>
    <derivirana_varijabla naziv="DomainObject.Predmet.ProtustrankaFormatedWithAdressOIB_1"> ELMAR d.o.o., OIB 41094431580, Jazvaci 10, 47201 Draganić zastupanog po punomoćniku Mijo Markešić</derivirana_varijabla>
  </DomainObject.Predmet.ProtustrankaFormatedWithAdressOIB>
  <DomainObject.Predmet.ProtustrankaWithAdress>
    <izvorni_sadrzaj>ELMAR d.o.o. Jazvaci 10, 47201 Draganić</izvorni_sadrzaj>
    <derivirana_varijabla naziv="DomainObject.Predmet.ProtustrankaWithAdress_1">ELMAR d.o.o. Jazvaci 10, 47201 Draganić</derivirana_varijabla>
  </DomainObject.Predmet.ProtustrankaWithAdress>
  <DomainObject.Predmet.ProtustrankaWithAdressOIB>
    <izvorni_sadrzaj>ELMAR d.o.o., OIB 41094431580, Jazvaci 10, 47201 Draganić</izvorni_sadrzaj>
    <derivirana_varijabla naziv="DomainObject.Predmet.ProtustrankaWithAdressOIB_1">ELMAR d.o.o., OIB 41094431580, Jazvaci 10, 47201 Draganić</derivirana_varijabla>
  </DomainObject.Predmet.ProtustrankaWithAdressOIB>
  <DomainObject.Predmet.ProtustrankaNazivFormated>
    <izvorni_sadrzaj>ELMAR d.o.o.</izvorni_sadrzaj>
    <derivirana_varijabla naziv="DomainObject.Predmet.ProtustrankaNazivFormated_1">ELMAR d.o.o.</derivirana_varijabla>
  </DomainObject.Predmet.ProtustrankaNazivFormated>
  <DomainObject.Predmet.ProtustrankaNazivFormatedOIB>
    <izvorni_sadrzaj>ELMAR d.o.o., OIB 41094431580</izvorni_sadrzaj>
    <derivirana_varijabla naziv="DomainObject.Predmet.ProtustrankaNazivFormatedOIB_1">ELMAR d.o.o., OIB 41094431580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ELMAR d.o.o. zastupanog po punomoćniku Mijo Markešić</item>
    </izvorni_sadrzaj>
    <derivirana_varijabla naziv="DomainObject.Predmet.ProtuStrankaListFormated_1">
      <item>ELMAR d.o.o. zastupanog po punomoćniku Mijo Markešić</item>
    </derivirana_varijabla>
  </DomainObject.Predmet.ProtuStrankaListFormated>
  <DomainObject.Predmet.ProtuStrankaListFormatedOIB>
    <izvorni_sadrzaj>
      <item>ELMAR d.o.o., OIB 41094431580 zastupanog po punomoćniku Mijo Markešić</item>
    </izvorni_sadrzaj>
    <derivirana_varijabla naziv="DomainObject.Predmet.ProtuStrankaListFormatedOIB_1">
      <item>ELMAR d.o.o., OIB 41094431580 zastupanog po punomoćniku Mijo Markešić</item>
    </derivirana_varijabla>
  </DomainObject.Predmet.ProtuStrankaListFormatedOIB>
  <DomainObject.Predmet.ProtuStrankaListFormatedWithAdress>
    <izvorni_sadrzaj>
      <item>ELMAR d.o.o., Jazvaci 10, 47201 Draganić zastupanog po punomoćniku Mijo Markešić</item>
    </izvorni_sadrzaj>
    <derivirana_varijabla naziv="DomainObject.Predmet.ProtuStrankaListFormatedWithAdress_1">
      <item>ELMAR d.o.o., Jazvaci 10, 47201 Draganić zastupanog po punomoćniku Mijo Markešić</item>
    </derivirana_varijabla>
  </DomainObject.Predmet.ProtuStrankaListFormatedWithAdress>
  <DomainObject.Predmet.ProtuStrankaListFormatedWithAdressOIB>
    <izvorni_sadrzaj>
      <item>ELMAR d.o.o., OIB 41094431580, Jazvaci 10, 47201 Draganić zastupanog po punomoćniku Mijo Markešić</item>
    </izvorni_sadrzaj>
    <derivirana_varijabla naziv="DomainObject.Predmet.ProtuStrankaListFormatedWithAdressOIB_1">
      <item>ELMAR d.o.o., OIB 41094431580, Jazvaci 10, 47201 Draganić zastupanog po punomoćniku Mijo Markešić</item>
    </derivirana_varijabla>
  </DomainObject.Predmet.ProtuStrankaListFormatedWithAdressOIB>
  <DomainObject.Predmet.ProtuStrankaListNazivFormated>
    <izvorni_sadrzaj>
      <item>ELMAR d.o.o.</item>
    </izvorni_sadrzaj>
    <derivirana_varijabla naziv="DomainObject.Predmet.ProtuStrankaListNazivFormated_1">
      <item>ELMAR d.o.o.</item>
    </derivirana_varijabla>
  </DomainObject.Predmet.ProtuStrankaListNazivFormated>
  <DomainObject.Predmet.ProtuStrankaListNazivFormatedOIB>
    <izvorni_sadrzaj>
      <item>ELMAR d.o.o., OIB 41094431580</item>
    </izvorni_sadrzaj>
    <derivirana_varijabla naziv="DomainObject.Predmet.ProtuStrankaListNazivFormatedOIB_1">
      <item>ELMAR d.o.o., OIB 41094431580</item>
    </derivirana_varijabla>
  </DomainObject.Predmet.ProtuStrankaListNazivFormatedOIB>
  <DomainObject.Predmet.OstaliListFormated>
    <izvorni_sadrzaj>
      <item>Mijo Markešić punomoćnik sudionika u postupku ELMAR d.o.o.</item>
    </izvorni_sadrzaj>
    <derivirana_varijabla naziv="DomainObject.Predmet.OstaliListFormated_1">
      <item>Mijo Markešić punomoćnik sudionika u postupku ELMAR d.o.o.</item>
    </derivirana_varijabla>
  </DomainObject.Predmet.OstaliListFormated>
  <DomainObject.Predmet.OstaliListFormatedOIB>
    <izvorni_sadrzaj>
      <item>Mijo Markešić, OIB 99961278545 punomoćnik sudionika u postupku ELMAR d.o.o.</item>
    </izvorni_sadrzaj>
    <derivirana_varijabla naziv="DomainObject.Predmet.OstaliListFormatedOIB_1">
      <item>Mijo Markešić, OIB 99961278545 punomoćnik sudionika u postupku ELMAR d.o.o.</item>
    </derivirana_varijabla>
  </DomainObject.Predmet.OstaliListFormatedOIB>
  <DomainObject.Predmet.OstaliListFormatedWithAdress>
    <izvorni_sadrzaj>
      <item>Mijo Markešić, Jazvaci 10., 47201 Draganić punomoćnik sudionika u postupku ELMAR d.o.o.</item>
    </izvorni_sadrzaj>
    <derivirana_varijabla naziv="DomainObject.Predmet.OstaliListFormatedWithAdress_1">
      <item>Mijo Markešić, Jazvaci 10., 47201 Draganić punomoćnik sudionika u postupku ELMAR d.o.o.</item>
    </derivirana_varijabla>
  </DomainObject.Predmet.OstaliListFormatedWithAdress>
  <DomainObject.Predmet.OstaliListFormatedWithAdressOIB>
    <izvorni_sadrzaj>
      <item>Mijo Markešić, OIB 99961278545, Jazvaci 10., 47201 Draganić punomoćnik sudionika u postupku ELMAR d.o.o.</item>
    </izvorni_sadrzaj>
    <derivirana_varijabla naziv="DomainObject.Predmet.OstaliListFormatedWithAdressOIB_1">
      <item>Mijo Markešić, OIB 99961278545, Jazvaci 10., 47201 Draganić punomoćnik sudionika u postupku ELMAR d.o.o.</item>
    </derivirana_varijabla>
  </DomainObject.Predmet.OstaliListFormatedWithAdressOIB>
  <DomainObject.Predmet.OstaliListNazivFormated>
    <izvorni_sadrzaj>
      <item>Mijo Markešić</item>
    </izvorni_sadrzaj>
    <derivirana_varijabla naziv="DomainObject.Predmet.OstaliListNazivFormated_1">
      <item>Mijo Markešić</item>
    </derivirana_varijabla>
  </DomainObject.Predmet.OstaliListNazivFormated>
  <DomainObject.Predmet.OstaliListNazivFormatedOIB>
    <izvorni_sadrzaj>
      <item>Mijo Markešić, OIB 99961278545</item>
    </izvorni_sadrzaj>
    <derivirana_varijabla naziv="DomainObject.Predmet.OstaliListNazivFormatedOIB_1">
      <item>Mijo Markešić, OIB 99961278545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St-1148/2016-2</izvorni_sadrzaj>
    <derivirana_varijabla naziv="DomainObject.PoslovniBrojDokumenta_1">St-1148/2016-2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ELMAR d.o.o.</izvorni_sadrzaj>
    <derivirana_varijabla naziv="DomainObject.Predmet.ProtustrankaIDrugi_1">ELMAR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ELMAR d.o.o., OIB 41094431580, Jazvaci 10, 47201 Draganić</izvorni_sadrzaj>
    <derivirana_varijabla naziv="DomainObject.Predmet.ProtustrankaIDrugiAdressOIB_1">ELMAR d.o.o., OIB 41094431580,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ELMAR d.o.o.</item>
      <item>FINA regionalni centar Zagreb, podružnica Karlovac</item>
      <item>Mijo Markešić</item>
    </izvorni_sadrzaj>
    <derivirana_varijabla naziv="DomainObject.Predmet.SudioniciListNaziv_1">
      <item>ELMAR d.o.o.</item>
      <item>FINA regionalni centar Zagreb, podružnica Karlovac</item>
      <item>Mijo Markešić</item>
    </derivirana_varijabla>
  </DomainObject.Predmet.SudioniciListNaziv>
  <DomainObject.Predmet.SudioniciListAdressOIB>
    <izvorni_sadrzaj>
      <item>ELMAR d.o.o., OIB 41094431580, Jazvaci 10,47201 Draganić</item>
      <item>FINA regionalni centar Zagreb, podružnica Karlovac, OIB 85821130368, Vitezovićeva 1,47000 Karlovac</item>
      <item>Mijo Markešić, OIB 99961278545, Jazvaci 10.,47201 Draganić</item>
    </izvorni_sadrzaj>
    <derivirana_varijabla naziv="DomainObject.Predmet.SudioniciListAdressOIB_1">
      <item>ELMAR d.o.o., OIB 41094431580, Jazvaci 10,47201 Draganić</item>
      <item>FINA regionalni centar Zagreb, podružnica Karlovac, OIB 85821130368, Vitezovićeva 1,47000 Karlovac</item>
      <item>Mijo Markešić, OIB 99961278545, Jazvaci 10.,47201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574A4-4981-4E5E-8643-B3DA8F266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2747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2016-12-14T07:32:00Z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