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80b850" w14:paraId="c80b850" w:rsidRDefault="00FD2E5D" w:rsidP="00B06363" w:rsidR="00B06363" w:rsidRPr="002E3D11">
      <w:pPr>
        <w:jc w:val="right"/>
        <w15:collapsed w:val="false"/>
      </w:pPr>
      <w:r>
        <w:t>Poslovni br. 18</w:t>
      </w:r>
      <w:r w:rsidR="00757D2F">
        <w:t xml:space="preserve"> St-178/18-5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LAPIDEAS jednostavno društvo s ograničenom odgovornošću za trgovinu i usluge, Osijek, Ružina ulica 49, MBS: 03015</w:t>
      </w:r>
      <w:r w:rsidR="003042E8">
        <w:t>1203, OIB: 68760684164,  dana 09</w:t>
      </w:r>
      <w:r>
        <w:t>. travnja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757D2F" w:rsidR="00757D2F">
      <w:pPr>
        <w:ind w:left="660"/>
        <w:jc w:val="both"/>
      </w:pPr>
      <w:r>
        <w:t>I. Obustavlja se skraćeni stečajni postupak nad stečajnim dužnikom LAPIDEAS jednostavno društvo s ograničenom odgovornošću za trgovinu i usluge, Osijek, Ružina ulica 49, MBS: 030151203, OIB: 68760684164.</w:t>
      </w:r>
    </w:p>
    <w:p w:rsidRDefault="00757D2F" w:rsidP="00757D2F" w:rsidR="00757D2F">
      <w:pPr>
        <w:pStyle w:val="Odlomakpopisa"/>
        <w:ind w:left="144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Dana 23. veljače   2018.  na ovome Sudu zaprimljen je zahtjev za pokretanje skraćenog stečajnog postupka Financijske agencije, Regionalnog centra Osijek,  Klasa: 110-07/18-01/04, Ur.broj: 04-06-18-897 od 22. veljače 2018. nad stečajnim dužnikom LAPIDEAS jednostavno društvo s ograničenom odgovornošću za trgovinu i usluge, Osijek, Ružina ulica 49, MBS: 030151203, OIB: 68760684164.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</w:pPr>
      <w:r>
        <w:t xml:space="preserve">Nakon izvršenog uvida u sudski registar, sud je 09. ožujka 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St-178/18-5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>Dana 20. ožujka 2018. zaprimljen je podnesak Županijskog državnog odvjetništva u Osijeku, broj: S-DO-70/2018 od 20. ožujka  2018. kojim je na posebnom obrascu sukladno čl. 16. SZ-a dostavljen prijedlog vjerovnika Republike Hrvatske, Ministarstva financija, za otvaranje stečajnog postupka nad predmetnim stečajnim dužnikom iz razloga što prema istom ima tražbinu u iznosu od 20.430,27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13. ožujka  2018. prema podacima iz Potvrde o blokadi, u neprekidnoj blokadi 208 dana. a u Očevidniku o redoslijedu plaćanja iskazani su dospjeli nepodmireni nalozi za plaćanje u ukupnom iznosu od 7.549,23 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>U Osijeku,  9</w:t>
      </w:r>
      <w:r>
        <w:rPr>
          <w:bCs/>
        </w:rPr>
        <w:t xml:space="preserve">. travnja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3042E8">
        <w:t>09</w:t>
      </w:r>
      <w:r>
        <w:t>/05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58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7F62"/>
    <w:rsid w:val="00D3558D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5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5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LAPIDEAS jednostavno društvo s ograničenom odgovornošću za trgovinu i usluge</izvorni_sadrzaj>
    <derivirana_varijabla naziv="DomainObject.Predmet.ProtustrankaFormated_1">  LAPIDEAS jednostavno društvo s ograničenom odgovornošću za trgovinu i usluge</derivirana_varijabla>
  </DomainObject.Predmet.ProtustrankaFormated>
  <DomainObject.Predmet.ProtustrankaFormatedOIB>
    <izvorni_sadrzaj>  LAPIDEAS jednostavno društvo s ograničenom odgovornošću za trgovinu i usluge, OIB 68760684164</izvorni_sadrzaj>
    <derivirana_varijabla naziv="DomainObject.Predmet.ProtustrankaFormatedOIB_1">  LAPIDEAS jednostavno društvo s ograničenom odgovornošću za trgovinu i usluge, OIB 68760684164</derivirana_varijabla>
  </DomainObject.Predmet.ProtustrankaFormatedOIB>
  <DomainObject.Predmet.ProtustrankaFormatedWithAdress>
    <izvorni_sadrzaj> LAPIDEAS jednostavno društvo s ograničenom odgovornošću za trgovinu i usluge, Ružina Ulica 49, 31000 Osijek</izvorni_sadrzaj>
    <derivirana_varijabla naziv="DomainObject.Predmet.ProtustrankaFormatedWithAdress_1"> LAPIDEAS jednostavno društvo s ograničenom odgovornošću za trgovinu i usluge, Ružina Ulica 49, 31000 Osijek</derivirana_varijabla>
  </DomainObject.Predmet.ProtustrankaFormatedWithAdress>
  <DomainObject.Predmet.ProtustrankaFormatedWithAdressOIB>
    <izvorni_sadrzaj> LAPIDEAS jednostavno društvo s ograničenom odgovornošću za trgovinu i usluge, OIB 68760684164, Ružina Ulica 49, 31000 Osijek</izvorni_sadrzaj>
    <derivirana_varijabla naziv="DomainObject.Predmet.ProtustrankaFormatedWithAdressOIB_1"> LAPIDEAS jednostavno društvo s ograničenom odgovornošću za trgovinu i usluge, OIB 68760684164, Ružina Ulica 49, 31000 Osijek</derivirana_varijabla>
  </DomainObject.Predmet.ProtustrankaFormatedWithAdressOIB>
  <DomainObject.Predmet.ProtustrankaWithAdress>
    <izvorni_sadrzaj>LAPIDEAS jednostavno društvo s ograničenom odgovornošću za trgovinu i usluge Ružina Ulica 49, 31000 Osijek</izvorni_sadrzaj>
    <derivirana_varijabla naziv="DomainObject.Predmet.ProtustrankaWithAdress_1">LAPIDEAS jednostavno društvo s ograničenom odgovornošću za trgovinu i usluge Ružina Ulica 49, 31000 Osijek</derivirana_varijabla>
  </DomainObject.Predmet.ProtustrankaWithAdress>
  <DomainObject.Predmet.ProtustrankaWithAdressOIB>
    <izvorni_sadrzaj>LAPIDEAS jednostavno društvo s ograničenom odgovornošću za trgovinu i usluge, OIB 68760684164, Ružina Ulica 49, 31000 Osijek</izvorni_sadrzaj>
    <derivirana_varijabla naziv="DomainObject.Predmet.ProtustrankaWithAdressOIB_1">LAPIDEAS jednostavno društvo s ograničenom odgovornošću za trgovinu i usluge, OIB 68760684164, Ružina Ulica 49, 31000 Osijek</derivirana_varijabla>
  </DomainObject.Predmet.ProtustrankaWithAdressOIB>
  <DomainObject.Predmet.ProtustrankaNazivFormated>
    <izvorni_sadrzaj>LAPIDEAS jednostavno društvo s ograničenom odgovornošću za trgovinu i usluge</izvorni_sadrzaj>
    <derivirana_varijabla naziv="DomainObject.Predmet.ProtustrankaNazivFormated_1">LAPIDEAS jednostavno društvo s ograničenom odgovornošću za trgovinu i usluge</derivirana_varijabla>
  </DomainObject.Predmet.ProtustrankaNazivFormated>
  <DomainObject.Predmet.ProtustrankaNazivFormatedOIB>
    <izvorni_sadrzaj>LAPIDEAS jednostavno društvo s ograničenom odgovornošću za trgovinu i usluge, OIB 68760684164</izvorni_sadrzaj>
    <derivirana_varijabla naziv="DomainObject.Predmet.ProtustrankaNazivFormatedOIB_1">LAPIDEAS jednostavno društvo s ograničenom odgovornošću za trgovinu i usluge, OIB 68760684164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LAPIDEAS jednostavno društvo s ograničenom odgovornošću za trgovinu i usluge</item>
    </izvorni_sadrzaj>
    <derivirana_varijabla naziv="DomainObject.Predmet.ProtuStrankaListFormated_1">
      <item>LAPIDEAS jednostavno društvo s ograničenom odgovornošću za trgovinu i usluge</item>
    </derivirana_varijabla>
  </DomainObject.Predmet.ProtuStrankaListFormated>
  <DomainObject.Predmet.ProtuStrankaListFormatedOIB>
    <izvorni_sadrzaj>
      <item>LAPIDEAS jednostavno društvo s ograničenom odgovornošću za trgovinu i usluge, OIB 68760684164</item>
    </izvorni_sadrzaj>
    <derivirana_varijabla naziv="DomainObject.Predmet.ProtuStrankaListFormatedOIB_1">
      <item>LAPIDEAS jednostavno društvo s ograničenom odgovornošću za trgovinu i usluge, OIB 68760684164</item>
    </derivirana_varijabla>
  </DomainObject.Predmet.ProtuStrankaListFormatedOIB>
  <DomainObject.Predmet.ProtuStrankaListFormatedWithAdress>
    <izvorni_sadrzaj>
      <item>LAPIDEAS jednostavno društvo s ograničenom odgovornošću za trgovinu i usluge, Ružina Ulica 49, 31000 Osijek</item>
    </izvorni_sadrzaj>
    <derivirana_varijabla naziv="DomainObject.Predmet.ProtuStrankaListFormatedWithAdress_1">
      <item>LAPIDEAS jednostavno društvo s ograničenom odgovornošću za trgovinu i usluge, Ružina Ulica 49, 31000 Osijek</item>
    </derivirana_varijabla>
  </DomainObject.Predmet.ProtuStrankaListFormatedWithAdress>
  <DomainObject.Predmet.ProtuStrankaListFormatedWithAdressOIB>
    <izvorni_sadrzaj>
      <item>LAPIDEAS jednostavno društvo s ograničenom odgovornošću za trgovinu i usluge, OIB 68760684164, Ružina Ulica 49, 31000 Osijek</item>
    </izvorni_sadrzaj>
    <derivirana_varijabla naziv="DomainObject.Predmet.ProtuStrankaListFormatedWithAdressOIB_1">
      <item>LAPIDEAS jednostavno društvo s ograničenom odgovornošću za trgovinu i usluge, OIB 68760684164, Ružina Ulica 49, 31000 Osijek</item>
    </derivirana_varijabla>
  </DomainObject.Predmet.ProtuStrankaListFormatedWithAdressOIB>
  <DomainObject.Predmet.ProtuStrankaListNazivFormated>
    <izvorni_sadrzaj>
      <item>LAPIDEAS jednostavno društvo s ograničenom odgovornošću za trgovinu i usluge</item>
    </izvorni_sadrzaj>
    <derivirana_varijabla naziv="DomainObject.Predmet.ProtuStrankaListNazivFormated_1">
      <item>LAPIDEAS jednostavno društvo s ograničenom odgovornošću za trgovinu i usluge</item>
    </derivirana_varijabla>
  </DomainObject.Predmet.ProtuStrankaListNazivFormated>
  <DomainObject.Predmet.ProtuStrankaListNazivFormatedOIB>
    <izvorni_sadrzaj>
      <item>LAPIDEAS jednostavno društvo s ograničenom odgovornošću za trgovinu i usluge, OIB 68760684164</item>
    </izvorni_sadrzaj>
    <derivirana_varijabla naziv="DomainObject.Predmet.ProtuStrankaListNazivFormatedOIB_1">
      <item>LAPIDEAS jednostavno društvo s ograničenom odgovornošću za trgovinu i usluge, OIB 68760684164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LAPIDEAS jednostavno društvo s ograničenom odgovornošću za trgovinu i usluge</izvorni_sadrzaj>
    <derivirana_varijabla naziv="DomainObject.Predmet.ProtustrankaIDrugi_1">LAPIDEAS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LAPIDEAS jednostavno društvo s ograničenom odgovornošću za trgovinu i usluge, OIB 68760684164, Ružina Ulica 49, 31000 Osijek</izvorni_sadrzaj>
    <derivirana_varijabla naziv="DomainObject.Predmet.ProtustrankaIDrugiAdressOIB_1">LAPIDEAS jednostavno društvo s ograničenom odgovornošću za trgovinu i usluge, OIB 68760684164, Ružina Ulica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LAPIDEAS jednostavno društvo s ograničenom odgovornošću za trgovinu i usluge</item>
    </izvorni_sadrzaj>
    <derivirana_varijabla naziv="DomainObject.Predmet.SudioniciListNaziv_1">
      <item>FINA RC OSIJEK</item>
      <item>LAPIDEAS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LAPIDEAS jednostavno društvo s ograničenom odgovornošću za trgovinu i usluge, OIB 68760684164, Ružina Ulica 49,31000 Osijek</item>
    </izvorni_sadrzaj>
    <derivirana_varijabla naziv="DomainObject.Predmet.SudioniciListAdressOIB_1">
      <item>FINA RC OSIJEK, OIB 85821130368</item>
      <item>LAPIDEAS jednostavno društvo s ograničenom odgovornošću za trgovinu i usluge, OIB 68760684164, Ružina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68760684164</item>
    </izvorni_sadrzaj>
    <derivirana_varijabla naziv="DomainObject.Predmet.SudioniciListNazivOIB_1">
      <item>, OIB 85821130368</item>
      <item>, OIB 68760684164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3028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2018-04-05T09:04:00Z</dcterms:created>
  <dc:creator>Snježana Andrijanić</dc:creator>
  <cp:lastModifiedBy>Gordana Harc</cp:lastModifiedBy>
  <cp:lastPrinted>2018-04-09T07:20:00Z</cp:lastPrinted>
  <dcterms:modified xmlns:xsi="http://www.w3.org/2001/XMLSchema-instance" xsi:type="dcterms:W3CDTF">2018-04-09T07:23:00Z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St-178-18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