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b5b89d7" w14:textId="b5b89d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680B16">
        <w:rPr>
          <w:sz w:val="24"/>
        </w:rPr>
        <w:t>1675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680B16" w:rsidR="00680B16">
        <w:rPr>
          <w:sz w:val="24"/>
          <w:szCs w:val="24"/>
        </w:rPr>
        <w:t>P.M. DELIBRO j.d.o.o. za usluge, proizvodnju i trgovinu, OIB: 60701854262, Ulica grada Mainza 26, 10000 Zagreb</w:t>
      </w:r>
      <w:r w:rsidR="007F6D44">
        <w:rPr>
          <w:sz w:val="24"/>
          <w:szCs w:val="24"/>
        </w:rPr>
        <w:t>, 29</w:t>
      </w:r>
      <w:r w:rsidRPr="00116863" w:rsidR="00116863">
        <w:rPr>
          <w:sz w:val="24"/>
          <w:szCs w:val="24"/>
        </w:rPr>
        <w:t>. srpnja 2019.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680B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680B16" w:rsidR="00680B16">
        <w:rPr>
          <w:sz w:val="24"/>
          <w:szCs w:val="24"/>
        </w:rPr>
        <w:t>Predrag Mančić, OIB: 13353481918, Ulica grada Mainza 26,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680B16">
        <w:rPr>
          <w:sz w:val="24"/>
          <w:szCs w:val="24"/>
        </w:rPr>
        <w:t>1675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680B16" w:rsidR="00680B16">
        <w:rPr>
          <w:sz w:val="24"/>
          <w:szCs w:val="24"/>
        </w:rPr>
        <w:t>P.M. DELIBRO j.d.o.o. za usluge, proizvodnju i trgovinu, OIB: 60701854262, Ulica grada Mainza 26, 10000 Zagreb</w:t>
      </w:r>
      <w:r w:rsidR="0030609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80B16">
        <w:rPr>
          <w:sz w:val="24"/>
          <w:szCs w:val="24"/>
        </w:rPr>
        <w:t>10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7F6D44">
        <w:rPr>
          <w:sz w:val="24"/>
        </w:rPr>
        <w:t>29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F6D4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680B16">
      <w:rPr>
        <w:sz w:val="24"/>
        <w:szCs w:val="24"/>
      </w:rPr>
      <w:t>1675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71549"/>
    <w:rsid w:val="00680B16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0537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7F6D44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6D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6D4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6D44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6D4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6D4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D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D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D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St-1675/2019</izvorni_sadrzaj>
    <derivirana_varijabla naziv="DomainObject.Predmet.OznakaBroj_1">St-1675/2019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P.M. DELIBRO jednostavno društvo s ograničenom odgovornošću za usluge, proizvodnju i trgovinu</izvorni_sadrzaj>
    <derivirana_varijabla naziv="DomainObject.Predmet.ProtustrankaFormated_1">  P.M. DELIBRO jednostavno društvo s ograničenom odgovornošću za usluge, proizvodnju i trgovinu</derivirana_varijabla>
  </DomainObject.Predmet.ProtustrankaFormated>
  <DomainObject.Predmet.ProtustrankaFormatedOIB>
    <izvorni_sadrzaj>  P.M. DELIBRO jednostavno društvo s ograničenom odgovornošću za usluge, proizvodnju i trgovinu, OIB 60701854262</izvorni_sadrzaj>
    <derivirana_varijabla naziv="DomainObject.Predmet.ProtustrankaFormatedOIB_1">  P.M. DELIBRO jednostavno društvo s ograničenom odgovornošću za usluge, proizvodnju i trgovinu, OIB 60701854262</derivirana_varijabla>
  </DomainObject.Predmet.ProtustrankaFormatedOIB>
  <DomainObject.Predmet.ProtustrankaFormatedWithAdress>
    <izvorni_sadrzaj> P.M. DELIBRO jednostavno društvo s ograničenom odgovornošću za usluge, proizvodnju i trgovinu, Ulica grada Mainza 26, 10000 Zagreb</izvorni_sadrzaj>
    <derivirana_varijabla naziv="DomainObject.Predmet.ProtustrankaFormatedWithAdress_1"> P.M. DELIBRO jednostavno društvo s ograničenom odgovornošću za usluge, proizvodnju i trgovinu, Ulica grada Mainza 26, 10000 Zagreb</derivirana_varijabla>
  </DomainObject.Predmet.ProtustrankaFormatedWithAdress>
  <DomainObject.Predmet.ProtustrankaFormatedWithAdressOIB>
    <izvorni_sadrzaj> P.M. DELIBRO jednostavno društvo s ograničenom odgovornošću za usluge, proizvodnju i trgovinu, OIB 60701854262, Ulica grada Mainza 26, 10000 Zagreb</izvorni_sadrzaj>
    <derivirana_varijabla naziv="DomainObject.Predmet.ProtustrankaFormatedWithAdressOIB_1"> P.M. DELIBRO jednostavno društvo s ograničenom odgovornošću za usluge, proizvodnju i trgovinu, OIB 60701854262, Ulica grada Mainza 26, 10000 Zagreb</derivirana_varijabla>
  </DomainObject.Predmet.ProtustrankaFormatedWithAdressOIB>
  <DomainObject.Predmet.ProtustrankaWithAdress>
    <izvorni_sadrzaj>P.M. DELIBRO jednostavno društvo s ograničenom odgovornošću za usluge, proizvodnju i trgovinu Ulica grada Mainza 26, 10000 Zagreb</izvorni_sadrzaj>
    <derivirana_varijabla naziv="DomainObject.Predmet.ProtustrankaWithAdress_1">P.M. DELIBRO jednostavno društvo s ograničenom odgovornošću za usluge, proizvodnju i trgovinu Ulica grada Mainza 26, 10000 Zagreb</derivirana_varijabla>
  </DomainObject.Predmet.ProtustrankaWithAdress>
  <DomainObject.Predmet.ProtustrankaWithAdressOIB>
    <izvorni_sadrzaj>P.M. DELIBRO jednostavno društvo s ograničenom odgovornošću za usluge, proizvodnju i trgovinu, OIB 60701854262, Ulica grada Mainza 26, 10000 Zagreb</izvorni_sadrzaj>
    <derivirana_varijabla naziv="DomainObject.Predmet.ProtustrankaWithAdressOIB_1">P.M. DELIBRO jednostavno društvo s ograničenom odgovornošću za usluge, proizvodnju i trgovinu, OIB 60701854262, Ulica grada Mainza 26, 10000 Zagreb</derivirana_varijabla>
  </DomainObject.Predmet.ProtustrankaWithAdressOIB>
  <DomainObject.Predmet.ProtustrankaNazivFormated>
    <izvorni_sadrzaj>P.M. DELIBRO jednostavno društvo s ograničenom odgovornošću za usluge, proizvodnju i trgovinu</izvorni_sadrzaj>
    <derivirana_varijabla naziv="DomainObject.Predmet.ProtustrankaNazivFormated_1">P.M. DELIBRO jednostavno društvo s ograničenom odgovornošću za usluge, proizvodnju i trgovinu</derivirana_varijabla>
  </DomainObject.Predmet.ProtustrankaNazivFormated>
  <DomainObject.Predmet.ProtustrankaNazivFormatedOIB>
    <izvorni_sadrzaj>P.M. DELIBRO jednostavno društvo s ograničenom odgovornošću za usluge, proizvodnju i trgovinu, OIB 60701854262</izvorni_sadrzaj>
    <derivirana_varijabla naziv="DomainObject.Predmet.ProtustrankaNazivFormatedOIB_1">P.M. DELIBRO jednostavno društvo s ograničenom odgovornošću za usluge, proizvodnju i trgovinu, OIB 60701854262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Mančić</izvorni_sadrzaj>
    <derivirana_varijabla naziv="DomainObject.Predmet.StrankaFormated_1">  FINA Regionalni centar Zagreb; Predrag Mančić</derivirana_varijabla>
  </DomainObject.Predmet.StrankaFormated>
  <DomainObject.Predmet.StrankaFormatedOIB>
    <izvorni_sadrzaj>  FINA Regionalni centar Zagreb, OIB 85821130368; Predrag Mančić, OIB 13353481918</izvorni_sadrzaj>
    <derivirana_varijabla naziv="DomainObject.Predmet.StrankaFormatedOIB_1">  FINA Regionalni centar Zagreb, OIB 85821130368; Predrag Mančić, OIB 13353481918</derivirana_varijabla>
  </DomainObject.Predmet.StrankaFormatedOIB>
  <DomainObject.Predmet.StrankaFormatedWithAdress>
    <izvorni_sadrzaj> FINA Regionalni centar Zagreb, Trg svibanjskih žrtava 1995. 1, 10000 Zagreb; Predrag Mančić, Ulica grada Mainza 26, 10000 Zagreb</izvorni_sadrzaj>
    <derivirana_varijabla naziv="DomainObject.Predmet.StrankaFormatedWithAdress_1"> FINA Regionalni centar Zagreb, Trg svibanjskih žrtava 1995. 1, 10000 Zagreb; Predrag Mančić, Ulica grada Mainza 26, 10000 Zagreb</derivirana_varijabla>
  </DomainObject.Predmet.StrankaFormatedWithAdress>
  <DomainObject.Predmet.StrankaFormatedWithAdressOIB>
    <izvorni_sadrzaj> FINA Regionalni centar Zagreb, OIB 85821130368, Trg svibanjskih žrtava 1995. 1, 10000 Zagreb; Predrag Mančić, OIB 13353481918, Ulica grada Mainza 26, 10000 Zagreb</izvorni_sadrzaj>
    <derivirana_varijabla naziv="DomainObject.Predmet.StrankaFormatedWithAdressOIB_1"> FINA Regionalni centar Zagreb, OIB 85821130368, Trg svibanjskih žrtava 1995. 1, 10000 Zagreb; Predrag Mančić, OIB 13353481918, Ulica grada Mainza 26, 10000 Zagreb</derivirana_varijabla>
  </DomainObject.Predmet.StrankaFormatedWithAdressOIB>
  <DomainObject.Predmet.StrankaWithAdress>
    <izvorni_sadrzaj>FINA Regionalni centar Zagreb Trg svibanjskih žrtava 1995. 1,10000 Zagreb,Predrag Mančić Ulica grada Mainza 26,10000 Zagreb</izvorni_sadrzaj>
    <derivirana_varijabla naziv="DomainObject.Predmet.StrankaWithAdress_1">FINA Regionalni centar Zagreb Trg svibanjskih žrtava 1995. 1,10000 Zagreb,Predrag Mančić Ulica grada Mainza 26,10000 Zagreb</derivirana_varijabla>
  </DomainObject.Predmet.StrankaWithAdress>
  <DomainObject.Predmet.StrankaWithAdressOIB>
    <izvorni_sadrzaj>FINA Regionalni centar Zagreb, OIB 85821130368, Trg svibanjskih žrtava 1995. 1,10000 Zagreb,Predrag Mančić, OIB 13353481918, Ulica grada Mainza 26,10000 Zagreb</izvorni_sadrzaj>
    <derivirana_varijabla naziv="DomainObject.Predmet.StrankaWithAdressOIB_1">FINA Regionalni centar Zagreb, OIB 85821130368, Trg svibanjskih žrtava 1995. 1,10000 Zagreb,Predrag Mančić, OIB 13353481918, Ulica grada Mainza 26,10000 Zagreb</derivirana_varijabla>
  </DomainObject.Predmet.StrankaWithAdressOIB>
  <DomainObject.Predmet.StrankaNazivFormated>
    <izvorni_sadrzaj>FINA Regionalni centar Zagreb,Predrag Mančić</izvorni_sadrzaj>
    <derivirana_varijabla naziv="DomainObject.Predmet.StrankaNazivFormated_1">FINA Regionalni centar Zagreb,Predrag Mančić</derivirana_varijabla>
  </DomainObject.Predmet.StrankaNazivFormated>
  <DomainObject.Predmet.StrankaNazivFormatedOIB>
    <izvorni_sadrzaj>FINA Regionalni centar Zagreb, OIB 85821130368,Predrag Mančić, OIB 13353481918</izvorni_sadrzaj>
    <derivirana_varijabla naziv="DomainObject.Predmet.StrankaNazivFormatedOIB_1">FINA Regionalni centar Zagreb, OIB 85821130368,Predrag Mančić, OIB 13353481918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Predrag Mančić</item>
    </izvorni_sadrzaj>
    <derivirana_varijabla naziv="DomainObject.Predmet.StrankaListFormated_1">
      <item>FINA Regionalni centar Zagreb</item>
      <item>Predrag Mančić</item>
    </derivirana_varijabla>
  </DomainObject.Predmet.StrankaListFormated>
  <DomainObject.Predmet.StrankaListFormatedOIB>
    <izvorni_sadrzaj>
      <item>FINA Regionalni centar Zagreb, OIB 85821130368</item>
      <item>Predrag Mančić, OIB 13353481918</item>
    </izvorni_sadrzaj>
    <derivirana_varijabla naziv="DomainObject.Predmet.StrankaListFormatedOIB_1">
      <item>FINA Regionalni centar Zagreb, OIB 85821130368</item>
      <item>Predrag Mančić, OIB 13353481918</item>
    </derivirana_varijabla>
  </DomainObject.Predmet.StrankaListFormatedOIB>
  <DomainObject.Predmet.StrankaListFormatedWithAdress>
    <izvorni_sadrzaj>
      <item>FINA Regionalni centar Zagreb, Trg svibanjskih žrtava 1995. 1, 10000 Zagreb</item>
      <item>Predrag Mančić, Ulica grada Mainza 26, 10000 Zagreb</item>
    </izvorni_sadrzaj>
    <derivirana_varijabla naziv="DomainObject.Predmet.StrankaListFormatedWithAdress_1">
      <item>FINA Regionalni centar Zagreb, Trg svibanjskih žrtava 1995. 1, 10000 Zagreb</item>
      <item>Predrag Mančić, Ulica grada Mainza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Mančić, OIB 13353481918, Ulica grada Mainza 26, 10000 Zagreb</item>
    </izvorni_sadrzaj>
    <derivirana_varijabla naziv="DomainObject.Predmet.StrankaListFormatedWithAdressOIB_1">
      <item>FINA Regionalni centar Zagreb, OIB 85821130368, Trg svibanjskih žrtava 1995. 1, 10000 Zagreb</item>
      <item>Predrag Mančić, OIB 13353481918, Ulica grada Mainza 26, 10000 Zagreb</item>
    </derivirana_varijabla>
  </DomainObject.Predmet.StrankaListFormatedWithAdressOIB>
  <DomainObject.Predmet.StrankaListNazivFormated>
    <izvorni_sadrzaj>
      <item>FINA Regionalni centar Zagreb</item>
      <item>Predrag Mančić</item>
    </izvorni_sadrzaj>
    <derivirana_varijabla naziv="DomainObject.Predmet.StrankaListNazivFormated_1">
      <item>FINA Regionalni centar Zagreb</item>
      <item>Predrag Mančić</item>
    </derivirana_varijabla>
  </DomainObject.Predmet.StrankaListNazivFormated>
  <DomainObject.Predmet.StrankaListNazivFormatedOIB>
    <izvorni_sadrzaj>
      <item>FINA Regionalni centar Zagreb, OIB 85821130368</item>
      <item>Predrag Mančić, OIB 13353481918</item>
    </izvorni_sadrzaj>
    <derivirana_varijabla naziv="DomainObject.Predmet.StrankaListNazivFormatedOIB_1">
      <item>FINA Regionalni centar Zagreb, OIB 85821130368</item>
      <item>Predrag Mančić, OIB 13353481918</item>
    </derivirana_varijabla>
  </DomainObject.Predmet.StrankaListNazivFormatedOIB>
  <DomainObject.Predmet.ProtuStrankaListFormated>
    <izvorni_sadrzaj>
      <item>P.M. DELIBRO jednostavno društvo s ograničenom odgovornošću za usluge, proizvodnju i trgovinu</item>
    </izvorni_sadrzaj>
    <derivirana_varijabla naziv="DomainObject.Predmet.ProtuStrankaListFormated_1">
      <item>P.M. DELIBRO jednostavno društvo s ograničenom odgovornošću za usluge, proizvodnju i trgovinu</item>
    </derivirana_varijabla>
  </DomainObject.Predmet.ProtuStrankaListFormated>
  <DomainObject.Predmet.ProtuStrankaListFormatedOIB>
    <izvorni_sadrzaj>
      <item>P.M. DELIBRO jednostavno društvo s ograničenom odgovornošću za usluge, proizvodnju i trgovinu, OIB 60701854262</item>
    </izvorni_sadrzaj>
    <derivirana_varijabla naziv="DomainObject.Predmet.ProtuStrankaListFormatedOIB_1">
      <item>P.M. DELIBRO jednostavno društvo s ograničenom odgovornošću za usluge, proizvodnju i trgovinu, OIB 60701854262</item>
    </derivirana_varijabla>
  </DomainObject.Predmet.ProtuStrankaListFormatedOIB>
  <DomainObject.Predmet.ProtuStrankaListFormatedWithAdress>
    <izvorni_sadrzaj>
      <item>P.M. DELIBRO jednostavno društvo s ograničenom odgovornošću za usluge, proizvodnju i trgovinu, Ulica grada Mainza 26, 10000 Zagreb</item>
    </izvorni_sadrzaj>
    <derivirana_varijabla naziv="DomainObject.Predmet.ProtuStrankaListFormatedWithAdress_1">
      <item>P.M. DELIBRO jednostavno društvo s ograničenom odgovornošću za usluge, proizvodnju i trgovinu, Ulica grada Mainza 26, 10000 Zagreb</item>
    </derivirana_varijabla>
  </DomainObject.Predmet.ProtuStrankaListFormatedWithAdress>
  <DomainObject.Predmet.ProtuStrankaListFormatedWithAdressOIB>
    <izvorni_sadrzaj>
      <item>P.M. DELIBRO jednostavno društvo s ograničenom odgovornošću za usluge, proizvodnju i trgovinu, OIB 60701854262, Ulica grada Mainza 26, 10000 Zagreb</item>
    </izvorni_sadrzaj>
    <derivirana_varijabla naziv="DomainObject.Predmet.ProtuStrankaListFormatedWithAdressOIB_1">
      <item>P.M. DELIBRO jednostavno društvo s ograničenom odgovornošću za usluge, proizvodnju i trgovinu, OIB 60701854262, Ulica grada Mainza 26, 10000 Zagreb</item>
    </derivirana_varijabla>
  </DomainObject.Predmet.ProtuStrankaListFormatedWithAdressOIB>
  <DomainObject.Predmet.ProtuStrankaListNazivFormated>
    <izvorni_sadrzaj>
      <item>P.M. DELIBRO jednostavno društvo s ograničenom odgovornošću za usluge, proizvodnju i trgovinu</item>
    </izvorni_sadrzaj>
    <derivirana_varijabla naziv="DomainObject.Predmet.ProtuStrankaListNazivFormated_1">
      <item>P.M. DELIBRO jednostavno društvo s ograničenom odgovornošću za usluge, proizvodnju i trgovinu</item>
    </derivirana_varijabla>
  </DomainObject.Predmet.ProtuStrankaListNazivFormated>
  <DomainObject.Predmet.ProtuStrankaListNazivFormatedOIB>
    <izvorni_sadrzaj>
      <item>P.M. DELIBRO jednostavno društvo s ograničenom odgovornošću za usluge, proizvodnju i trgovinu, OIB 60701854262</item>
    </izvorni_sadrzaj>
    <derivirana_varijabla naziv="DomainObject.Predmet.ProtuStrankaListNazivFormatedOIB_1">
      <item>P.M. DELIBRO jednostavno društvo s ograničenom odgovornošću za usluge, proizvodnju i trgovinu, OIB 60701854262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P.M. DELIBRO jednostavno društvo s ograničenom odgovornošću za usluge, proizvodnju i trgovinu</izvorni_sadrzaj>
    <derivirana_varijabla naziv="DomainObject.Predmet.ProtustrankaIDrugi_1">P.M. DELIBRO jednostavno društvo s ograničenom odgovornošću za usluge, proizvodnju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P.M. DELIBRO jednostavno društvo s ograničenom odgovornošću za usluge, proizvodnju i trgovinu, OIB 60701854262, Ulica grada Mainza 26, 10000 Zagreb</izvorni_sadrzaj>
    <derivirana_varijabla naziv="DomainObject.Predmet.ProtustrankaIDrugiAdressOIB_1">P.M. DELIBRO jednostavno društvo s ograničenom odgovornošću za usluge, proizvodnju i trgovinu, OIB 60701854262,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P.M. DELIBRO jednostavno društvo s ograničenom odgovornošću za usluge, proizvodnju i trgovinu</item>
      <item>Predrag Mančić</item>
    </izvorni_sadrzaj>
    <derivirana_varijabla naziv="DomainObject.Predmet.SudioniciListNaziv_1">
      <item>FINA Regionalni centar Zagreb</item>
      <item>P.M. DELIBRO jednostavno društvo s ograničenom odgovornošću za usluge, proizvodnju i trgovinu</item>
      <item>Predrag Mančić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P.M. DELIBRO jednostavno društvo s ograničenom odgovornošću za usluge, proizvodnju i trgovinu, OIB 60701854262, Ulica grada Mainza 26,10000 Zagreb</item>
      <item>Predrag Mančić, OIB 13353481918, Ulica grada Mainza 26,10000 Zagreb</item>
    </izvorni_sadrzaj>
    <derivirana_varijabla naziv="DomainObject.Predmet.SudioniciListAdressOIB_1">
      <item>FINA Regionalni centar Zagreb, OIB 85821130368, Trg svibanjskih žrtava 1995. 1,10000 Zagreb</item>
      <item>P.M. DELIBRO jednostavno društvo s ograničenom odgovornošću za usluge, proizvodnju i trgovinu, OIB 60701854262, Ulica grada Mainza 26,10000 Zagreb</item>
      <item>Predrag Mančić, OIB 13353481918, Ulica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60701854262</item>
      <item>, OIB 13353481918</item>
    </izvorni_sadrzaj>
    <derivirana_varijabla naziv="DomainObject.Predmet.SudioniciListNazivOIB_1">
      <item>, OIB 85821130368</item>
      <item>, OIB 60701854262</item>
      <item>, OIB 13353481918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St-1675/2019-4</izvorni_sadrzaj>
    <derivirana_varijabla naziv="DomainObject.PredzadnjaOdlukaIzPredmeta.Oznaka_1">St-1675/2019-4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526</properties:Words>
  <properties:Characters>2724</properties:Characters>
  <properties:Lines>85</properties:Lines>
  <properties:Paragraphs>27</properties:Paragraphs>
  <properties:TotalTime>130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2019-07-29T11:00:00Z</cp:lastPrinted>
  <dcterms:modified xmlns:xsi="http://www.w3.org/2001/XMLSchema-instance" xsi:type="dcterms:W3CDTF">2019-07-29T11:00:00Z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