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87ba" w14:paraId="eca87ba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690D0B">
        <w:t>268</w:t>
      </w:r>
      <w:r w:rsidR="001A2481" w:rsidRPr="000351DA">
        <w:t>/1</w:t>
      </w:r>
      <w:r w:rsidR="0068218C">
        <w:t>6</w:t>
      </w:r>
      <w:r w:rsidR="0024291D">
        <w:t>-</w:t>
      </w:r>
      <w:r w:rsidR="00D22E82">
        <w:t>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690D0B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690D0B">
        <w:t>PATRIA GRADNJA j.d.o.o., Vir, Prezida XXIII br. 1, Vir, OIB: 91546876408</w:t>
      </w:r>
    </w:p>
    <w:p w:rsidRDefault="00A1086F" w:rsidP="00AC26FF" w:rsidR="00A1086F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690D0B">
        <w:t>PATRIA GRADNJA j.d.o.o., Vir, Prezida XXIII br. 1, Vir, OIB: 91546876408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BD67F1">
        <w:t>11. siječnja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B21176" w:rsidP="00F818D8" w:rsidR="00B21176">
      <w:pPr>
        <w:jc w:val="right"/>
      </w:pPr>
      <w:r>
        <w:t>Sudac</w:t>
      </w:r>
    </w:p>
    <w:p w:rsidRDefault="0054170C" w:rsidP="00F818D8" w:rsidR="00B2117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690D0B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E79F7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316E90"/>
    <w:rsid w:val="0033239C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7374"/>
    <w:rsid w:val="006257EA"/>
    <w:rsid w:val="006329E4"/>
    <w:rsid w:val="00636C74"/>
    <w:rsid w:val="00660C80"/>
    <w:rsid w:val="00670CB1"/>
    <w:rsid w:val="00680933"/>
    <w:rsid w:val="0068218C"/>
    <w:rsid w:val="00690D0B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841CA"/>
    <w:rsid w:val="00892B1F"/>
    <w:rsid w:val="008A66B3"/>
    <w:rsid w:val="008B1F41"/>
    <w:rsid w:val="008B39C0"/>
    <w:rsid w:val="008E37BF"/>
    <w:rsid w:val="008F1162"/>
    <w:rsid w:val="008F42E5"/>
    <w:rsid w:val="009235C3"/>
    <w:rsid w:val="00943A9F"/>
    <w:rsid w:val="0095172B"/>
    <w:rsid w:val="00972609"/>
    <w:rsid w:val="00972DB2"/>
    <w:rsid w:val="00974B89"/>
    <w:rsid w:val="009875A2"/>
    <w:rsid w:val="009A5115"/>
    <w:rsid w:val="009C781D"/>
    <w:rsid w:val="009E1A16"/>
    <w:rsid w:val="009E26BB"/>
    <w:rsid w:val="009E5D0F"/>
    <w:rsid w:val="009F3A66"/>
    <w:rsid w:val="009F4EA6"/>
    <w:rsid w:val="00A066D0"/>
    <w:rsid w:val="00A071B8"/>
    <w:rsid w:val="00A1086F"/>
    <w:rsid w:val="00A2201A"/>
    <w:rsid w:val="00A241EB"/>
    <w:rsid w:val="00A4329E"/>
    <w:rsid w:val="00A570D8"/>
    <w:rsid w:val="00A655C4"/>
    <w:rsid w:val="00AB7880"/>
    <w:rsid w:val="00AC26FF"/>
    <w:rsid w:val="00AE7F57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751"/>
    <w:rsid w:val="00BC0957"/>
    <w:rsid w:val="00BC7F0D"/>
    <w:rsid w:val="00BD67F1"/>
    <w:rsid w:val="00BE2D4C"/>
    <w:rsid w:val="00BE7525"/>
    <w:rsid w:val="00BF1427"/>
    <w:rsid w:val="00BF3DDD"/>
    <w:rsid w:val="00C44B8E"/>
    <w:rsid w:val="00CA5880"/>
    <w:rsid w:val="00CC46BF"/>
    <w:rsid w:val="00CF2892"/>
    <w:rsid w:val="00CF76EE"/>
    <w:rsid w:val="00D22E82"/>
    <w:rsid w:val="00D2782E"/>
    <w:rsid w:val="00D3344E"/>
    <w:rsid w:val="00D37ABA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841C5"/>
    <w:rsid w:val="00FA652A"/>
    <w:rsid w:val="00FC0066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07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7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751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751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751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0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7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751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751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751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St-268/2016</izvorni_sadrzaj>
    <derivirana_varijabla naziv="DomainObject.Predmet.OznakaBroj_1">St-268/2016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PATRIA GRADNJA j.d.o.o. za građenje i trgovinu</izvorni_sadrzaj>
    <derivirana_varijabla naziv="DomainObject.Predmet.ProtustrankaFormated_1">  PATRIA GRADNJA j.d.o.o. za građenje i trgovinu</derivirana_varijabla>
  </DomainObject.Predmet.ProtustrankaFormated>
  <DomainObject.Predmet.ProtustrankaFormatedOIB>
    <izvorni_sadrzaj>  PATRIA GRADNJA j.d.o.o. za građenje i trgovinu, OIB 91546876408</izvorni_sadrzaj>
    <derivirana_varijabla naziv="DomainObject.Predmet.ProtustrankaFormatedOIB_1">  PATRIA GRADNJA j.d.o.o. za građenje i trgovinu, OIB 91546876408</derivirana_varijabla>
  </DomainObject.Predmet.ProtustrankaFormatedOIB>
  <DomainObject.Predmet.ProtustrankaFormatedWithAdress>
    <izvorni_sadrzaj> PATRIA GRADNJA j.d.o.o. za građenje i trgovinu, Prezida XXIII br. 1, 23234 Vir</izvorni_sadrzaj>
    <derivirana_varijabla naziv="DomainObject.Predmet.ProtustrankaFormatedWithAdress_1"> PATRIA GRADNJA j.d.o.o. za građenje i trgovinu, Prezida XXIII br. 1, 23234 Vir</derivirana_varijabla>
  </DomainObject.Predmet.ProtustrankaFormatedWithAdress>
  <DomainObject.Predmet.ProtustrankaFormatedWithAdressOIB>
    <izvorni_sadrzaj> PATRIA GRADNJA j.d.o.o. za građenje i trgovinu, OIB 91546876408, Prezida XXIII br. 1, 23234 Vir</izvorni_sadrzaj>
    <derivirana_varijabla naziv="DomainObject.Predmet.ProtustrankaFormatedWithAdressOIB_1"> PATRIA GRADNJA j.d.o.o. za građenje i trgovinu, OIB 91546876408, Prezida XXIII br. 1, 23234 Vir</derivirana_varijabla>
  </DomainObject.Predmet.ProtustrankaFormatedWithAdressOIB>
  <DomainObject.Predmet.ProtustrankaWithAdress>
    <izvorni_sadrzaj>PATRIA GRADNJA j.d.o.o. za građenje i trgovinu Prezida XXIII br. 1, 23234 Vir</izvorni_sadrzaj>
    <derivirana_varijabla naziv="DomainObject.Predmet.ProtustrankaWithAdress_1">PATRIA GRADNJA j.d.o.o. za građenje i trgovinu Prezida XXIII br. 1, 23234 Vir</derivirana_varijabla>
  </DomainObject.Predmet.ProtustrankaWithAdress>
  <DomainObject.Predmet.ProtustrankaWithAdressOIB>
    <izvorni_sadrzaj>PATRIA GRADNJA j.d.o.o. za građenje i trgovinu, OIB 91546876408, Prezida XXIII br. 1, 23234 Vir</izvorni_sadrzaj>
    <derivirana_varijabla naziv="DomainObject.Predmet.ProtustrankaWithAdressOIB_1">PATRIA GRADNJA j.d.o.o. za građenje i trgovinu, OIB 91546876408, Prezida XXIII br. 1, 23234 Vir</derivirana_varijabla>
  </DomainObject.Predmet.ProtustrankaWithAdressOIB>
  <DomainObject.Predmet.ProtustrankaNazivFormated>
    <izvorni_sadrzaj>PATRIA GRADNJA j.d.o.o. za građenje i trgovinu</izvorni_sadrzaj>
    <derivirana_varijabla naziv="DomainObject.Predmet.ProtustrankaNazivFormated_1">PATRIA GRADNJA j.d.o.o. za građenje i trgovinu</derivirana_varijabla>
  </DomainObject.Predmet.ProtustrankaNazivFormated>
  <DomainObject.Predmet.ProtustrankaNazivFormatedOIB>
    <izvorni_sadrzaj>PATRIA GRADNJA j.d.o.o. za građenje i trgovinu, OIB 91546876408</izvorni_sadrzaj>
    <derivirana_varijabla naziv="DomainObject.Predmet.ProtustrankaNazivFormatedOIB_1">PATRIA GRADNJA j.d.o.o. za građenje i trgovinu, OIB 91546876408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64169.29</izvorni_sadrzaj>
    <derivirana_varijabla naziv="DomainObject.Predmet.TrenutnaVrijednost_1">64169.29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PATRIA GRADNJA j.d.o.o. za građenje i trgovinu</item>
    </izvorni_sadrzaj>
    <derivirana_varijabla naziv="DomainObject.Predmet.ProtuStrankaListFormated_1">
      <item>PATRIA GRADNJA j.d.o.o. za građenje i trgovinu</item>
    </derivirana_varijabla>
  </DomainObject.Predmet.ProtuStrankaListFormated>
  <DomainObject.Predmet.ProtuStrankaListFormatedOIB>
    <izvorni_sadrzaj>
      <item>PATRIA GRADNJA j.d.o.o. za građenje i trgovinu, OIB 91546876408</item>
    </izvorni_sadrzaj>
    <derivirana_varijabla naziv="DomainObject.Predmet.ProtuStrankaListFormatedOIB_1">
      <item>PATRIA GRADNJA j.d.o.o. za građenje i trgovinu, OIB 91546876408</item>
    </derivirana_varijabla>
  </DomainObject.Predmet.ProtuStrankaListFormatedOIB>
  <DomainObject.Predmet.ProtuStrankaListFormatedWithAdress>
    <izvorni_sadrzaj>
      <item>PATRIA GRADNJA j.d.o.o. za građenje i trgovinu, Prezida XXIII br. 1, 23234 Vir</item>
    </izvorni_sadrzaj>
    <derivirana_varijabla naziv="DomainObject.Predmet.ProtuStrankaListFormatedWithAdress_1">
      <item>PATRIA GRADNJA j.d.o.o. za građenje i trgovinu, Prezida XXIII br. 1, 23234 Vir</item>
    </derivirana_varijabla>
  </DomainObject.Predmet.ProtuStrankaListFormatedWithAdress>
  <DomainObject.Predmet.ProtuStrankaListFormatedWithAdressOIB>
    <izvorni_sadrzaj>
      <item>PATRIA GRADNJA j.d.o.o. za građenje i trgovinu, OIB 91546876408, Prezida XXIII br. 1, 23234 Vir</item>
    </izvorni_sadrzaj>
    <derivirana_varijabla naziv="DomainObject.Predmet.ProtuStrankaListFormatedWithAdressOIB_1">
      <item>PATRIA GRADNJA j.d.o.o. za građenje i trgovinu, OIB 91546876408, Prezida XXIII br. 1, 23234 Vir</item>
    </derivirana_varijabla>
  </DomainObject.Predmet.ProtuStrankaListFormatedWithAdressOIB>
  <DomainObject.Predmet.ProtuStrankaListNazivFormated>
    <izvorni_sadrzaj>
      <item>PATRIA GRADNJA j.d.o.o. za građenje i trgovinu</item>
    </izvorni_sadrzaj>
    <derivirana_varijabla naziv="DomainObject.Predmet.ProtuStrankaListNazivFormated_1">
      <item>PATRIA GRADNJA j.d.o.o. za građenje i trgovinu</item>
    </derivirana_varijabla>
  </DomainObject.Predmet.ProtuStrankaListNazivFormated>
  <DomainObject.Predmet.ProtuStrankaListNazivFormatedOIB>
    <izvorni_sadrzaj>
      <item>PATRIA GRADNJA j.d.o.o. za građenje i trgovinu, OIB 91546876408</item>
    </izvorni_sadrzaj>
    <derivirana_varijabla naziv="DomainObject.Predmet.ProtuStrankaListNazivFormatedOIB_1">
      <item>PATRIA GRADNJA j.d.o.o. za građenje i trgovinu, OIB 91546876408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PATRIA GRADNJA j.d.o.o. za građenje i trgovinu</izvorni_sadrzaj>
    <derivirana_varijabla naziv="DomainObject.Predmet.ProtustrankaIDrugi_1">PATRIA GRADNJA j.d.o.o. za građenje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PATRIA GRADNJA j.d.o.o. za građenje i trgovinu, OIB 91546876408, Prezida XXIII br. 1, 23234 Vir</izvorni_sadrzaj>
    <derivirana_varijabla naziv="DomainObject.Predmet.ProtustrankaIDrugiAdressOIB_1">PATRIA GRADNJA j.d.o.o. za građenje i trgovinu, OIB 91546876408, Prezida XXIII br. 1,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PATRIA GRADNJA j.d.o.o. za građenje i trgovinu</item>
    </izvorni_sadrzaj>
    <derivirana_varijabla naziv="DomainObject.Predmet.SudioniciListNaziv_1">
      <item>FINA</item>
      <item>PATRIA GRADNJA j.d.o.o. za građenje i trgovinu</item>
    </derivirana_varijabla>
  </DomainObject.Predmet.SudioniciListNaziv>
  <DomainObject.Predmet.SudioniciListAdressOIB>
    <izvorni_sadrzaj>
      <item>FINA, OIB 85821130368</item>
      <item>PATRIA GRADNJA j.d.o.o. za građenje i trgovinu, OIB 91546876408, Prezida XXIII br. 1,23234 Vir</item>
    </izvorni_sadrzaj>
    <derivirana_varijabla naziv="DomainObject.Predmet.SudioniciListAdressOIB_1">
      <item>FINA, OIB 85821130368</item>
      <item>PATRIA GRADNJA j.d.o.o. za građenje i trgovinu, OIB 91546876408, Prezida XXIII br. 1,23234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91546876408</item>
    </izvorni_sadrzaj>
    <derivirana_varijabla naziv="DomainObject.Predmet.SudioniciListNazivOIB_1">
      <item>, OIB 85821130368</item>
      <item>, OIB 91546876408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87</properties:Words>
  <properties:Characters>473</properties:Characters>
  <properties:Lines>35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2016-12-13T09:08:00Z</dcterms:created>
  <dc:creator>Administrator</dc:creator>
  <cp:lastModifiedBy>wsadmin</cp:lastModifiedBy>
  <cp:lastPrinted>2016-12-12T09:51:00Z</cp:lastPrinted>
  <dcterms:modified xmlns:xsi="http://www.w3.org/2001/XMLSchema-instance" xsi:type="dcterms:W3CDTF">2017-01-11T10:45:00Z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