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7c68" w14:paraId="42f7c68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897769">
        <w:rPr>
          <w:b/>
        </w:rPr>
        <w:t>271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>dužnikom</w:t>
      </w:r>
      <w:r w:rsidR="00195EF8">
        <w:t xml:space="preserve"> </w:t>
      </w:r>
      <w:r w:rsidR="00195EF8" w:rsidRPr="00195EF8">
        <w:t>ABOVE ENTERPRISE jednostavno društvo s ograničenom odgovornošću za usluge i turistička agencija</w:t>
      </w:r>
      <w:r w:rsidR="00195EF8">
        <w:t xml:space="preserve">, Gorička 6, Split, OIB: </w:t>
      </w:r>
      <w:r w:rsidR="00195EF8" w:rsidRPr="00195EF8">
        <w:t>18740482686</w:t>
      </w:r>
      <w:r w:rsidR="00125718">
        <w:t xml:space="preserve">, </w:t>
      </w:r>
      <w:r w:rsidR="00F867CE" w:rsidRPr="00F061F2">
        <w:t xml:space="preserve">dana </w:t>
      </w:r>
      <w:r w:rsidR="00195EF8">
        <w:t>21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466C99" w:rsidP="009A29F7" w:rsidR="00466C99" w:rsidRPr="00F061F2">
      <w:pPr>
        <w:tabs>
          <w:tab w:pos="7040" w:val="left"/>
        </w:tabs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95EF8">
        <w:t xml:space="preserve"> </w:t>
      </w:r>
      <w:r w:rsidR="00195EF8" w:rsidRPr="00195EF8">
        <w:t xml:space="preserve">ABOVE ENTERPRISE jednostavno društvo s ograničenom odgovornošću za usluge i turistička agencija, Gorička 6, Split, OIB: 18740482686, </w:t>
      </w:r>
      <w:r w:rsidR="00195EF8">
        <w:t xml:space="preserve"> 21</w:t>
      </w:r>
      <w:r w:rsidR="0019781D">
        <w:t xml:space="preserve">.siječnja 2019. </w:t>
      </w:r>
      <w:r w:rsidR="00195EF8">
        <w:t xml:space="preserve">g u 09,35 </w:t>
      </w:r>
      <w:r w:rsidR="00A01D1F">
        <w:t>h</w:t>
      </w:r>
    </w:p>
    <w:p w:rsidRDefault="009313FD" w:rsidP="00D8726C" w:rsidR="009313FD" w:rsidRPr="00F061F2">
      <w:pPr>
        <w:jc w:val="both"/>
      </w:pPr>
    </w:p>
    <w:p w:rsidRDefault="00D331D9" w:rsidP="001654E9" w:rsidR="001654E9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1654E9">
        <w:t>Marko Fak iz Zagreba, Petrinjska 28., OIB: 25300508272.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195EF8">
        <w:t xml:space="preserve"> </w:t>
      </w:r>
      <w:r w:rsidR="00195EF8" w:rsidRPr="00195EF8">
        <w:t>ABOVE ENTERPRISE jednostavno društvo s ograničenom odgovornošću za usluge i turistička agencija, Gorička 6, Split, OIB: 18740482686</w:t>
      </w:r>
      <w:r w:rsidR="00195EF8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897769">
        <w:t>27</w:t>
      </w:r>
      <w:r w:rsidR="003E7BC1" w:rsidRPr="00F061F2">
        <w:t>.</w:t>
      </w:r>
      <w:r w:rsidR="006108BC" w:rsidRPr="00F061F2">
        <w:t xml:space="preserve"> </w:t>
      </w:r>
      <w:r w:rsidR="00897769">
        <w:t>studenog 2017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897769">
        <w:t>222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  <w:r w:rsidR="00897769">
        <w:t xml:space="preserve"> Uvidom u podatke FINA-e utvrđeno je da je na dan donošenja ovog rješenja račun dužnika i dalje blokiran. 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lastRenderedPageBreak/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C94C62">
        <w:t>03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C94C62">
        <w:t>03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195EF8" w:rsidR="000D45C7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95EF8">
        <w:rPr>
          <w:b/>
        </w:rPr>
        <w:t>21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195EF8" w:rsidP="00195EF8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590B81">
        <w:rPr>
          <w:b/>
        </w:rPr>
        <w:t xml:space="preserve"> </w:t>
      </w:r>
    </w:p>
    <w:p w:rsidRDefault="002873CD" w:rsidP="00195EF8" w:rsidR="002873CD" w:rsidRPr="00F061F2">
      <w:pPr>
        <w:jc w:val="right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E83" w:rsidP="00824DEA" w:rsidR="000C0E83">
      <w:r>
        <w:separator/>
      </w:r>
    </w:p>
  </w:endnote>
  <w:endnote w:id="0" w:type="continuationSeparator">
    <w:p w:rsidRDefault="000C0E83" w:rsidP="00824DEA" w:rsidR="000C0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E83" w:rsidP="00824DEA" w:rsidR="000C0E83">
      <w:r>
        <w:separator/>
      </w:r>
    </w:p>
  </w:footnote>
  <w:footnote w:id="0" w:type="continuationSeparator">
    <w:p w:rsidRDefault="000C0E83" w:rsidP="00824DEA" w:rsidR="000C0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83B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897769">
          <w:t>271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C0E83"/>
    <w:rsid w:val="000D1BEE"/>
    <w:rsid w:val="000D45C7"/>
    <w:rsid w:val="000E5D0D"/>
    <w:rsid w:val="00125718"/>
    <w:rsid w:val="00130A4B"/>
    <w:rsid w:val="00131995"/>
    <w:rsid w:val="001376F4"/>
    <w:rsid w:val="00152BA8"/>
    <w:rsid w:val="00163350"/>
    <w:rsid w:val="001654E9"/>
    <w:rsid w:val="00165EA1"/>
    <w:rsid w:val="00195EF8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E46CE"/>
    <w:rsid w:val="00511383"/>
    <w:rsid w:val="0051349D"/>
    <w:rsid w:val="00517AE2"/>
    <w:rsid w:val="00554503"/>
    <w:rsid w:val="0055714E"/>
    <w:rsid w:val="00590B81"/>
    <w:rsid w:val="00593887"/>
    <w:rsid w:val="005A0614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0183B"/>
    <w:rsid w:val="00714900"/>
    <w:rsid w:val="007334B1"/>
    <w:rsid w:val="007C124C"/>
    <w:rsid w:val="007F5246"/>
    <w:rsid w:val="00824DEA"/>
    <w:rsid w:val="0083780F"/>
    <w:rsid w:val="0085535D"/>
    <w:rsid w:val="0087221F"/>
    <w:rsid w:val="008761E4"/>
    <w:rsid w:val="00897769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10F70"/>
    <w:rsid w:val="00C255CF"/>
    <w:rsid w:val="00C27444"/>
    <w:rsid w:val="00C94C62"/>
    <w:rsid w:val="00CD4EB0"/>
    <w:rsid w:val="00D01D5F"/>
    <w:rsid w:val="00D11AD0"/>
    <w:rsid w:val="00D3246E"/>
    <w:rsid w:val="00D331D9"/>
    <w:rsid w:val="00D33A03"/>
    <w:rsid w:val="00D613DD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1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8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8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8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8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1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8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8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8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8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St-271/2019</izvorni_sadrzaj>
    <derivirana_varijabla naziv="DomainObject.Predmet.OznakaBroj_1">St-271/2019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ABOVE ENTERPRISE jednostavno društvo s ograničenom odgovornošću za usluge i turistička agencija</izvorni_sadrzaj>
    <derivirana_varijabla naziv="DomainObject.Predmet.ProtustrankaFormated_1">  ABOVE ENTERPRISE jednostavno društvo s ograničenom odgovornošću za usluge i turistička agencija</derivirana_varijabla>
  </DomainObject.Predmet.ProtustrankaFormated>
  <DomainObject.Predmet.ProtustrankaFormatedOIB>
    <izvorni_sadrzaj>  ABOVE ENTERPRISE jednostavno društvo s ograničenom odgovornošću za usluge i turistička agencija, OIB 18740482686</izvorni_sadrzaj>
    <derivirana_varijabla naziv="DomainObject.Predmet.ProtustrankaFormatedOIB_1">  ABOVE ENTERPRISE jednostavno društvo s ograničenom odgovornošću za usluge i turistička agencija, OIB 18740482686</derivirana_varijabla>
  </DomainObject.Predmet.ProtustrankaFormatedOIB>
  <DomainObject.Predmet.ProtustrankaFormatedWithAdress>
    <izvorni_sadrzaj> ABOVE ENTERPRISE jednostavno društvo s ograničenom odgovornošću za usluge i turistička agencija, Gorička 6, 21000 Split</izvorni_sadrzaj>
    <derivirana_varijabla naziv="DomainObject.Predmet.ProtustrankaFormatedWithAdress_1"> ABOVE ENTERPRISE jednostavno društvo s ograničenom odgovornošću za usluge i turistička agencija, Gorička 6, 21000 Split</derivirana_varijabla>
  </DomainObject.Predmet.ProtustrankaFormatedWithAdress>
  <DomainObject.Predmet.ProtustrankaFormatedWithAdressOIB>
    <izvorni_sadrzaj> ABOVE ENTERPRISE jednostavno društvo s ograničenom odgovornošću za usluge i turistička agencija, OIB 18740482686, Gorička 6, 21000 Split</izvorni_sadrzaj>
    <derivirana_varijabla naziv="DomainObject.Predmet.ProtustrankaFormatedWithAdressOIB_1"> ABOVE ENTERPRISE jednostavno društvo s ograničenom odgovornošću za usluge i turistička agencija, OIB 18740482686, Gorička 6, 21000 Split</derivirana_varijabla>
  </DomainObject.Predmet.ProtustrankaFormatedWithAdressOIB>
  <DomainObject.Predmet.ProtustrankaWithAdress>
    <izvorni_sadrzaj>ABOVE ENTERPRISE jednostavno društvo s ograničenom odgovornošću za usluge i turistička agencija Gorička 6, 21000 Split</izvorni_sadrzaj>
    <derivirana_varijabla naziv="DomainObject.Predmet.ProtustrankaWithAdress_1">ABOVE ENTERPRISE jednostavno društvo s ograničenom odgovornošću za usluge i turistička agencija Gorička 6, 21000 Split</derivirana_varijabla>
  </DomainObject.Predmet.ProtustrankaWithAdress>
  <DomainObject.Predmet.ProtustrankaWithAdressOIB>
    <izvorni_sadrzaj>ABOVE ENTERPRISE jednostavno društvo s ograničenom odgovornošću za usluge i turistička agencija, OIB 18740482686, Gorička 6, 21000 Split</izvorni_sadrzaj>
    <derivirana_varijabla naziv="DomainObject.Predmet.ProtustrankaWithAdressOIB_1">ABOVE ENTERPRISE jednostavno društvo s ograničenom odgovornošću za usluge i turistička agencija, OIB 18740482686, Gorička 6, 21000 Split</derivirana_varijabla>
  </DomainObject.Predmet.ProtustrankaWithAdressOIB>
  <DomainObject.Predmet.ProtustrankaNazivFormated>
    <izvorni_sadrzaj>ABOVE ENTERPRISE jednostavno društvo s ograničenom odgovornošću za usluge i turistička agencija</izvorni_sadrzaj>
    <derivirana_varijabla naziv="DomainObject.Predmet.ProtustrankaNazivFormated_1">ABOVE ENTERPRISE jednostavno društvo s ograničenom odgovornošću za usluge i turistička agencija</derivirana_varijabla>
  </DomainObject.Predmet.ProtustrankaNazivFormated>
  <DomainObject.Predmet.ProtustrankaNazivFormatedOIB>
    <izvorni_sadrzaj>ABOVE ENTERPRISE jednostavno društvo s ograničenom odgovornošću za usluge i turistička agencija, OIB 18740482686</izvorni_sadrzaj>
    <derivirana_varijabla naziv="DomainObject.Predmet.ProtustrankaNazivFormatedOIB_1">ABOVE ENTERPRISE jednostavno društvo s ograničenom odgovornošću za usluge i turistička agencija, OIB 18740482686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43962.08</izvorni_sadrzaj>
    <derivirana_varijabla naziv="DomainObject.Predmet.TrenutnaVrijednost_1">43962.08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ABOVE ENTERPRISE jednostavno društvo s ograničenom odgovornošću za usluge i turistička agencija</item>
    </izvorni_sadrzaj>
    <derivirana_varijabla naziv="DomainObject.Predmet.ProtuStrankaListFormated_1">
      <item>ABOVE ENTERPRISE jednostavno društvo s ograničenom odgovornošću za usluge i turistička agencija</item>
    </derivirana_varijabla>
  </DomainObject.Predmet.ProtuStrankaListFormated>
  <DomainObject.Predmet.ProtuStrankaListFormatedOIB>
    <izvorni_sadrzaj>
      <item>ABOVE ENTERPRISE jednostavno društvo s ograničenom odgovornošću za usluge i turistička agencija, OIB 18740482686</item>
    </izvorni_sadrzaj>
    <derivirana_varijabla naziv="DomainObject.Predmet.ProtuStrankaListFormatedOIB_1">
      <item>ABOVE ENTERPRISE jednostavno društvo s ograničenom odgovornošću za usluge i turistička agencija, OIB 18740482686</item>
    </derivirana_varijabla>
  </DomainObject.Predmet.ProtuStrankaListFormatedOIB>
  <DomainObject.Predmet.ProtuStrankaListFormatedWithAdress>
    <izvorni_sadrzaj>
      <item>ABOVE ENTERPRISE jednostavno društvo s ograničenom odgovornošću za usluge i turistička agencija, Gorička 6, 21000 Split</item>
    </izvorni_sadrzaj>
    <derivirana_varijabla naziv="DomainObject.Predmet.ProtuStrankaListFormatedWithAdress_1">
      <item>ABOVE ENTERPRISE jednostavno društvo s ograničenom odgovornošću za usluge i turistička agencija, Gorička 6, 21000 Split</item>
    </derivirana_varijabla>
  </DomainObject.Predmet.ProtuStrankaListFormatedWithAdress>
  <DomainObject.Predmet.ProtuStrankaListFormatedWithAdressOIB>
    <izvorni_sadrzaj>
      <item>ABOVE ENTERPRISE jednostavno društvo s ograničenom odgovornošću za usluge i turistička agencija, OIB 18740482686, Gorička 6, 21000 Split</item>
    </izvorni_sadrzaj>
    <derivirana_varijabla naziv="DomainObject.Predmet.ProtuStrankaListFormatedWithAdressOIB_1">
      <item>ABOVE ENTERPRISE jednostavno društvo s ograničenom odgovornošću za usluge i turistička agencija, OIB 18740482686, Gorička 6, 21000 Split</item>
    </derivirana_varijabla>
  </DomainObject.Predmet.ProtuStrankaListFormatedWithAdressOIB>
  <DomainObject.Predmet.ProtuStrankaListNazivFormated>
    <izvorni_sadrzaj>
      <item>ABOVE ENTERPRISE jednostavno društvo s ograničenom odgovornošću za usluge i turistička agencija</item>
    </izvorni_sadrzaj>
    <derivirana_varijabla naziv="DomainObject.Predmet.ProtuStrankaListNazivFormated_1">
      <item>ABOVE ENTERPRISE jednostavno društvo s ograničenom odgovornošću za usluge i turistička agencija</item>
    </derivirana_varijabla>
  </DomainObject.Predmet.ProtuStrankaListNazivFormated>
  <DomainObject.Predmet.ProtuStrankaListNazivFormatedOIB>
    <izvorni_sadrzaj>
      <item>ABOVE ENTERPRISE jednostavno društvo s ograničenom odgovornošću za usluge i turistička agencija, OIB 18740482686</item>
    </izvorni_sadrzaj>
    <derivirana_varijabla naziv="DomainObject.Predmet.ProtuStrankaListNazivFormatedOIB_1">
      <item>ABOVE ENTERPRISE jednostavno društvo s ograničenom odgovornošću za usluge i turistička agencija, OIB 18740482686</item>
    </derivirana_varijabla>
  </DomainObject.Predmet.ProtuStrankaListNazivFormatedOIB>
  <DomainObject.Predmet.OstaliListFormated>
    <izvorni_sadrzaj>
      <item>Ksenija Horvat</item>
    </izvorni_sadrzaj>
    <derivirana_varijabla naziv="DomainObject.Predmet.OstaliListFormated_1">
      <item>Ksenija Horvat</item>
    </derivirana_varijabla>
  </DomainObject.Predmet.OstaliListFormated>
  <DomainObject.Predmet.OstaliListFormatedOIB>
    <izvorni_sadrzaj>
      <item>Ksenija Horvat, OIB 12369016831</item>
    </izvorni_sadrzaj>
    <derivirana_varijabla naziv="DomainObject.Predmet.OstaliListFormatedOIB_1">
      <item>Ksenija Horvat, OIB 12369016831</item>
    </derivirana_varijabla>
  </DomainObject.Predmet.OstaliListFormatedOIB>
  <DomainObject.Predmet.OstaliListFormatedWithAdress>
    <izvorni_sadrzaj>
      <item>Ksenija Horvat, Svetog Nikole Tavelića 50, 21000 Split</item>
    </izvorni_sadrzaj>
    <derivirana_varijabla naziv="DomainObject.Predmet.OstaliListFormatedWithAdress_1">
      <item>Ksenija Horvat, Svetog Nikole Tavelića 50, 21000 Split</item>
    </derivirana_varijabla>
  </DomainObject.Predmet.OstaliListFormatedWithAdress>
  <DomainObject.Predmet.OstaliListFormatedWithAdressOIB>
    <izvorni_sadrzaj>
      <item>Ksenija Horvat, OIB 12369016831, Svetog Nikole Tavelića 50, 21000 Split</item>
    </izvorni_sadrzaj>
    <derivirana_varijabla naziv="DomainObject.Predmet.OstaliListFormatedWithAdressOIB_1">
      <item>Ksenija Horvat, OIB 12369016831, Svetog Nikole Tavelića 50, 21000 Split</item>
    </derivirana_varijabla>
  </DomainObject.Predmet.OstaliListFormatedWithAdressOIB>
  <DomainObject.Predmet.OstaliListNazivFormated>
    <izvorni_sadrzaj>
      <item>Ksenija Horvat</item>
    </izvorni_sadrzaj>
    <derivirana_varijabla naziv="DomainObject.Predmet.OstaliListNazivFormated_1">
      <item>Ksenija Horvat</item>
    </derivirana_varijabla>
  </DomainObject.Predmet.OstaliListNazivFormated>
  <DomainObject.Predmet.OstaliListNazivFormatedOIB>
    <izvorni_sadrzaj>
      <item>Ksenija Horvat, OIB 12369016831</item>
    </izvorni_sadrzaj>
    <derivirana_varijabla naziv="DomainObject.Predmet.OstaliListNazivFormatedOIB_1">
      <item>Ksenija Horvat, OIB 12369016831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ABOVE ENTERPRISE jednostavno društvo s ograničenom odgovornošću za usluge i turistička agencija</izvorni_sadrzaj>
    <derivirana_varijabla naziv="DomainObject.Predmet.ProtustrankaIDrugi_1">ABOVE ENTERPRISE jednostavno društvo s ograničenom odgovornošću za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ABOVE ENTERPRISE jednostavno društvo s ograničenom odgovornošću za usluge i turistička agencija, OIB 18740482686, Gorička 6, 21000 Split</izvorni_sadrzaj>
    <derivirana_varijabla naziv="DomainObject.Predmet.ProtustrankaIDrugiAdressOIB_1">ABOVE ENTERPRISE jednostavno društvo s ograničenom odgovornošću za usluge i turistička agencija, OIB 18740482686, Gorička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ABOVE ENTERPRISE jednostavno društvo s ograničenom odgovornošću za usluge i turistička agencija</item>
      <item>FINANCIJSKA AGENCIJA, RC SPLIT</item>
      <item>Ksenija Horvat</item>
    </izvorni_sadrzaj>
    <derivirana_varijabla naziv="DomainObject.Predmet.SudioniciListNaziv_1">
      <item>ABOVE ENTERPRISE jednostavno društvo s ograničenom odgovornošću za usluge i turistička agencija</item>
      <item>FINANCIJSKA AGENCIJA, RC SPLIT</item>
      <item>Ksenija Horvat</item>
    </derivirana_varijabla>
  </DomainObject.Predmet.SudioniciListNaziv>
  <DomainObject.Predmet.SudioniciListAdressOIB>
    <izvorni_sadrzaj>
      <item>ABOVE ENTERPRISE jednostavno društvo s ograničenom odgovornošću za usluge i turistička agencija, OIB 18740482686, Gorička 6,21000 Split</item>
      <item>FINANCIJSKA AGENCIJA, RC SPLIT, OIB 85821130368, Mažuranićevo šetalište 24 b,21000 Split</item>
      <item>Ksenija Horvat, OIB 12369016831, Svetog Nikole Tavelića 50,21000 Split</item>
    </izvorni_sadrzaj>
    <derivirana_varijabla naziv="DomainObject.Predmet.SudioniciListAdressOIB_1">
      <item>ABOVE ENTERPRISE jednostavno društvo s ograničenom odgovornošću za usluge i turistička agencija, OIB 18740482686, Gorička 6,21000 Split</item>
      <item>FINANCIJSKA AGENCIJA, RC SPLIT, OIB 85821130368, Mažuranićevo šetalište 24 b,21000 Split</item>
      <item>Ksenija Horvat, OIB 12369016831, Svetog Nikole Tavelića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18740482686</item>
      <item>, OIB 85821130368</item>
      <item>, OIB 12369016831</item>
    </izvorni_sadrzaj>
    <derivirana_varijabla naziv="DomainObject.Predmet.SudioniciListNazivOIB_1">
      <item>, OIB 18740482686</item>
      <item>, OIB 85821130368</item>
      <item>, OIB 12369016831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3639</properties:Characters>
  <properties:Lines>97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2019-01-21T08:15:00Z</dcterms:created>
  <dc:creator>stanka grcic</dc:creator>
  <cp:lastModifiedBy>Sanja Vuković</cp:lastModifiedBy>
  <cp:lastPrinted>2019-01-21T08:18:00Z</cp:lastPrinted>
  <dcterms:modified xmlns:xsi="http://www.w3.org/2001/XMLSchema-instance" xsi:type="dcterms:W3CDTF">2019-01-21T08:23:00Z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(St-271-19 - čl.132.SZ-otvaranje i zaključenje-above interprijs.docx)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