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e7eb" w14:paraId="997e7eb" w:rsidRDefault="009F15C7" w:rsidP="00E64BA2" w:rsidR="009F15C7" w:rsidRPr="0071668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</w:p>
    <w:p w:rsidRDefault="00E64BA2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E P U B L I K A  H R V A T S K A</w:t>
      </w:r>
    </w:p>
    <w:p w:rsidRDefault="00E64BA2" w:rsidP="00E64BA2" w:rsidR="00E64BA2" w:rsidRPr="00716686">
      <w:pPr>
        <w:jc w:val="center"/>
        <w:rPr>
          <w:sz w:val="24"/>
          <w:szCs w:val="24"/>
          <w:lang w:val="hr-HR"/>
        </w:rPr>
      </w:pPr>
    </w:p>
    <w:p w:rsidRDefault="009F15C7" w:rsidP="004B36B4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J E Š E N J E</w:t>
      </w:r>
    </w:p>
    <w:p w:rsidRDefault="009F15C7" w:rsidP="00E64BA2" w:rsidR="009F15C7" w:rsidRPr="00716686">
      <w:pPr>
        <w:jc w:val="center"/>
        <w:rPr>
          <w:b/>
          <w:sz w:val="24"/>
          <w:szCs w:val="24"/>
          <w:lang w:val="hr-HR"/>
        </w:rPr>
      </w:pPr>
    </w:p>
    <w:p w:rsidRDefault="009F15C7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(IZVA</w:t>
      </w:r>
      <w:r w:rsidR="00D74A54" w:rsidRPr="00716686">
        <w:rPr>
          <w:sz w:val="24"/>
          <w:szCs w:val="24"/>
          <w:lang w:val="hr-HR"/>
        </w:rPr>
        <w:t>DAK IZ OSNOVNOG RJEŠENJA  St-</w:t>
      </w:r>
      <w:r w:rsidR="00FB41B7">
        <w:rPr>
          <w:sz w:val="24"/>
          <w:szCs w:val="24"/>
          <w:lang w:val="hr-HR"/>
        </w:rPr>
        <w:t>849</w:t>
      </w:r>
      <w:r w:rsidR="009635A3" w:rsidRPr="00716686">
        <w:rPr>
          <w:sz w:val="24"/>
          <w:szCs w:val="24"/>
          <w:lang w:val="hr-HR"/>
        </w:rPr>
        <w:t>/</w:t>
      </w:r>
      <w:r w:rsidR="00B643D8">
        <w:rPr>
          <w:sz w:val="24"/>
          <w:szCs w:val="24"/>
          <w:lang w:val="hr-HR"/>
        </w:rPr>
        <w:t>14</w:t>
      </w:r>
      <w:r w:rsidR="007D6B8D" w:rsidRPr="00716686">
        <w:rPr>
          <w:sz w:val="24"/>
          <w:szCs w:val="24"/>
          <w:lang w:val="hr-HR"/>
        </w:rPr>
        <w:t xml:space="preserve"> od </w:t>
      </w:r>
      <w:r w:rsidR="00FB41B7">
        <w:rPr>
          <w:sz w:val="24"/>
          <w:szCs w:val="24"/>
          <w:lang w:val="hr-HR"/>
        </w:rPr>
        <w:t>3</w:t>
      </w:r>
      <w:r w:rsidR="00D74A54"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716686">
        <w:rPr>
          <w:sz w:val="24"/>
          <w:szCs w:val="24"/>
          <w:lang w:val="hr-HR"/>
        </w:rPr>
        <w:t xml:space="preserve"> 2015</w:t>
      </w:r>
      <w:r w:rsidRPr="00716686">
        <w:rPr>
          <w:sz w:val="24"/>
          <w:szCs w:val="24"/>
          <w:lang w:val="hr-HR"/>
        </w:rPr>
        <w:t>.)</w:t>
      </w:r>
    </w:p>
    <w:p w:rsidRDefault="009F15C7" w:rsidP="00E64BA2" w:rsidR="009F15C7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ab/>
      </w:r>
    </w:p>
    <w:p w:rsidRDefault="009F15C7" w:rsidP="009F2978" w:rsidR="00B643D8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ab/>
      </w:r>
      <w:r w:rsidR="009635A3" w:rsidRPr="00B643D8">
        <w:rPr>
          <w:sz w:val="24"/>
          <w:szCs w:val="24"/>
          <w:lang w:val="hr-HR"/>
        </w:rPr>
        <w:t>Trgovački sud u Zagrebu po sucu</w:t>
      </w:r>
      <w:r w:rsidR="00FB41B7">
        <w:rPr>
          <w:sz w:val="24"/>
          <w:szCs w:val="24"/>
          <w:lang w:val="hr-HR"/>
        </w:rPr>
        <w:t xml:space="preserve"> pojedincu Nevenki </w:t>
      </w:r>
      <w:r w:rsidR="009635A3" w:rsidRPr="00B643D8">
        <w:rPr>
          <w:sz w:val="24"/>
          <w:szCs w:val="24"/>
          <w:lang w:val="hr-HR"/>
        </w:rPr>
        <w:t>Siladi Rstić u stečajnom postupku otvorenim nad stečajnim</w:t>
      </w:r>
      <w:r w:rsidR="00880D8D" w:rsidRPr="00B643D8">
        <w:rPr>
          <w:sz w:val="24"/>
          <w:szCs w:val="24"/>
          <w:lang w:val="hr-HR"/>
        </w:rPr>
        <w:t xml:space="preserve"> dužnikom </w:t>
      </w:r>
      <w:r w:rsidR="00FB41B7" w:rsidRPr="00700AC2">
        <w:rPr>
          <w:sz w:val="24"/>
          <w:szCs w:val="24"/>
        </w:rPr>
        <w:t>TEMOS NEKRETNINE d.o.o. za trgovinu – u stečaju, Zagreb, Škorpikova 22, OIB: 99146000922</w:t>
      </w:r>
      <w:r w:rsidR="009635A3" w:rsidRPr="00B643D8">
        <w:rPr>
          <w:sz w:val="24"/>
          <w:szCs w:val="24"/>
          <w:lang w:val="hr-HR"/>
        </w:rPr>
        <w:t xml:space="preserve">, na </w:t>
      </w:r>
      <w:r w:rsidR="00B643D8" w:rsidRPr="00B643D8">
        <w:rPr>
          <w:sz w:val="24"/>
          <w:szCs w:val="24"/>
          <w:lang w:val="hr-HR"/>
        </w:rPr>
        <w:t>posebnom</w:t>
      </w:r>
      <w:r w:rsidR="009635A3" w:rsidRPr="00B643D8">
        <w:rPr>
          <w:sz w:val="24"/>
          <w:szCs w:val="24"/>
          <w:lang w:val="hr-HR"/>
        </w:rPr>
        <w:t xml:space="preserve"> </w:t>
      </w:r>
      <w:r w:rsidR="00B3002C" w:rsidRPr="00B643D8">
        <w:rPr>
          <w:sz w:val="24"/>
          <w:szCs w:val="24"/>
          <w:lang w:val="hr-HR"/>
        </w:rPr>
        <w:t xml:space="preserve">ispitnom ročištu održanom dana </w:t>
      </w:r>
      <w:r w:rsidR="00FB41B7">
        <w:rPr>
          <w:sz w:val="24"/>
          <w:szCs w:val="24"/>
          <w:lang w:val="hr-HR"/>
        </w:rPr>
        <w:t>3</w:t>
      </w:r>
      <w:r w:rsidR="009635A3" w:rsidRPr="00B643D8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B643D8">
        <w:rPr>
          <w:sz w:val="24"/>
          <w:szCs w:val="24"/>
          <w:lang w:val="hr-HR"/>
        </w:rPr>
        <w:t xml:space="preserve"> 2015.</w:t>
      </w:r>
      <w:r w:rsidR="004852AD" w:rsidRPr="00B643D8">
        <w:rPr>
          <w:sz w:val="24"/>
          <w:szCs w:val="24"/>
          <w:lang w:val="hr-HR"/>
        </w:rPr>
        <w:t xml:space="preserve"> </w:t>
      </w:r>
    </w:p>
    <w:p w:rsidRDefault="009F15C7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i j e š i o   j e</w:t>
      </w:r>
    </w:p>
    <w:p w:rsidRDefault="009F15C7" w:rsidP="00E64BA2" w:rsidR="009F15C7" w:rsidRPr="00716686">
      <w:pPr>
        <w:jc w:val="both"/>
        <w:rPr>
          <w:sz w:val="24"/>
          <w:szCs w:val="24"/>
          <w:lang w:val="hr-HR"/>
        </w:rPr>
      </w:pPr>
    </w:p>
    <w:p w:rsidRDefault="009F15C7" w:rsidP="00E64BA2" w:rsidR="009F15C7" w:rsidRPr="00716686">
      <w:pPr>
        <w:jc w:val="center"/>
        <w:rPr>
          <w:i/>
          <w:iCs/>
          <w:sz w:val="24"/>
          <w:szCs w:val="24"/>
          <w:lang w:val="hr-HR"/>
        </w:rPr>
      </w:pPr>
      <w:r w:rsidRPr="00716686">
        <w:rPr>
          <w:i/>
          <w:iCs/>
          <w:sz w:val="24"/>
          <w:szCs w:val="24"/>
          <w:lang w:val="hr-HR"/>
        </w:rPr>
        <w:t>- nepotrebno ispušteno</w:t>
      </w:r>
      <w:r w:rsidR="00716686" w:rsidRPr="00716686">
        <w:rPr>
          <w:i/>
          <w:iCs/>
          <w:sz w:val="24"/>
          <w:szCs w:val="24"/>
          <w:lang w:val="hr-HR"/>
        </w:rPr>
        <w:t xml:space="preserve"> </w:t>
      </w:r>
      <w:r w:rsidRPr="00716686">
        <w:rPr>
          <w:i/>
          <w:iCs/>
          <w:sz w:val="24"/>
          <w:szCs w:val="24"/>
          <w:lang w:val="hr-HR"/>
        </w:rPr>
        <w:t>-</w:t>
      </w:r>
    </w:p>
    <w:p w:rsidRDefault="009F15C7" w:rsidP="00E64BA2" w:rsidR="009F15C7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9A0F6E" w:rsidP="00716686" w:rsidR="009A0F6E" w:rsidRPr="00716686">
      <w:pPr>
        <w:tabs>
          <w:tab w:pos="709" w:val="left"/>
        </w:tabs>
        <w:ind w:hanging="709" w:left="709"/>
        <w:jc w:val="both"/>
        <w:rPr>
          <w:sz w:val="24"/>
          <w:szCs w:val="24"/>
          <w:u w:val="single"/>
          <w:lang w:val="hr-HR"/>
        </w:rPr>
      </w:pPr>
      <w:r w:rsidRPr="00716686">
        <w:rPr>
          <w:b/>
          <w:sz w:val="24"/>
          <w:szCs w:val="24"/>
          <w:lang w:val="hr-HR"/>
        </w:rPr>
        <w:t>II</w:t>
      </w:r>
      <w:r w:rsidR="00B3002C" w:rsidRPr="00716686">
        <w:rPr>
          <w:b/>
          <w:sz w:val="24"/>
          <w:szCs w:val="24"/>
          <w:lang w:val="hr-HR"/>
        </w:rPr>
        <w:t>.)</w:t>
      </w:r>
      <w:r w:rsidRPr="00716686">
        <w:rPr>
          <w:b/>
          <w:bCs/>
          <w:sz w:val="24"/>
          <w:szCs w:val="24"/>
          <w:lang w:val="hr-HR"/>
        </w:rPr>
        <w:t xml:space="preserve"> </w:t>
      </w:r>
      <w:r w:rsidR="00716686" w:rsidRPr="00716686">
        <w:rPr>
          <w:b/>
          <w:bCs/>
          <w:sz w:val="24"/>
          <w:szCs w:val="24"/>
          <w:lang w:val="hr-HR"/>
        </w:rPr>
        <w:t xml:space="preserve">    </w:t>
      </w:r>
      <w:r w:rsidRPr="00716686">
        <w:rPr>
          <w:b/>
          <w:bCs/>
          <w:sz w:val="24"/>
          <w:szCs w:val="24"/>
          <w:lang w:val="hr-HR"/>
        </w:rPr>
        <w:t>Osporen</w:t>
      </w:r>
      <w:r w:rsidR="004852AD" w:rsidRPr="00716686">
        <w:rPr>
          <w:b/>
          <w:bCs/>
          <w:sz w:val="24"/>
          <w:szCs w:val="24"/>
          <w:lang w:val="hr-HR"/>
        </w:rPr>
        <w:t>a</w:t>
      </w:r>
      <w:r w:rsidR="004852AD" w:rsidRPr="00716686">
        <w:rPr>
          <w:sz w:val="24"/>
          <w:szCs w:val="24"/>
          <w:lang w:val="hr-HR"/>
        </w:rPr>
        <w:t xml:space="preserve"> je novčana tražbina stečajnog</w:t>
      </w:r>
      <w:r w:rsidRPr="00716686">
        <w:rPr>
          <w:sz w:val="24"/>
          <w:szCs w:val="24"/>
          <w:lang w:val="hr-HR"/>
        </w:rPr>
        <w:t xml:space="preserve"> vjerovnika od strane  stečajnog upravitelja:</w:t>
      </w:r>
    </w:p>
    <w:p w:rsidRDefault="00590A97" w:rsidP="00E64BA2" w:rsidR="00590A97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9A0F6E" w:rsidP="00E64BA2" w:rsidR="009A0F6E" w:rsidRPr="00716686">
      <w:pPr>
        <w:jc w:val="both"/>
        <w:rPr>
          <w:b/>
          <w:sz w:val="24"/>
          <w:szCs w:val="24"/>
          <w:u w:val="single"/>
          <w:lang w:val="hr-HR"/>
        </w:rPr>
      </w:pPr>
      <w:r w:rsidRPr="00716686">
        <w:rPr>
          <w:sz w:val="24"/>
          <w:szCs w:val="24"/>
          <w:lang w:val="hr-HR"/>
        </w:rPr>
        <w:t xml:space="preserve"> </w:t>
      </w:r>
      <w:r w:rsidR="00590A97" w:rsidRPr="00716686">
        <w:rPr>
          <w:sz w:val="24"/>
          <w:szCs w:val="24"/>
          <w:lang w:val="hr-HR"/>
        </w:rPr>
        <w:tab/>
      </w:r>
      <w:r w:rsidR="00880D8D" w:rsidRPr="00716686">
        <w:rPr>
          <w:b/>
          <w:sz w:val="24"/>
          <w:szCs w:val="24"/>
          <w:u w:val="single"/>
          <w:lang w:val="hr-HR"/>
        </w:rPr>
        <w:t>I</w:t>
      </w:r>
      <w:r w:rsidR="00E875DD" w:rsidRPr="00716686">
        <w:rPr>
          <w:b/>
          <w:sz w:val="24"/>
          <w:szCs w:val="24"/>
          <w:u w:val="single"/>
          <w:lang w:val="hr-HR"/>
        </w:rPr>
        <w:t>.</w:t>
      </w:r>
      <w:r w:rsidRPr="00716686">
        <w:rPr>
          <w:b/>
          <w:sz w:val="24"/>
          <w:szCs w:val="24"/>
          <w:u w:val="single"/>
          <w:lang w:val="hr-HR"/>
        </w:rPr>
        <w:t xml:space="preserve"> VIŠI ISPLATNI RED</w:t>
      </w:r>
      <w:r w:rsidR="00716686">
        <w:rPr>
          <w:b/>
          <w:sz w:val="24"/>
          <w:szCs w:val="24"/>
          <w:u w:val="single"/>
          <w:lang w:val="hr-HR"/>
        </w:rPr>
        <w:t>:</w:t>
      </w:r>
    </w:p>
    <w:p w:rsidRDefault="004B36B4" w:rsidP="00E64BA2" w:rsidR="004B36B4" w:rsidRPr="00716686">
      <w:pPr>
        <w:jc w:val="both"/>
        <w:rPr>
          <w:b/>
          <w:sz w:val="24"/>
          <w:szCs w:val="24"/>
          <w:lang w:val="hr-HR"/>
        </w:rPr>
      </w:pPr>
    </w:p>
    <w:p w:rsidRDefault="00FB41B7" w:rsidP="00D6039C" w:rsidR="00FB41B7" w:rsidRPr="00FB41B7">
      <w:pPr>
        <w:pStyle w:val="TableContents"/>
        <w:ind w:right="-7" w:left="709"/>
        <w:rPr>
          <w:rFonts w:cs="Times New Roman"/>
        </w:rPr>
      </w:pPr>
      <w:r w:rsidRPr="00FB41B7">
        <w:rPr>
          <w:rFonts w:cs="Times New Roman"/>
        </w:rPr>
        <w:t xml:space="preserve">ZDRAVKO BARBARIĆ, </w:t>
      </w:r>
    </w:p>
    <w:p w:rsidRDefault="00FB41B7" w:rsidP="00D6039C" w:rsidR="00FB41B7" w:rsidRPr="00FB41B7">
      <w:pPr>
        <w:pStyle w:val="TableContents"/>
        <w:ind w:right="-7" w:left="709"/>
        <w:rPr>
          <w:rFonts w:cs="Times New Roman"/>
        </w:rPr>
      </w:pPr>
      <w:r w:rsidRPr="00FB41B7">
        <w:rPr>
          <w:rFonts w:cs="Times New Roman"/>
        </w:rPr>
        <w:t>Donja Vrba, Miroslava Naletilića 4</w:t>
      </w:r>
    </w:p>
    <w:p w:rsidRDefault="00FB41B7" w:rsidP="00D6039C" w:rsidR="009635A3" w:rsidRPr="00716686">
      <w:pPr>
        <w:pStyle w:val="TableContents"/>
        <w:ind w:right="-7" w:left="709"/>
      </w:pPr>
      <w:r w:rsidRPr="00FB41B7">
        <w:rPr>
          <w:rFonts w:cs="Times New Roman"/>
        </w:rPr>
        <w:t>OIB: 84351706394</w:t>
      </w:r>
      <w:r w:rsidR="00496A22" w:rsidRPr="009F2978">
        <w:rPr>
          <w:sz w:val="28"/>
        </w:rPr>
        <w:tab/>
      </w:r>
      <w:r w:rsidR="00496A22" w:rsidRPr="009F2978">
        <w:rPr>
          <w:sz w:val="28"/>
        </w:rPr>
        <w:tab/>
      </w:r>
      <w:r w:rsidR="00496A22" w:rsidRPr="00716686">
        <w:tab/>
      </w:r>
      <w:r w:rsidR="00496A22" w:rsidRPr="00716686">
        <w:tab/>
      </w:r>
      <w:r w:rsidR="00716686" w:rsidRPr="00716686">
        <w:tab/>
      </w:r>
      <w:r w:rsidR="00716686" w:rsidRPr="00716686">
        <w:tab/>
      </w:r>
      <w:r w:rsidR="00716686" w:rsidRPr="00716686">
        <w:tab/>
      </w:r>
      <w:r w:rsidR="00716686" w:rsidRPr="009F2978">
        <w:rPr>
          <w:sz w:val="28"/>
        </w:rPr>
        <w:t xml:space="preserve">  </w:t>
      </w:r>
      <w:r w:rsidR="009F2978" w:rsidRPr="009F2978">
        <w:rPr>
          <w:sz w:val="28"/>
        </w:rPr>
        <w:t xml:space="preserve">      </w:t>
      </w:r>
      <w:r w:rsidR="00716686" w:rsidRPr="009F2978">
        <w:rPr>
          <w:sz w:val="28"/>
        </w:rPr>
        <w:t xml:space="preserve"> </w:t>
      </w:r>
      <w:r>
        <w:rPr>
          <w:sz w:val="28"/>
        </w:rPr>
        <w:tab/>
        <w:t xml:space="preserve">    </w:t>
      </w:r>
      <w:r w:rsidRPr="00700AC2">
        <w:rPr>
          <w:rFonts w:cs="Times New Roman"/>
          <w:sz w:val="22"/>
          <w:szCs w:val="22"/>
        </w:rPr>
        <w:t>86.128,75 kn</w:t>
      </w:r>
    </w:p>
    <w:p w:rsidRDefault="00496A22" w:rsidP="00496A22" w:rsidR="00496A22" w:rsidRPr="00716686">
      <w:pPr>
        <w:pStyle w:val="TableContents"/>
        <w:ind w:right="-7"/>
        <w:rPr>
          <w:sz w:val="22"/>
          <w:szCs w:val="22"/>
        </w:rPr>
      </w:pPr>
    </w:p>
    <w:p w:rsidRDefault="000A321D" w:rsidP="00E64BA2" w:rsidR="008021B4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Navedeni stečajni </w:t>
      </w:r>
      <w:r w:rsidR="00D6039C" w:rsidRPr="00716686">
        <w:rPr>
          <w:sz w:val="24"/>
          <w:szCs w:val="24"/>
          <w:lang w:val="hr-HR"/>
        </w:rPr>
        <w:t>vjerovnik upućuje</w:t>
      </w:r>
      <w:r w:rsidRPr="00716686">
        <w:rPr>
          <w:sz w:val="24"/>
          <w:szCs w:val="24"/>
          <w:lang w:val="hr-HR"/>
        </w:rPr>
        <w:t xml:space="preserve"> se </w:t>
      </w:r>
      <w:r w:rsidR="008021B4" w:rsidRPr="00716686">
        <w:rPr>
          <w:sz w:val="24"/>
          <w:szCs w:val="24"/>
          <w:lang w:val="hr-HR"/>
        </w:rPr>
        <w:t>pokrenuti parnicu, odnosno nasta</w:t>
      </w:r>
      <w:r w:rsidR="00D6039C" w:rsidRPr="00716686">
        <w:rPr>
          <w:sz w:val="24"/>
          <w:szCs w:val="24"/>
          <w:lang w:val="hr-HR"/>
        </w:rPr>
        <w:t>viti parnicu ukoliko je već vodi</w:t>
      </w:r>
      <w:r w:rsidR="008021B4" w:rsidRPr="00716686">
        <w:rPr>
          <w:sz w:val="24"/>
          <w:szCs w:val="24"/>
          <w:lang w:val="hr-HR"/>
        </w:rPr>
        <w:t xml:space="preserve">, radi </w:t>
      </w:r>
      <w:r w:rsidR="00FB41B7">
        <w:rPr>
          <w:sz w:val="24"/>
          <w:szCs w:val="24"/>
          <w:lang w:val="hr-HR"/>
        </w:rPr>
        <w:t xml:space="preserve">utvrđenja osnovanosti osporene </w:t>
      </w:r>
      <w:r w:rsidR="008021B4" w:rsidRPr="00716686">
        <w:rPr>
          <w:sz w:val="24"/>
          <w:szCs w:val="24"/>
          <w:lang w:val="hr-HR"/>
        </w:rPr>
        <w:t xml:space="preserve">tražbine, a koju </w:t>
      </w:r>
      <w:r w:rsidR="00D6039C" w:rsidRPr="00716686">
        <w:rPr>
          <w:sz w:val="24"/>
          <w:szCs w:val="24"/>
          <w:lang w:val="hr-HR"/>
        </w:rPr>
        <w:t>je</w:t>
      </w:r>
      <w:r w:rsidR="00496A22" w:rsidRPr="00716686">
        <w:rPr>
          <w:sz w:val="24"/>
          <w:szCs w:val="24"/>
          <w:lang w:val="hr-HR"/>
        </w:rPr>
        <w:t xml:space="preserve"> duž</w:t>
      </w:r>
      <w:r w:rsidR="00D6039C" w:rsidRPr="00716686">
        <w:rPr>
          <w:sz w:val="24"/>
          <w:szCs w:val="24"/>
          <w:lang w:val="hr-HR"/>
        </w:rPr>
        <w:t>an</w:t>
      </w:r>
      <w:r w:rsidR="008021B4" w:rsidRPr="00716686">
        <w:rPr>
          <w:sz w:val="24"/>
          <w:szCs w:val="24"/>
          <w:lang w:val="hr-HR"/>
        </w:rPr>
        <w:t xml:space="preserve"> pokrenuti odnosno nastaviti  u roku od 8 dana od dana primitka izvatka iz rješenja o </w:t>
      </w:r>
      <w:r w:rsidR="00496A22" w:rsidRPr="00716686">
        <w:rPr>
          <w:sz w:val="24"/>
          <w:szCs w:val="24"/>
          <w:lang w:val="hr-HR"/>
        </w:rPr>
        <w:t xml:space="preserve">utvrđenim i </w:t>
      </w:r>
      <w:r w:rsidR="008021B4" w:rsidRPr="00716686">
        <w:rPr>
          <w:sz w:val="24"/>
          <w:szCs w:val="24"/>
          <w:lang w:val="hr-HR"/>
        </w:rPr>
        <w:t xml:space="preserve">osporenim tražbinama, jer će se u protivnom smatrati da </w:t>
      </w:r>
      <w:r w:rsidR="00D6039C" w:rsidRPr="00716686">
        <w:rPr>
          <w:sz w:val="24"/>
          <w:szCs w:val="24"/>
          <w:lang w:val="hr-HR"/>
        </w:rPr>
        <w:t>je</w:t>
      </w:r>
      <w:r w:rsidRPr="00716686">
        <w:rPr>
          <w:sz w:val="24"/>
          <w:szCs w:val="24"/>
          <w:lang w:val="hr-HR"/>
        </w:rPr>
        <w:t xml:space="preserve"> </w:t>
      </w:r>
      <w:r w:rsidR="00D6039C" w:rsidRPr="00716686">
        <w:rPr>
          <w:sz w:val="24"/>
          <w:szCs w:val="24"/>
          <w:lang w:val="hr-HR"/>
        </w:rPr>
        <w:t>odustao</w:t>
      </w:r>
      <w:r w:rsidR="008021B4" w:rsidRPr="00716686">
        <w:rPr>
          <w:sz w:val="24"/>
          <w:szCs w:val="24"/>
          <w:lang w:val="hr-HR"/>
        </w:rPr>
        <w:t xml:space="preserve"> od prava na vođenje parnice. </w:t>
      </w:r>
    </w:p>
    <w:p w:rsidRDefault="004852AD" w:rsidP="00E64BA2" w:rsidR="004852AD" w:rsidRPr="00716686">
      <w:pPr>
        <w:jc w:val="center"/>
        <w:rPr>
          <w:b/>
          <w:bCs/>
          <w:sz w:val="24"/>
          <w:szCs w:val="24"/>
          <w:lang w:val="hr-HR"/>
        </w:rPr>
      </w:pPr>
    </w:p>
    <w:p w:rsidRDefault="004852AD" w:rsidP="00E64BA2" w:rsidR="004852AD" w:rsidRPr="00716686">
      <w:pPr>
        <w:jc w:val="center"/>
        <w:outlineLvl w:val="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Obrazloženje</w:t>
      </w:r>
    </w:p>
    <w:p w:rsidRDefault="009635A3" w:rsidP="00E64BA2" w:rsidR="009635A3" w:rsidRPr="00716686">
      <w:pPr>
        <w:jc w:val="both"/>
        <w:outlineLvl w:val="0"/>
        <w:rPr>
          <w:sz w:val="24"/>
          <w:szCs w:val="24"/>
          <w:lang w:val="hr-HR"/>
        </w:rPr>
      </w:pPr>
    </w:p>
    <w:p w:rsidRDefault="008021B4" w:rsidP="00E64BA2" w:rsidR="008021B4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Na </w:t>
      </w:r>
      <w:r w:rsidR="00B643D8">
        <w:rPr>
          <w:sz w:val="24"/>
          <w:szCs w:val="24"/>
          <w:lang w:val="hr-HR"/>
        </w:rPr>
        <w:t>posebnom</w:t>
      </w:r>
      <w:r w:rsidRPr="00716686">
        <w:rPr>
          <w:sz w:val="24"/>
          <w:szCs w:val="24"/>
          <w:lang w:val="hr-HR"/>
        </w:rPr>
        <w:t xml:space="preserve"> ispitnom ročištu održanom dana </w:t>
      </w:r>
      <w:r w:rsidR="00FB41B7">
        <w:rPr>
          <w:sz w:val="24"/>
          <w:szCs w:val="24"/>
          <w:lang w:val="hr-HR"/>
        </w:rPr>
        <w:t>3</w:t>
      </w:r>
      <w:r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716686">
        <w:rPr>
          <w:sz w:val="24"/>
          <w:szCs w:val="24"/>
          <w:lang w:val="hr-HR"/>
        </w:rPr>
        <w:t xml:space="preserve"> 2015</w:t>
      </w:r>
      <w:r w:rsidRPr="00716686">
        <w:rPr>
          <w:sz w:val="24"/>
          <w:szCs w:val="24"/>
          <w:lang w:val="hr-HR"/>
        </w:rPr>
        <w:t>. godine ispitane su sve prijavljene novčane tražbine stečajnih vjerovnika u ovom stečaju, prema svojim iznosima i redu, sukladno članku 176.</w:t>
      </w:r>
      <w:r w:rsidR="00B3002C" w:rsidRPr="00716686">
        <w:rPr>
          <w:sz w:val="24"/>
          <w:szCs w:val="24"/>
          <w:lang w:val="hr-HR"/>
        </w:rPr>
        <w:t xml:space="preserve"> </w:t>
      </w:r>
      <w:r w:rsidRPr="00716686">
        <w:rPr>
          <w:sz w:val="24"/>
          <w:szCs w:val="24"/>
          <w:lang w:val="hr-HR"/>
        </w:rPr>
        <w:t>Stečajnog zakona (NN broj 44/96, 29/99, 129/00, 123/03, 82/06, 116/10, 25/12, 133/12; dalje  u tekstu SZ).</w:t>
      </w:r>
    </w:p>
    <w:p w:rsidRDefault="00307329" w:rsidP="00E64BA2" w:rsidR="00307329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8021B4" w:rsidP="00415845" w:rsidR="00415845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lastRenderedPageBreak/>
        <w:tab/>
        <w:t>Stečajni sudac je sastavio sukladno članku 177. stav 2. SZ</w:t>
      </w:r>
      <w:r w:rsidR="00B3002C" w:rsidRPr="00716686">
        <w:rPr>
          <w:sz w:val="24"/>
          <w:szCs w:val="24"/>
          <w:lang w:val="hr-HR"/>
        </w:rPr>
        <w:t>-a</w:t>
      </w:r>
      <w:r w:rsidRPr="00716686">
        <w:rPr>
          <w:sz w:val="24"/>
          <w:szCs w:val="24"/>
          <w:lang w:val="hr-HR"/>
        </w:rPr>
        <w:t xml:space="preserve"> tablicu ispitanih tražbina u koju su za svaku prijavljenu tražbinu uneseni podaci o tome u kojoj je mjeri tražbin</w:t>
      </w:r>
      <w:r w:rsidR="00B3002C" w:rsidRPr="00716686">
        <w:rPr>
          <w:sz w:val="24"/>
          <w:szCs w:val="24"/>
          <w:lang w:val="hr-HR"/>
        </w:rPr>
        <w:t xml:space="preserve">a utvrđena prema svom iznosu i </w:t>
      </w:r>
      <w:r w:rsidRPr="00716686">
        <w:rPr>
          <w:sz w:val="24"/>
          <w:szCs w:val="24"/>
          <w:lang w:val="hr-HR"/>
        </w:rPr>
        <w:t xml:space="preserve">redu, odnosno da li ju je stečajni upravitelj priznao ili ne,  te da li ju je netko od vjerovnika osporio. </w:t>
      </w:r>
    </w:p>
    <w:p w:rsidRDefault="00307329" w:rsidP="00415845" w:rsidR="00307329" w:rsidRPr="00716686">
      <w:pPr>
        <w:jc w:val="both"/>
        <w:rPr>
          <w:sz w:val="24"/>
          <w:szCs w:val="24"/>
          <w:lang w:val="hr-HR"/>
        </w:rPr>
      </w:pPr>
    </w:p>
    <w:p w:rsidRDefault="00415845" w:rsidP="00415845" w:rsidR="00415845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Novčane tražbine pod točkom II.) izreke rješenja stečajnim vjerovnicima I. višeg isplatnog reda, stečajni upravitelj je osporio sa slijedećim obrazloženjem: </w:t>
      </w:r>
    </w:p>
    <w:p w:rsidRDefault="00307329" w:rsidP="00415845" w:rsidR="00307329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FB41B7" w:rsidP="00FB41B7" w:rsidR="00FB41B7" w:rsidRPr="00FB41B7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FB41B7">
        <w:rPr>
          <w:sz w:val="24"/>
          <w:szCs w:val="24"/>
          <w:lang w:val="hr-HR"/>
        </w:rPr>
        <w:t>Tražbina vjerovnika ZDRAVKA BARBARIĆ, Donja Vrba, Miroslava Naletilića 4OIB: 84351706394, osporava se u cijelosti jer stečajni upravitelj na temelju dostavljene medicinske dokumentacije ne može utvrditi osnovanost visine tražbine</w:t>
      </w:r>
    </w:p>
    <w:p w:rsidRDefault="00496A22" w:rsidP="0042401A" w:rsidR="00496A22" w:rsidRPr="00716686">
      <w:pPr>
        <w:pStyle w:val="TableContents"/>
        <w:ind w:right="512" w:left="1069"/>
        <w:jc w:val="both"/>
        <w:rPr>
          <w:rFonts w:cs="Times New Roman"/>
          <w:b/>
          <w:bCs/>
        </w:rPr>
      </w:pPr>
    </w:p>
    <w:p w:rsidRDefault="00E875DD" w:rsidP="00496A22" w:rsidR="008021B4" w:rsidRPr="00716686">
      <w:pPr>
        <w:pStyle w:val="TableContents"/>
        <w:ind w:firstLine="720" w:right="-7"/>
        <w:jc w:val="both"/>
      </w:pPr>
      <w:r w:rsidRPr="00716686">
        <w:t>Stečajn</w:t>
      </w:r>
      <w:r w:rsidR="006C2CAB" w:rsidRPr="00716686">
        <w:t>i</w:t>
      </w:r>
      <w:r w:rsidR="008021B4" w:rsidRPr="00716686">
        <w:t xml:space="preserve"> </w:t>
      </w:r>
      <w:r w:rsidR="00D6039C" w:rsidRPr="00716686">
        <w:t>vjerovnik osporene tražbine upućuje</w:t>
      </w:r>
      <w:r w:rsidRPr="00716686">
        <w:t xml:space="preserve"> </w:t>
      </w:r>
      <w:r w:rsidR="008021B4" w:rsidRPr="00716686">
        <w:t>se posebnim izvatkom iz ovog rješenja na pokretanje parnice, odnosno na nastav</w:t>
      </w:r>
      <w:r w:rsidR="00D6039C" w:rsidRPr="00716686">
        <w:t>ak parnice ukoliko istu već vodi</w:t>
      </w:r>
      <w:r w:rsidR="00B3002C" w:rsidRPr="00716686">
        <w:t xml:space="preserve">, </w:t>
      </w:r>
      <w:r w:rsidR="008021B4" w:rsidRPr="00716686">
        <w:t xml:space="preserve">radi utvrđenja osnovanosti osporene tražbine, a koju </w:t>
      </w:r>
      <w:r w:rsidR="00D6039C" w:rsidRPr="00716686">
        <w:t>je</w:t>
      </w:r>
      <w:r w:rsidR="00496A22" w:rsidRPr="00716686">
        <w:t xml:space="preserve"> duž</w:t>
      </w:r>
      <w:r w:rsidR="00D6039C" w:rsidRPr="00716686">
        <w:t>an</w:t>
      </w:r>
      <w:r w:rsidR="008021B4" w:rsidRPr="00716686">
        <w:t xml:space="preserve"> pokrenuti u roku od 8 dana od dana primitka izvatka iz rješenja o utvrđenim i osporenim tražbinama, jer </w:t>
      </w:r>
      <w:r w:rsidR="00B3002C" w:rsidRPr="00716686">
        <w:t>će</w:t>
      </w:r>
      <w:r w:rsidR="00D6039C" w:rsidRPr="00716686">
        <w:t xml:space="preserve"> se u protivnom smatrati da je odustao</w:t>
      </w:r>
      <w:r w:rsidR="00B3002C" w:rsidRPr="00716686">
        <w:t xml:space="preserve"> </w:t>
      </w:r>
      <w:r w:rsidR="008021B4" w:rsidRPr="00716686">
        <w:t>od prava na vođenje parnice, sve temeljem odredbi čl.</w:t>
      </w:r>
      <w:r w:rsidR="00B3002C" w:rsidRPr="00716686">
        <w:t xml:space="preserve"> 178. i 179</w:t>
      </w:r>
      <w:r w:rsidR="008021B4" w:rsidRPr="00716686">
        <w:t>. SZ</w:t>
      </w:r>
      <w:r w:rsidR="00B3002C" w:rsidRPr="00716686">
        <w:t>-a.</w:t>
      </w:r>
    </w:p>
    <w:p w:rsidRDefault="008021B4" w:rsidP="00E64BA2" w:rsidR="008021B4" w:rsidRPr="00716686">
      <w:pPr>
        <w:jc w:val="both"/>
        <w:rPr>
          <w:sz w:val="24"/>
          <w:szCs w:val="24"/>
          <w:lang w:val="hr-HR"/>
        </w:rPr>
      </w:pPr>
    </w:p>
    <w:p w:rsidRDefault="004B36B4" w:rsidP="00E64BA2" w:rsidR="004852AD" w:rsidRPr="00716686">
      <w:pPr>
        <w:jc w:val="center"/>
        <w:outlineLvl w:val="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U  Zagrebu, </w:t>
      </w:r>
      <w:r w:rsidR="00FB41B7">
        <w:rPr>
          <w:sz w:val="24"/>
          <w:szCs w:val="24"/>
          <w:lang w:val="hr-HR"/>
        </w:rPr>
        <w:t>3</w:t>
      </w:r>
      <w:r w:rsidR="009635A3"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9F2978">
        <w:rPr>
          <w:sz w:val="24"/>
          <w:szCs w:val="24"/>
          <w:lang w:val="hr-HR"/>
        </w:rPr>
        <w:t xml:space="preserve"> 2015</w:t>
      </w:r>
      <w:r w:rsidR="004852AD" w:rsidRPr="00716686">
        <w:rPr>
          <w:sz w:val="24"/>
          <w:szCs w:val="24"/>
          <w:lang w:val="hr-HR"/>
        </w:rPr>
        <w:t>.</w:t>
      </w:r>
    </w:p>
    <w:p w:rsidRDefault="009A0F6E" w:rsidP="00E64BA2" w:rsidR="009A0F6E" w:rsidRPr="00716686">
      <w:pPr>
        <w:ind w:left="360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                                      </w:t>
      </w:r>
      <w:r w:rsidR="004B36B4" w:rsidRPr="00716686">
        <w:rPr>
          <w:sz w:val="24"/>
          <w:szCs w:val="24"/>
          <w:lang w:val="hr-HR"/>
        </w:rPr>
        <w:tab/>
      </w:r>
      <w:r w:rsidR="004B36B4" w:rsidRPr="00716686">
        <w:rPr>
          <w:sz w:val="24"/>
          <w:szCs w:val="24"/>
          <w:lang w:val="hr-HR"/>
        </w:rPr>
        <w:tab/>
        <w:t xml:space="preserve">      </w:t>
      </w:r>
      <w:r w:rsidR="00A026AA" w:rsidRPr="00716686">
        <w:rPr>
          <w:sz w:val="24"/>
          <w:szCs w:val="24"/>
          <w:lang w:val="hr-HR"/>
        </w:rPr>
        <w:t xml:space="preserve"> </w:t>
      </w:r>
      <w:r w:rsidR="004B36B4" w:rsidRPr="00716686">
        <w:rPr>
          <w:sz w:val="24"/>
          <w:szCs w:val="24"/>
          <w:lang w:val="hr-HR"/>
        </w:rPr>
        <w:t xml:space="preserve">  </w:t>
      </w:r>
      <w:r w:rsidRPr="00716686">
        <w:rPr>
          <w:sz w:val="24"/>
          <w:szCs w:val="24"/>
          <w:lang w:val="hr-HR"/>
        </w:rPr>
        <w:t>SUDAC:</w:t>
      </w:r>
      <w:r w:rsidRPr="00716686">
        <w:rPr>
          <w:sz w:val="24"/>
          <w:szCs w:val="24"/>
          <w:lang w:val="hr-HR"/>
        </w:rPr>
        <w:tab/>
      </w:r>
    </w:p>
    <w:p w:rsidRDefault="009A0F6E" w:rsidP="004B36B4" w:rsidR="00880D8D" w:rsidRPr="00716686">
      <w:pPr>
        <w:ind w:left="360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                   </w:t>
      </w:r>
      <w:r w:rsidR="00880D8D" w:rsidRPr="00716686">
        <w:rPr>
          <w:sz w:val="24"/>
          <w:szCs w:val="24"/>
          <w:lang w:val="hr-HR"/>
        </w:rPr>
        <w:t xml:space="preserve">          </w:t>
      </w:r>
      <w:r w:rsidR="004B36B4" w:rsidRPr="00716686">
        <w:rPr>
          <w:sz w:val="24"/>
          <w:szCs w:val="24"/>
          <w:lang w:val="hr-HR"/>
        </w:rPr>
        <w:tab/>
      </w:r>
      <w:r w:rsidR="004B36B4" w:rsidRPr="00716686">
        <w:rPr>
          <w:sz w:val="24"/>
          <w:szCs w:val="24"/>
          <w:lang w:val="hr-HR"/>
        </w:rPr>
        <w:tab/>
        <w:t xml:space="preserve">       </w:t>
      </w:r>
      <w:r w:rsidR="00880D8D" w:rsidRPr="00716686">
        <w:rPr>
          <w:sz w:val="24"/>
          <w:szCs w:val="24"/>
          <w:lang w:val="hr-HR"/>
        </w:rPr>
        <w:t xml:space="preserve">Nevenka Siladi Rstić, </w:t>
      </w:r>
      <w:r w:rsidR="005032F6" w:rsidRPr="00716686">
        <w:rPr>
          <w:sz w:val="24"/>
          <w:szCs w:val="24"/>
          <w:lang w:val="hr-HR"/>
        </w:rPr>
        <w:t>v.r.</w:t>
      </w:r>
    </w:p>
    <w:p w:rsidRDefault="009A0F6E" w:rsidP="00E64BA2" w:rsidR="009A0F6E" w:rsidRPr="00716686">
      <w:pPr>
        <w:jc w:val="both"/>
        <w:rPr>
          <w:i/>
          <w:sz w:val="24"/>
          <w:szCs w:val="24"/>
          <w:lang w:val="hr-HR"/>
        </w:rPr>
      </w:pPr>
      <w:r w:rsidRPr="00716686">
        <w:rPr>
          <w:i/>
          <w:sz w:val="24"/>
          <w:szCs w:val="24"/>
          <w:lang w:val="hr-HR"/>
        </w:rPr>
        <w:t>Uputa o pravnom lijeku:</w:t>
      </w:r>
    </w:p>
    <w:p w:rsidRDefault="009A0F6E" w:rsidP="00E64BA2" w:rsidR="00E64BA2" w:rsidRPr="00716686">
      <w:pPr>
        <w:jc w:val="both"/>
        <w:rPr>
          <w:sz w:val="24"/>
          <w:szCs w:val="24"/>
          <w:lang w:val="hr-HR"/>
        </w:rPr>
      </w:pPr>
      <w:r w:rsidRPr="00716686">
        <w:rPr>
          <w:i/>
          <w:sz w:val="24"/>
          <w:szCs w:val="24"/>
          <w:lang w:val="hr-HR"/>
        </w:rPr>
        <w:t>Protiv ovog Rješenja - izvatka iz rješenja pravo na žalbu ima stečajni upravitelj i svaki vjerovnik u dijelu koji se tiče njegove prijavljene tražbine i tražbine koja je osporena (članak 177. stav 4. i 5. SZ)</w:t>
      </w:r>
      <w:r w:rsidR="00F14261">
        <w:rPr>
          <w:i/>
          <w:sz w:val="24"/>
          <w:szCs w:val="24"/>
          <w:lang w:val="hr-HR"/>
        </w:rPr>
        <w:t xml:space="preserve">. </w:t>
      </w:r>
      <w:r w:rsidRPr="00716686">
        <w:rPr>
          <w:i/>
          <w:sz w:val="24"/>
          <w:szCs w:val="24"/>
          <w:lang w:val="hr-HR"/>
        </w:rPr>
        <w:t>Rok za žalbu iznosi 8 dana računajući od dana dostave pisanog otpravka, odnosno izvatka iz rješenja (član 11.).</w:t>
      </w:r>
      <w:r w:rsidR="00F14261">
        <w:rPr>
          <w:i/>
          <w:sz w:val="24"/>
          <w:szCs w:val="24"/>
          <w:lang w:val="hr-HR"/>
        </w:rPr>
        <w:t xml:space="preserve"> </w:t>
      </w:r>
      <w:r w:rsidRPr="00716686">
        <w:rPr>
          <w:i/>
          <w:sz w:val="24"/>
          <w:szCs w:val="24"/>
          <w:lang w:val="hr-HR"/>
        </w:rPr>
        <w:t>Žalba se podnosi ovome sudu u tri primjerka, a o istoj odlučuje Visoki trgovački sud Republike Hrvatske.</w:t>
      </w:r>
      <w:r w:rsidR="00D92995" w:rsidRPr="00716686">
        <w:rPr>
          <w:i/>
          <w:sz w:val="24"/>
          <w:szCs w:val="24"/>
          <w:lang w:val="hr-HR"/>
        </w:rPr>
        <w:t xml:space="preserve"> </w:t>
      </w:r>
      <w:r w:rsidR="002724B8" w:rsidRPr="00716686">
        <w:rPr>
          <w:i/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</w:p>
    <w:p w:rsidRDefault="00880D8D" w:rsidP="00E64BA2" w:rsidR="00880D8D" w:rsidRPr="00716686">
      <w:pPr>
        <w:jc w:val="both"/>
        <w:rPr>
          <w:sz w:val="24"/>
          <w:szCs w:val="24"/>
          <w:lang w:val="hr-HR"/>
        </w:rPr>
      </w:pPr>
    </w:p>
    <w:p w:rsidRDefault="00880D8D" w:rsidP="00E64BA2" w:rsidR="00880D8D" w:rsidRPr="00716686">
      <w:pPr>
        <w:pStyle w:val="Uvuenotijeloteksta"/>
        <w:ind w:left="0"/>
        <w:jc w:val="both"/>
      </w:pPr>
      <w:r w:rsidRPr="00716686">
        <w:t>Za točnost otpravka – ovlašten službenik</w:t>
      </w:r>
    </w:p>
    <w:p w:rsidRDefault="00E64BA2" w:rsidP="00E64BA2" w:rsidR="00880D8D">
      <w:pPr>
        <w:pStyle w:val="Uvuenotijeloteksta"/>
        <w:ind w:left="0"/>
        <w:jc w:val="both"/>
      </w:pPr>
      <w:r w:rsidRPr="00716686">
        <w:t xml:space="preserve">                 </w:t>
      </w:r>
      <w:r w:rsidR="00880D8D" w:rsidRPr="00716686">
        <w:t xml:space="preserve"> </w:t>
      </w:r>
      <w:r w:rsidR="004B36B4" w:rsidRPr="00716686">
        <w:t xml:space="preserve">     </w:t>
      </w:r>
      <w:r w:rsidR="00880D8D" w:rsidRPr="00716686">
        <w:t>Ana Brlek</w:t>
      </w:r>
    </w:p>
    <w:p w:rsidRDefault="00FB41B7" w:rsidP="00E64BA2" w:rsidR="00FB41B7" w:rsidRPr="00716686">
      <w:pPr>
        <w:pStyle w:val="Uvuenotijeloteksta"/>
        <w:ind w:left="0"/>
        <w:jc w:val="both"/>
      </w:pPr>
    </w:p>
    <w:p w:rsidRDefault="00880D8D" w:rsidP="00E64BA2" w:rsidR="00880D8D" w:rsidRPr="00716686">
      <w:pPr>
        <w:jc w:val="both"/>
        <w:rPr>
          <w:sz w:val="24"/>
          <w:szCs w:val="24"/>
          <w:lang w:val="hr-HR"/>
        </w:rPr>
      </w:pPr>
    </w:p>
    <w:p w:rsidRDefault="00FB41B7" w:rsidP="00E64BA2" w:rsidR="005032F6" w:rsidRPr="0071668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</w:t>
      </w:r>
      <w:r w:rsidR="005032F6" w:rsidRPr="00716686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>:</w:t>
      </w:r>
      <w:r w:rsidR="005032F6" w:rsidRPr="00716686">
        <w:rPr>
          <w:sz w:val="24"/>
          <w:szCs w:val="24"/>
          <w:lang w:val="hr-HR"/>
        </w:rPr>
        <w:t xml:space="preserve"> </w:t>
      </w:r>
    </w:p>
    <w:p w:rsidRDefault="004B36B4" w:rsidP="004B36B4" w:rsidR="005032F6" w:rsidRPr="00716686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S</w:t>
      </w:r>
      <w:r w:rsidR="00FB41B7">
        <w:rPr>
          <w:sz w:val="24"/>
          <w:szCs w:val="24"/>
          <w:lang w:val="hr-HR"/>
        </w:rPr>
        <w:t xml:space="preserve">tečajnom upravitelju </w:t>
      </w:r>
      <w:r w:rsidR="00B643D8">
        <w:rPr>
          <w:sz w:val="24"/>
          <w:szCs w:val="24"/>
          <w:lang w:val="hr-HR"/>
        </w:rPr>
        <w:t>Božidaru Brkljač</w:t>
      </w:r>
    </w:p>
    <w:p w:rsidRDefault="004B36B4" w:rsidP="00FB41B7" w:rsidR="005032F6" w:rsidRPr="00FB41B7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V</w:t>
      </w:r>
      <w:r w:rsidR="00FB41B7">
        <w:rPr>
          <w:sz w:val="24"/>
          <w:szCs w:val="24"/>
          <w:lang w:val="hr-HR"/>
        </w:rPr>
        <w:t>jerovniku ZDRAVKU</w:t>
      </w:r>
      <w:r w:rsidR="00FB41B7" w:rsidRPr="00FB41B7">
        <w:rPr>
          <w:sz w:val="24"/>
          <w:szCs w:val="24"/>
          <w:lang w:val="hr-HR"/>
        </w:rPr>
        <w:t xml:space="preserve"> BARBARIĆ po punomoćniku, odvjetnici </w:t>
      </w:r>
      <w:r w:rsidR="00FB41B7" w:rsidRPr="00FB41B7">
        <w:rPr>
          <w:sz w:val="24"/>
          <w:szCs w:val="24"/>
        </w:rPr>
        <w:t>Silvija Gnjidić</w:t>
      </w:r>
      <w:r w:rsidR="00FB41B7">
        <w:rPr>
          <w:sz w:val="24"/>
          <w:szCs w:val="24"/>
        </w:rPr>
        <w:t>, Zagreb, Praška 8</w:t>
      </w:r>
    </w:p>
    <w:p w:rsidRDefault="00FB41B7" w:rsidP="004B36B4" w:rsidR="005032F6" w:rsidRPr="00716686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4B36B4" w:rsidRPr="00716686">
        <w:rPr>
          <w:sz w:val="24"/>
          <w:szCs w:val="24"/>
          <w:lang w:val="hr-HR"/>
        </w:rPr>
        <w:t>O</w:t>
      </w:r>
      <w:r w:rsidR="005032F6" w:rsidRPr="00716686">
        <w:rPr>
          <w:sz w:val="24"/>
          <w:szCs w:val="24"/>
          <w:lang w:val="hr-HR"/>
        </w:rPr>
        <w:t xml:space="preserve">glasna ploča suda </w:t>
      </w:r>
    </w:p>
    <w:sectPr w:rsidSect="004B36B4" w:rsidR="005032F6" w:rsidRPr="00716686">
      <w:headerReference w:type="even" r:id="rId9"/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63F" w:rsidR="00D1163F">
      <w:r>
        <w:separator/>
      </w:r>
    </w:p>
  </w:endnote>
  <w:endnote w:id="0" w:type="continuationSeparator">
    <w:p w:rsidRDefault="00D1163F" w:rsidR="00D11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63F" w:rsidR="00D1163F">
      <w:r>
        <w:separator/>
      </w:r>
    </w:p>
  </w:footnote>
  <w:footnote w:id="0" w:type="continuationSeparator">
    <w:p w:rsidRDefault="00D1163F" w:rsidR="00D11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D89" w:rsidP="006A2397" w:rsidR="00757D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D89" w:rsidR="00757D8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D89" w:rsidP="006A2397" w:rsidR="00757D89" w:rsidRPr="00880D8D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80D8D">
      <w:rPr>
        <w:rStyle w:val="Brojstranice"/>
        <w:sz w:val="24"/>
        <w:szCs w:val="24"/>
      </w:rPr>
      <w:fldChar w:fldCharType="begin"/>
    </w:r>
    <w:r w:rsidRPr="00880D8D">
      <w:rPr>
        <w:rStyle w:val="Brojstranice"/>
        <w:sz w:val="24"/>
        <w:szCs w:val="24"/>
      </w:rPr>
      <w:instrText xml:space="preserve">PAGE  </w:instrText>
    </w:r>
    <w:r w:rsidRPr="00880D8D">
      <w:rPr>
        <w:rStyle w:val="Brojstranice"/>
        <w:sz w:val="24"/>
        <w:szCs w:val="24"/>
      </w:rPr>
      <w:fldChar w:fldCharType="separate"/>
    </w:r>
    <w:r w:rsidR="00731794">
      <w:rPr>
        <w:rStyle w:val="Brojstranice"/>
        <w:noProof/>
        <w:sz w:val="24"/>
        <w:szCs w:val="24"/>
      </w:rPr>
      <w:t>- 2 -</w:t>
    </w:r>
    <w:r w:rsidRPr="00880D8D">
      <w:rPr>
        <w:rStyle w:val="Brojstranice"/>
        <w:sz w:val="24"/>
        <w:szCs w:val="24"/>
      </w:rPr>
      <w:fldChar w:fldCharType="end"/>
    </w:r>
  </w:p>
  <w:p w:rsidRDefault="00F5291A" w:rsidP="00F5291A" w:rsidR="00757D89" w:rsidRPr="00220A7C">
    <w:pPr>
      <w:pStyle w:val="Zaglavlje"/>
      <w:ind w:right="360"/>
      <w:jc w:val="right"/>
    </w:pPr>
    <w:r>
      <w:rPr>
        <w:sz w:val="24"/>
        <w:szCs w:val="24"/>
      </w:rPr>
      <w:t xml:space="preserve">  47. </w:t>
    </w:r>
    <w:r w:rsidRPr="00370726">
      <w:rPr>
        <w:sz w:val="24"/>
        <w:szCs w:val="24"/>
      </w:rPr>
      <w:t>St-</w:t>
    </w:r>
    <w:r>
      <w:rPr>
        <w:sz w:val="24"/>
        <w:szCs w:val="24"/>
      </w:rPr>
      <w:t>849/14</w:t>
    </w:r>
    <w:r w:rsidRPr="00370726">
      <w:rPr>
        <w:sz w:val="24"/>
        <w:szCs w:val="24"/>
      </w:rPr>
      <w:t>-</w:t>
    </w:r>
    <w:r>
      <w:t>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1B7" w:rsidP="00FB41B7" w:rsidR="00FB41B7">
    <w:pPr>
      <w:pStyle w:val="Zaglavlje"/>
      <w:tabs>
        <w:tab w:pos="5580" w:val="left"/>
      </w:tabs>
      <w:rPr>
        <w:lang w:val="hr-HR"/>
      </w:rPr>
    </w:pPr>
  </w:p>
  <w:p w:rsidRDefault="00FB41B7" w:rsidP="00FB41B7" w:rsidR="00FB41B7">
    <w:pPr>
      <w:pStyle w:val="Zaglavlje"/>
      <w:tabs>
        <w:tab w:pos="5580" w:val="left"/>
      </w:tabs>
      <w:rPr>
        <w:lang w:val="hr-HR"/>
      </w:rPr>
    </w:pPr>
  </w:p>
  <w:p w:rsidRDefault="00FB41B7" w:rsidP="00FB41B7" w:rsidR="00FB41B7">
    <w:pPr>
      <w:pStyle w:val="Zaglavlje"/>
      <w:tabs>
        <w:tab w:pos="4536" w:val="clear"/>
        <w:tab w:pos="9072" w:val="clear"/>
      </w:tabs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    </w:t>
    </w:r>
    <w:r>
      <w:rPr>
        <w:sz w:val="24"/>
        <w:szCs w:val="24"/>
      </w:rPr>
      <w:t xml:space="preserve">47. </w:t>
    </w:r>
    <w:r w:rsidRPr="00370726">
      <w:rPr>
        <w:sz w:val="24"/>
        <w:szCs w:val="24"/>
      </w:rPr>
      <w:t>St-</w:t>
    </w:r>
    <w:r>
      <w:rPr>
        <w:sz w:val="24"/>
        <w:szCs w:val="24"/>
      </w:rPr>
      <w:t>849/14</w:t>
    </w:r>
    <w:r w:rsidRPr="00370726">
      <w:rPr>
        <w:sz w:val="24"/>
        <w:szCs w:val="24"/>
      </w:rPr>
      <w:t>-</w:t>
    </w:r>
    <w:r w:rsidR="00F5291A">
      <w:t>57</w:t>
    </w: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  <w:tabs>
        <w:tab w:pos="4536" w:val="clear"/>
        <w:tab w:pos="9072" w:val="clear"/>
      </w:tabs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 w:rsidRPr="00FB41B7">
    <w:pPr>
      <w:pStyle w:val="Zaglavlje"/>
      <w:ind w:left="426"/>
      <w:rPr>
        <w:sz w:val="24"/>
        <w:szCs w:val="24"/>
      </w:rPr>
    </w:pPr>
    <w:r w:rsidRPr="00FB41B7">
      <w:rPr>
        <w:sz w:val="24"/>
        <w:szCs w:val="24"/>
      </w:rPr>
      <w:t>REPUBLIKA HRVATSKA</w:t>
    </w:r>
  </w:p>
  <w:p w:rsidRDefault="00FB41B7" w:rsidP="00FB41B7" w:rsidR="00FB41B7" w:rsidRPr="00FB41B7">
    <w:pPr>
      <w:pStyle w:val="Zaglavlje"/>
      <w:ind w:left="426"/>
      <w:rPr>
        <w:sz w:val="24"/>
        <w:szCs w:val="24"/>
      </w:rPr>
    </w:pPr>
    <w:r w:rsidRPr="00FB41B7">
      <w:rPr>
        <w:sz w:val="24"/>
        <w:szCs w:val="24"/>
      </w:rPr>
      <w:t>Trgovački sud u Zagrebu</w:t>
    </w:r>
  </w:p>
  <w:p w:rsidRDefault="00FB41B7" w:rsidP="00FB41B7" w:rsidR="004B36B4" w:rsidRPr="00E35954">
    <w:pPr>
      <w:pStyle w:val="Zaglavlje"/>
      <w:ind w:left="426"/>
      <w:rPr>
        <w:sz w:val="24"/>
        <w:szCs w:val="24"/>
        <w:lang w:val="hr-HR"/>
      </w:rPr>
    </w:pPr>
    <w:r w:rsidRPr="00FB41B7">
      <w:rPr>
        <w:sz w:val="24"/>
        <w:szCs w:val="24"/>
      </w:rPr>
      <w:t>Zagreb, Amruševa 2/II, desno (p.p. 455)</w:t>
    </w:r>
    <w:r w:rsidRPr="00072097">
      <w:rPr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4C3E5C"/>
    <w:multiLevelType w:val="hybridMultilevel"/>
    <w:tmpl w:val="168C72E4"/>
    <w:lvl w:tplc="1D9A26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C04FEB"/>
    <w:multiLevelType w:val="hybridMultilevel"/>
    <w:tmpl w:val="906E7194"/>
    <w:lvl w:tplc="C7FCCA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0A557D"/>
    <w:multiLevelType w:val="hybridMultilevel"/>
    <w:tmpl w:val="B7806202"/>
    <w:lvl w:tplc="80328CC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2F2DD8"/>
    <w:multiLevelType w:val="hybridMultilevel"/>
    <w:tmpl w:val="F73C690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8706D5"/>
    <w:multiLevelType w:val="hybridMultilevel"/>
    <w:tmpl w:val="8C4E151C"/>
    <w:lvl w:tplc="8D58D4F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724D37"/>
    <w:multiLevelType w:val="hybridMultilevel"/>
    <w:tmpl w:val="BF9665E6"/>
    <w:lvl w:tplc="66C06DD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6265ABC"/>
    <w:multiLevelType w:val="hybridMultilevel"/>
    <w:tmpl w:val="4408594C"/>
    <w:lvl w:tplc="DD9668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295A61"/>
    <w:multiLevelType w:val="hybridMultilevel"/>
    <w:tmpl w:val="8430860E"/>
    <w:lvl w:tplc="369C60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D841023"/>
    <w:multiLevelType w:val="hybridMultilevel"/>
    <w:tmpl w:val="BF84ABE2"/>
    <w:lvl w:tplc="5886796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F791DD5"/>
    <w:multiLevelType w:val="hybridMultilevel"/>
    <w:tmpl w:val="C40EE90E"/>
    <w:lvl w:tplc="EDD8121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4F8268B3"/>
    <w:multiLevelType w:val="hybridMultilevel"/>
    <w:tmpl w:val="BFE414C0"/>
    <w:lvl w:tplc="6FBA9B0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24C0228"/>
    <w:multiLevelType w:val="hybridMultilevel"/>
    <w:tmpl w:val="C43E2BE0"/>
    <w:lvl w:tplc="5CEC317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3871B5B"/>
    <w:multiLevelType w:val="hybridMultilevel"/>
    <w:tmpl w:val="B33ED7EC"/>
    <w:lvl w:tplc="866673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38E46C6"/>
    <w:multiLevelType w:val="hybridMultilevel"/>
    <w:tmpl w:val="CAE6634A"/>
    <w:lvl w:tplc="B290EF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45B7CBF"/>
    <w:multiLevelType w:val="hybridMultilevel"/>
    <w:tmpl w:val="39247FEC"/>
    <w:lvl w:tplc="A4689C5E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5BAC31C9"/>
    <w:multiLevelType w:val="hybridMultilevel"/>
    <w:tmpl w:val="E98EA7B0"/>
    <w:lvl w:tplc="4D5C5464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5C2C4BEC"/>
    <w:multiLevelType w:val="hybridMultilevel"/>
    <w:tmpl w:val="38E87E74"/>
    <w:lvl w:tplc="6F28BC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60F10EB"/>
    <w:multiLevelType w:val="hybridMultilevel"/>
    <w:tmpl w:val="684E143E"/>
    <w:lvl w:tplc="E7A4108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CA5398B"/>
    <w:multiLevelType w:val="hybridMultilevel"/>
    <w:tmpl w:val="A4E20398"/>
    <w:lvl w:tplc="95A683A4" w:ilvl="0">
      <w:start w:val="1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28">
    <w:nsid w:val="746051D1"/>
    <w:multiLevelType w:val="hybridMultilevel"/>
    <w:tmpl w:val="4F6A0AE0"/>
    <w:lvl w:tplc="02A26A5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CC42E23"/>
    <w:multiLevelType w:val="hybridMultilevel"/>
    <w:tmpl w:val="CE5C1720"/>
    <w:lvl w:tplc="4F54AB9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FDE34D1"/>
    <w:multiLevelType w:val="hybridMultilevel"/>
    <w:tmpl w:val="3CFE595E"/>
    <w:lvl w:tplc="0F2211FC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27"/>
  </w:num>
  <w:num w:numId="2">
    <w:abstractNumId w:val="6"/>
  </w:num>
  <w:num w:numId="3">
    <w:abstractNumId w:val="14"/>
  </w:num>
  <w:num w:numId="4">
    <w:abstractNumId w:val="11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5"/>
  </w:num>
  <w:num w:numId="12">
    <w:abstractNumId w:val="0"/>
  </w:num>
  <w:num w:numId="13">
    <w:abstractNumId w:val="21"/>
  </w:num>
  <w:num w:numId="14">
    <w:abstractNumId w:val="4"/>
  </w:num>
  <w:num w:numId="15">
    <w:abstractNumId w:val="22"/>
  </w:num>
  <w:num w:numId="16">
    <w:abstractNumId w:val="18"/>
  </w:num>
  <w:num w:numId="17">
    <w:abstractNumId w:val="20"/>
  </w:num>
  <w:num w:numId="18">
    <w:abstractNumId w:val="23"/>
  </w:num>
  <w:num w:numId="19">
    <w:abstractNumId w:val="19"/>
  </w:num>
  <w:num w:numId="20">
    <w:abstractNumId w:val="28"/>
  </w:num>
  <w:num w:numId="21">
    <w:abstractNumId w:val="2"/>
  </w:num>
  <w:num w:numId="22">
    <w:abstractNumId w:val="29"/>
  </w:num>
  <w:num w:numId="23">
    <w:abstractNumId w:val="24"/>
  </w:num>
  <w:num w:numId="24">
    <w:abstractNumId w:val="17"/>
  </w:num>
  <w:num w:numId="25">
    <w:abstractNumId w:val="30"/>
  </w:num>
  <w:num w:numId="26">
    <w:abstractNumId w:val="9"/>
  </w:num>
  <w:num w:numId="27">
    <w:abstractNumId w:val="16"/>
  </w:num>
  <w:num w:numId="28">
    <w:abstractNumId w:val="26"/>
  </w:num>
  <w:num w:numId="29">
    <w:abstractNumId w:val="25"/>
  </w:num>
  <w:num w:numId="30">
    <w:abstractNumId w:val="13"/>
  </w:num>
  <w:num w:numId="3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F80"/>
    <w:rsid w:val="00076033"/>
    <w:rsid w:val="000A321D"/>
    <w:rsid w:val="000B281C"/>
    <w:rsid w:val="000B37D8"/>
    <w:rsid w:val="000B6F16"/>
    <w:rsid w:val="000F6210"/>
    <w:rsid w:val="00115763"/>
    <w:rsid w:val="00120DDC"/>
    <w:rsid w:val="00123AFC"/>
    <w:rsid w:val="00134F9D"/>
    <w:rsid w:val="0018427D"/>
    <w:rsid w:val="001A6966"/>
    <w:rsid w:val="001D5F80"/>
    <w:rsid w:val="001E7488"/>
    <w:rsid w:val="001F7307"/>
    <w:rsid w:val="00213704"/>
    <w:rsid w:val="00220A7C"/>
    <w:rsid w:val="002338A8"/>
    <w:rsid w:val="002724B8"/>
    <w:rsid w:val="00277F81"/>
    <w:rsid w:val="002E3EDF"/>
    <w:rsid w:val="002E407A"/>
    <w:rsid w:val="00300630"/>
    <w:rsid w:val="00301176"/>
    <w:rsid w:val="00307329"/>
    <w:rsid w:val="00307D52"/>
    <w:rsid w:val="00335EC4"/>
    <w:rsid w:val="00366085"/>
    <w:rsid w:val="0036694D"/>
    <w:rsid w:val="00373EBF"/>
    <w:rsid w:val="003B182A"/>
    <w:rsid w:val="003E3D8E"/>
    <w:rsid w:val="00415845"/>
    <w:rsid w:val="0042401A"/>
    <w:rsid w:val="004260F4"/>
    <w:rsid w:val="00450B1F"/>
    <w:rsid w:val="00452ACB"/>
    <w:rsid w:val="00471232"/>
    <w:rsid w:val="00473D95"/>
    <w:rsid w:val="004852AD"/>
    <w:rsid w:val="00496A22"/>
    <w:rsid w:val="004B36B4"/>
    <w:rsid w:val="004D6057"/>
    <w:rsid w:val="004E5118"/>
    <w:rsid w:val="005032F6"/>
    <w:rsid w:val="00503FF7"/>
    <w:rsid w:val="005157C6"/>
    <w:rsid w:val="00522DCC"/>
    <w:rsid w:val="00527B4C"/>
    <w:rsid w:val="005352C6"/>
    <w:rsid w:val="00554B45"/>
    <w:rsid w:val="00590A97"/>
    <w:rsid w:val="00597DB6"/>
    <w:rsid w:val="005B1293"/>
    <w:rsid w:val="005B4B3B"/>
    <w:rsid w:val="005B52AB"/>
    <w:rsid w:val="005B5727"/>
    <w:rsid w:val="00603213"/>
    <w:rsid w:val="00616976"/>
    <w:rsid w:val="0062150A"/>
    <w:rsid w:val="00630528"/>
    <w:rsid w:val="00675F4F"/>
    <w:rsid w:val="006760D0"/>
    <w:rsid w:val="00680822"/>
    <w:rsid w:val="00687E44"/>
    <w:rsid w:val="006A2397"/>
    <w:rsid w:val="006A5656"/>
    <w:rsid w:val="006C2CAB"/>
    <w:rsid w:val="006F03AB"/>
    <w:rsid w:val="006F5DAD"/>
    <w:rsid w:val="007036F4"/>
    <w:rsid w:val="00706769"/>
    <w:rsid w:val="00716686"/>
    <w:rsid w:val="00731794"/>
    <w:rsid w:val="00757D89"/>
    <w:rsid w:val="00792EB9"/>
    <w:rsid w:val="007A0541"/>
    <w:rsid w:val="007D6B8D"/>
    <w:rsid w:val="007E4E1C"/>
    <w:rsid w:val="008021B4"/>
    <w:rsid w:val="00811286"/>
    <w:rsid w:val="00821A8B"/>
    <w:rsid w:val="0086746A"/>
    <w:rsid w:val="00876A69"/>
    <w:rsid w:val="00880D8D"/>
    <w:rsid w:val="008A6D32"/>
    <w:rsid w:val="008C70EB"/>
    <w:rsid w:val="0090725C"/>
    <w:rsid w:val="0091084A"/>
    <w:rsid w:val="009635A3"/>
    <w:rsid w:val="00967EC2"/>
    <w:rsid w:val="00967F63"/>
    <w:rsid w:val="00973AE8"/>
    <w:rsid w:val="00984F39"/>
    <w:rsid w:val="00991871"/>
    <w:rsid w:val="009A0F6E"/>
    <w:rsid w:val="009C79DC"/>
    <w:rsid w:val="009D16B3"/>
    <w:rsid w:val="009F15C7"/>
    <w:rsid w:val="009F2978"/>
    <w:rsid w:val="00A019B8"/>
    <w:rsid w:val="00A026AA"/>
    <w:rsid w:val="00A47160"/>
    <w:rsid w:val="00A544F7"/>
    <w:rsid w:val="00A81564"/>
    <w:rsid w:val="00A81FC8"/>
    <w:rsid w:val="00A91369"/>
    <w:rsid w:val="00AC5C04"/>
    <w:rsid w:val="00AC6720"/>
    <w:rsid w:val="00AD2804"/>
    <w:rsid w:val="00B006FB"/>
    <w:rsid w:val="00B1118C"/>
    <w:rsid w:val="00B204FC"/>
    <w:rsid w:val="00B3002C"/>
    <w:rsid w:val="00B361E0"/>
    <w:rsid w:val="00B643D8"/>
    <w:rsid w:val="00B946B1"/>
    <w:rsid w:val="00BB0792"/>
    <w:rsid w:val="00BC2DC3"/>
    <w:rsid w:val="00BD7EC4"/>
    <w:rsid w:val="00C82C6B"/>
    <w:rsid w:val="00C85D03"/>
    <w:rsid w:val="00C87ED7"/>
    <w:rsid w:val="00C9554D"/>
    <w:rsid w:val="00C97426"/>
    <w:rsid w:val="00CE6061"/>
    <w:rsid w:val="00CF7C67"/>
    <w:rsid w:val="00D00774"/>
    <w:rsid w:val="00D1163F"/>
    <w:rsid w:val="00D1387E"/>
    <w:rsid w:val="00D14940"/>
    <w:rsid w:val="00D26052"/>
    <w:rsid w:val="00D31F15"/>
    <w:rsid w:val="00D45644"/>
    <w:rsid w:val="00D566E9"/>
    <w:rsid w:val="00D6039C"/>
    <w:rsid w:val="00D74A54"/>
    <w:rsid w:val="00D83FC3"/>
    <w:rsid w:val="00D92995"/>
    <w:rsid w:val="00DA25BB"/>
    <w:rsid w:val="00DC060C"/>
    <w:rsid w:val="00E2592E"/>
    <w:rsid w:val="00E35954"/>
    <w:rsid w:val="00E61E73"/>
    <w:rsid w:val="00E64BA2"/>
    <w:rsid w:val="00E82221"/>
    <w:rsid w:val="00E875DD"/>
    <w:rsid w:val="00EA750B"/>
    <w:rsid w:val="00EC2802"/>
    <w:rsid w:val="00F14261"/>
    <w:rsid w:val="00F17638"/>
    <w:rsid w:val="00F261D8"/>
    <w:rsid w:val="00F5291A"/>
    <w:rsid w:val="00F54780"/>
    <w:rsid w:val="00F566F5"/>
    <w:rsid w:val="00F74503"/>
    <w:rsid w:val="00F847C8"/>
    <w:rsid w:val="00F947B3"/>
    <w:rsid w:val="00FB360D"/>
    <w:rsid w:val="00FB41B7"/>
    <w:rsid w:val="00FD078E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rsid w:val="0090725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Contents" w:type="paragraph">
    <w:name w:val="Table Contents"/>
    <w:basedOn w:val="Normal"/>
    <w:rsid w:val="009635A3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  <w:sz w:val="24"/>
      <w:szCs w:val="24"/>
      <w:lang w:val="hr-HR"/>
    </w:rPr>
  </w:style>
  <w:style w:styleId="Tekstbalonia" w:type="paragraph">
    <w:name w:val="Balloon Text"/>
    <w:basedOn w:val="Normal"/>
    <w:semiHidden/>
    <w:rsid w:val="0099187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6C2CA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880D8D"/>
    <w:pPr>
      <w:ind w:left="720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B3002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496A2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4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2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26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2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2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rsid w:val="0090725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Contents" w:type="paragraph">
    <w:name w:val="Table Contents"/>
    <w:basedOn w:val="Normal"/>
    <w:rsid w:val="009635A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hr-HR"/>
    </w:rPr>
  </w:style>
  <w:style w:styleId="Tekstbalonia" w:type="paragraph">
    <w:name w:val="Balloon Text"/>
    <w:basedOn w:val="Normal"/>
    <w:semiHidden/>
    <w:rsid w:val="0099187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6C2CA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880D8D"/>
    <w:pPr>
      <w:ind w:left="720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B3002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496A2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4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2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26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2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2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101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Zdravko Barbarić</izvorni_sadrzaj>
    <derivirana_varijabla naziv="DomainObject.Primjedba_1">Zdravko Barbarić</derivirana_varijabla>
  </DomainObject.Primjedba>
  <DomainObject.Oznaka>
    <izvorni_sadrzaj>St-849/2014-57</izvorni_sadrzaj>
    <derivirana_varijabla naziv="DomainObject.Oznaka_1">St-849/2014-57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derivirana_varijabla>
  </DomainObject.Predmet.OstaliListFormatedWithAdressOIB>
  <DomainObject.Predmet.OstaliListNazivFormated>
    <izvorni_sadrzaj>
      <item>Stipo Guberac</item>
      <item>Marino Hrain</item>
      <item>Božidar Brkljač</item>
    </izvorni_sadrzaj>
    <derivirana_varijabla naziv="DomainObject.Predmet.OstaliListNazivFormated_1">
      <item>Stipo Guberac</item>
      <item>Marino Hrain</item>
      <item>Božidar Brkljač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</izvorni_sadrzaj>
    <derivirana_varijabla naziv="DomainObject.Predmet.OstaliListNazivFormatedOIB_1">
      <item>Stipo Guberac, OIB 97102864478</item>
      <item>Marino Hrain, OIB 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St-849/2014-57</izvorni_sadrzaj>
    <derivirana_varijabla naziv="DomainObject.PoslovniBrojDokumenta_1">St-849/2014-57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2657</properties:Characters>
  <properties:Lines>72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2015-11-03T11:50:00Z</dcterms:created>
  <dc:creator>KDS - 8</dc:creator>
  <cp:lastModifiedBy>Ana Brlek</cp:lastModifiedBy>
  <cp:lastPrinted>2015-11-19T09:12:00Z</cp:lastPrinted>
  <dcterms:modified xmlns:xsi="http://www.w3.org/2001/XMLSchema-instance" xsi:type="dcterms:W3CDTF">2015-11-19T09:12:00Z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St-849/2014-57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