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83b9" w14:paraId="fe683b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</w:t>
      </w:r>
      <w:r w:rsidR="00E96E44">
        <w:rPr>
          <w:noProof/>
          <w:lang w:eastAsia="hr-HR" w:val="hr-HR"/>
        </w:rPr>
        <w:t xml:space="preserve"> </w:t>
      </w:r>
      <w:r w:rsidR="004777B1">
        <w:rPr>
          <w:noProof/>
          <w:lang w:eastAsia="hr-HR" w:val="hr-HR"/>
        </w:rPr>
        <w:t xml:space="preserve">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E004EF">
        <w:rPr>
          <w:b/>
          <w:lang w:val="hr-HR"/>
        </w:rPr>
        <w:t>1</w:t>
      </w:r>
      <w:r w:rsidR="00662073">
        <w:rPr>
          <w:b/>
          <w:lang w:val="hr-HR"/>
        </w:rPr>
        <w:t>268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D732D">
        <w:rPr>
          <w:lang w:val="hr-HR"/>
        </w:rPr>
        <w:t xml:space="preserve">UDRUGA </w:t>
      </w:r>
      <w:r w:rsidR="00662073">
        <w:rPr>
          <w:lang w:val="hr-HR"/>
        </w:rPr>
        <w:t>"PUT RADOSTI ZA ZAŠTITU I PROMICANJE KRŠĆANSKIH VREDNOTA", Kaštel Stari, Ivana Danila 32</w:t>
      </w:r>
      <w:r w:rsidR="005859F1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5D732D">
        <w:rPr>
          <w:lang w:val="hr-HR"/>
        </w:rPr>
        <w:t>698783</w:t>
      </w:r>
      <w:r w:rsidR="00662073">
        <w:rPr>
          <w:lang w:val="hr-HR"/>
        </w:rPr>
        <w:t>80464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D732D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D732D">
        <w:rPr>
          <w:lang w:val="hr-HR"/>
        </w:rPr>
        <w:t>UDRUGA "PUT RADOSTI ZA ZAŠTITU I PROMICANJE KRŠĆANSKIH VREDNOTA", Kaštel Stari, Ivana Danila 32, OIB: 69878380464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62073">
        <w:rPr>
          <w:lang w:val="hr-HR"/>
        </w:rPr>
        <w:t>112.225,22</w:t>
      </w:r>
      <w:r w:rsidR="00CA072E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D732D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D732D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76C42"/>
    <w:rsid w:val="00094B4F"/>
    <w:rsid w:val="000A3EAE"/>
    <w:rsid w:val="00110325"/>
    <w:rsid w:val="0013134C"/>
    <w:rsid w:val="00133015"/>
    <w:rsid w:val="00160774"/>
    <w:rsid w:val="00192A2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859F1"/>
    <w:rsid w:val="005D732D"/>
    <w:rsid w:val="00642955"/>
    <w:rsid w:val="00662073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A072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004EF"/>
    <w:rsid w:val="00E14AE2"/>
    <w:rsid w:val="00E94CF5"/>
    <w:rsid w:val="00E96E44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C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4CF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4C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4C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St-1268/2015</izvorni_sadrzaj>
    <derivirana_varijabla naziv="DomainObject.Predmet.OznakaBroj_1">St-1268/2015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"PUT RADOSTI ZA ZAŠTITU I PROMICANJE KRŠĆANSKIH VREDNOTA"</izvorni_sadrzaj>
    <derivirana_varijabla naziv="DomainObject.Predmet.ProtustrankaFormated_1">  UDRUGA "PUT RADOSTI ZA ZAŠTITU I PROMICANJE KRŠĆANSKIH VREDNOTA"</derivirana_varijabla>
  </DomainObject.Predmet.ProtustrankaFormated>
  <DomainObject.Predmet.ProtustrankaFormatedOIB>
    <izvorni_sadrzaj>  UDRUGA "PUT RADOSTI ZA ZAŠTITU I PROMICANJE KRŠĆANSKIH VREDNOTA", OIB 69878380464</izvorni_sadrzaj>
    <derivirana_varijabla naziv="DomainObject.Predmet.ProtustrankaFormatedOIB_1">  UDRUGA "PUT RADOSTI ZA ZAŠTITU I PROMICANJE KRŠĆANSKIH VREDNOTA", OIB 69878380464</derivirana_varijabla>
  </DomainObject.Predmet.ProtustrankaFormatedOIB>
  <DomainObject.Predmet.ProtustrankaFormatedWithAdress>
    <izvorni_sadrzaj> UDRUGA "PUT RADOSTI ZA ZAŠTITU I PROMICANJE KRŠĆANSKIH VREDNOTA", Ivana Danila 32, 21217 Kaštel Stari</izvorni_sadrzaj>
    <derivirana_varijabla naziv="DomainObject.Predmet.ProtustrankaFormatedWithAdress_1"> UDRUGA "PUT RADOSTI ZA ZAŠTITU I PROMICANJE KRŠĆANSKIH VREDNOTA", Ivana Danila 32, 21217 Kaštel Stari</derivirana_varijabla>
  </DomainObject.Predmet.ProtustrankaFormatedWithAdress>
  <DomainObject.Predmet.ProtustrankaFormatedWithAdressOIB>
    <izvorni_sadrzaj> UDRUGA "PUT RADOSTI ZA ZAŠTITU I PROMICANJE KRŠĆANSKIH VREDNOTA", OIB 69878380464, Ivana Danila 32, 21217 Kaštel Stari</izvorni_sadrzaj>
    <derivirana_varijabla naziv="DomainObject.Predmet.ProtustrankaFormatedWithAdressOIB_1"> UDRUGA "PUT RADOSTI ZA ZAŠTITU I PROMICANJE KRŠĆANSKIH VREDNOTA", OIB 69878380464, Ivana Danila 32, 21217 Kaštel Stari</derivirana_varijabla>
  </DomainObject.Predmet.ProtustrankaFormatedWithAdressOIB>
  <DomainObject.Predmet.ProtustrankaWithAdress>
    <izvorni_sadrzaj>UDRUGA "PUT RADOSTI ZA ZAŠTITU I PROMICANJE KRŠĆANSKIH VREDNOTA" Ivana Danila 32, 21217 Kaštel Stari</izvorni_sadrzaj>
    <derivirana_varijabla naziv="DomainObject.Predmet.ProtustrankaWithAdress_1">UDRUGA "PUT RADOSTI ZA ZAŠTITU I PROMICANJE KRŠĆANSKIH VREDNOTA" Ivana Danila 32, 21217 Kaštel Stari</derivirana_varijabla>
  </DomainObject.Predmet.ProtustrankaWithAdress>
  <DomainObject.Predmet.ProtustrankaWithAdressOIB>
    <izvorni_sadrzaj>UDRUGA "PUT RADOSTI ZA ZAŠTITU I PROMICANJE KRŠĆANSKIH VREDNOTA", OIB 69878380464, Ivana Danila 32, 21217 Kaštel Stari</izvorni_sadrzaj>
    <derivirana_varijabla naziv="DomainObject.Predmet.ProtustrankaWithAdressOIB_1">UDRUGA "PUT RADOSTI ZA ZAŠTITU I PROMICANJE KRŠĆANSKIH VREDNOTA", OIB 69878380464, Ivana Danila 32, 21217 Kaštel Stari</derivirana_varijabla>
  </DomainObject.Predmet.ProtustrankaWithAdressOIB>
  <DomainObject.Predmet.ProtustrankaNazivFormated>
    <izvorni_sadrzaj>UDRUGA "PUT RADOSTI ZA ZAŠTITU I PROMICANJE KRŠĆANSKIH VREDNOTA"</izvorni_sadrzaj>
    <derivirana_varijabla naziv="DomainObject.Predmet.ProtustrankaNazivFormated_1">UDRUGA "PUT RADOSTI ZA ZAŠTITU I PROMICANJE KRŠĆANSKIH VREDNOTA"</derivirana_varijabla>
  </DomainObject.Predmet.ProtustrankaNazivFormated>
  <DomainObject.Predmet.ProtustrankaNazivFormatedOIB>
    <izvorni_sadrzaj>UDRUGA "PUT RADOSTI ZA ZAŠTITU I PROMICANJE KRŠĆANSKIH VREDNOTA", OIB 69878380464</izvorni_sadrzaj>
    <derivirana_varijabla naziv="DomainObject.Predmet.ProtustrankaNazivFormatedOIB_1">UDRUGA "PUT RADOSTI ZA ZAŠTITU I PROMICANJE KRŠĆANSKIH VREDNOTA", OIB 69878380464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112225.22</izvorni_sadrzaj>
    <derivirana_varijabla naziv="DomainObject.Predmet.TrenutnaVrijednost_1">112225.22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"PUT RADOSTI ZA ZAŠTITU I PROMICANJE KRŠĆANSKIH VREDNOTA"</item>
    </izvorni_sadrzaj>
    <derivirana_varijabla naziv="DomainObject.Predmet.ProtuStrankaListFormated_1">
      <item>UDRUGA "PUT RADOSTI ZA ZAŠTITU I PROMICANJE KRŠĆANSKIH VREDNOTA"</item>
    </derivirana_varijabla>
  </DomainObject.Predmet.ProtuStrankaListFormated>
  <DomainObject.Predmet.ProtuStrankaListFormatedOIB>
    <izvorni_sadrzaj>
      <item>UDRUGA "PUT RADOSTI ZA ZAŠTITU I PROMICANJE KRŠĆANSKIH VREDNOTA", OIB 69878380464</item>
    </izvorni_sadrzaj>
    <derivirana_varijabla naziv="DomainObject.Predmet.ProtuStrankaListFormatedOIB_1">
      <item>UDRUGA "PUT RADOSTI ZA ZAŠTITU I PROMICANJE KRŠĆANSKIH VREDNOTA", OIB 69878380464</item>
    </derivirana_varijabla>
  </DomainObject.Predmet.ProtuStrankaListFormatedOIB>
  <DomainObject.Predmet.ProtuStrankaListFormatedWithAdress>
    <izvorni_sadrzaj>
      <item>UDRUGA "PUT RADOSTI ZA ZAŠTITU I PROMICANJE KRŠĆANSKIH VREDNOTA", Ivana Danila 32, 21217 Kaštel Stari</item>
    </izvorni_sadrzaj>
    <derivirana_varijabla naziv="DomainObject.Predmet.ProtuStrankaListFormatedWithAdress_1">
      <item>UDRUGA "PUT RADOSTI ZA ZAŠTITU I PROMICANJE KRŠĆANSKIH VREDNOTA", Ivana Danila 32, 21217 Kaštel Stari</item>
    </derivirana_varijabla>
  </DomainObject.Predmet.ProtuStrankaListFormatedWithAdress>
  <DomainObject.Predmet.ProtuStrankaListFormatedWithAdressOIB>
    <izvorni_sadrzaj>
      <item>UDRUGA "PUT RADOSTI ZA ZAŠTITU I PROMICANJE KRŠĆANSKIH VREDNOTA", OIB 69878380464, Ivana Danila 32, 21217 Kaštel Stari</item>
    </izvorni_sadrzaj>
    <derivirana_varijabla naziv="DomainObject.Predmet.ProtuStrankaListFormatedWithAdressOIB_1">
      <item>UDRUGA "PUT RADOSTI ZA ZAŠTITU I PROMICANJE KRŠĆANSKIH VREDNOTA", OIB 69878380464, Ivana Danila 32, 21217 Kaštel Stari</item>
    </derivirana_varijabla>
  </DomainObject.Predmet.ProtuStrankaListFormatedWithAdressOIB>
  <DomainObject.Predmet.ProtuStrankaListNazivFormated>
    <izvorni_sadrzaj>
      <item>UDRUGA "PUT RADOSTI ZA ZAŠTITU I PROMICANJE KRŠĆANSKIH VREDNOTA"</item>
    </izvorni_sadrzaj>
    <derivirana_varijabla naziv="DomainObject.Predmet.ProtuStrankaListNazivFormated_1">
      <item>UDRUGA "PUT RADOSTI ZA ZAŠTITU I PROMICANJE KRŠĆANSKIH VREDNOTA"</item>
    </derivirana_varijabla>
  </DomainObject.Predmet.ProtuStrankaListNazivFormated>
  <DomainObject.Predmet.ProtuStrankaListNazivFormatedOIB>
    <izvorni_sadrzaj>
      <item>UDRUGA "PUT RADOSTI ZA ZAŠTITU I PROMICANJE KRŠĆANSKIH VREDNOTA", OIB 69878380464</item>
    </izvorni_sadrzaj>
    <derivirana_varijabla naziv="DomainObject.Predmet.ProtuStrankaListNazivFormatedOIB_1">
      <item>UDRUGA "PUT RADOSTI ZA ZAŠTITU I PROMICANJE KRŠĆANSKIH VREDNOTA", OIB 69878380464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"PUT RADOSTI ZA ZAŠTITU I PROMICANJE KRŠĆANSKIH VREDNOTA"</izvorni_sadrzaj>
    <derivirana_varijabla naziv="DomainObject.Predmet.ProtustrankaIDrugi_1">UDRUGA "PUT RADOSTI ZA ZAŠTITU I PROMICANJE KRŠĆANSKIH VREDNOTA"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"PUT RADOSTI ZA ZAŠTITU I PROMICANJE KRŠĆANSKIH VREDNOTA", OIB 69878380464, Ivana Danila 32, 21217 Kaštel Stari</izvorni_sadrzaj>
    <derivirana_varijabla naziv="DomainObject.Predmet.ProtustrankaIDrugiAdressOIB_1">UDRUGA "PUT RADOSTI ZA ZAŠTITU I PROMICANJE KRŠĆANSKIH VREDNOTA", OIB 69878380464, Ivana Danila 32,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"PUT RADOSTI ZA ZAŠTITU I PROMICANJE KRŠĆANSKIH VREDNOTA"</item>
      <item>FINANCIJSKA AGENCIJA RC SPLIT</item>
    </izvorni_sadrzaj>
    <derivirana_varijabla naziv="DomainObject.Predmet.SudioniciListNaziv_1">
      <item>UDRUGA "PUT RADOSTI ZA ZAŠTITU I PROMICANJE KRŠĆANSKIH VREDNOTA"</item>
      <item>FINANCIJSKA AGENCIJA RC SPLIT</item>
    </derivirana_varijabla>
  </DomainObject.Predmet.SudioniciListNaziv>
  <DomainObject.Predmet.SudioniciListAdressOIB>
    <izvorni_sadrzaj>
      <item>UDRUGA "PUT RADOSTI ZA ZAŠTITU I PROMICANJE KRŠĆANSKIH VREDNOTA", OIB 69878380464, Ivana Danila 32,21217 Kaštel Stari</item>
      <item>FINANCIJSKA AGENCIJA RC SPLIT, OIB 85821130368, Mažuranićevo šetalište 24b,21000 Split</item>
    </izvorni_sadrzaj>
    <derivirana_varijabla naziv="DomainObject.Predmet.SudioniciListAdressOIB_1">
      <item>UDRUGA "PUT RADOSTI ZA ZAŠTITU I PROMICANJE KRŠĆANSKIH VREDNOTA", OIB 69878380464, Ivana Danila 32,21217 Kaštel Stari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69878380464</item>
      <item>, OIB 85821130368</item>
    </izvorni_sadrzaj>
    <derivirana_varijabla naziv="DomainObject.Predmet.SudioniciListNazivOIB_1">
      <item>, OIB 69878380464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B69A7-838F-4349-8895-A877BF5D1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1827</properties:Characters>
  <properties:Lines>51</properties:Lines>
  <properties:Paragraphs>16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2016-03-14T08:43:00Z</cp:lastPrinted>
  <dcterms:modified xmlns:xsi="http://www.w3.org/2001/XMLSchema-instance" xsi:type="dcterms:W3CDTF">2016-03-14T08:43:00Z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