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3d9c3f" w14:paraId="43d9c3f" w:rsidRDefault="0027753F" w:rsidP="00524C4A" w:rsidR="00D4027A" w:rsidRPr="00D4141B">
      <w:pPr>
        <w:ind w:firstLine="708"/>
        <w15:collapsed w:val="false"/>
        <w:rPr>
          <w:b/>
          <w:lang w:val="hr-HR"/>
        </w:rPr>
      </w:pPr>
      <w:bookmarkStart w:name="_GoBack" w:id="0"/>
      <w:bookmarkEnd w:id="0"/>
      <w:r>
        <w:rPr>
          <w:noProof/>
          <w:lang w:eastAsia="hr-HR" w:val="hr-HR"/>
        </w:rPr>
        <w:drawing>
          <wp:inline distR="0" distL="0" distB="0" distT="0">
            <wp:extent cy="771525" cx="581025"/>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1025"/>
                    </a:xfrm>
                    <a:prstGeom prst="rect">
                      <a:avLst/>
                    </a:prstGeom>
                    <a:noFill/>
                    <a:ln>
                      <a:noFill/>
                    </a:ln>
                  </pic:spPr>
                </pic:pic>
              </a:graphicData>
            </a:graphic>
          </wp:inline>
        </w:drawing>
      </w:r>
      <w:r w:rsidR="0075795E">
        <w:rPr>
          <w:noProof/>
          <w:lang w:eastAsia="hr-HR" w:val="hr-HR"/>
        </w:rPr>
        <w:tab/>
      </w:r>
      <w:r w:rsidR="0075795E">
        <w:rPr>
          <w:noProof/>
          <w:lang w:eastAsia="hr-HR" w:val="hr-HR"/>
        </w:rPr>
        <w:tab/>
      </w:r>
      <w:r w:rsidR="0075795E">
        <w:rPr>
          <w:noProof/>
          <w:lang w:eastAsia="hr-HR" w:val="hr-HR"/>
        </w:rPr>
        <w:tab/>
      </w:r>
      <w:r w:rsidR="0075795E">
        <w:rPr>
          <w:noProof/>
          <w:lang w:eastAsia="hr-HR" w:val="hr-HR"/>
        </w:rPr>
        <w:tab/>
      </w:r>
      <w:r w:rsidR="0075795E">
        <w:rPr>
          <w:noProof/>
          <w:lang w:eastAsia="hr-HR" w:val="hr-HR"/>
        </w:rPr>
        <w:tab/>
      </w:r>
      <w:r w:rsidR="0075795E">
        <w:rPr>
          <w:noProof/>
          <w:lang w:eastAsia="hr-HR" w:val="hr-HR"/>
        </w:rPr>
        <w:tab/>
      </w:r>
      <w:r w:rsidR="0075795E">
        <w:rPr>
          <w:noProof/>
          <w:lang w:eastAsia="hr-HR" w:val="hr-HR"/>
        </w:rPr>
        <w:tab/>
        <w:t xml:space="preserve">   </w:t>
      </w:r>
      <w:r w:rsidR="00222CAC" w:rsidRPr="00D4141B">
        <w:rPr>
          <w:b/>
          <w:lang w:val="hr-HR"/>
        </w:rPr>
        <w:t>Posl. br.</w:t>
      </w:r>
      <w:r w:rsidR="00D4027A" w:rsidRPr="00D4141B">
        <w:rPr>
          <w:b/>
          <w:lang w:val="hr-HR"/>
        </w:rPr>
        <w:t xml:space="preserve"> 12. St-</w:t>
      </w:r>
      <w:r w:rsidR="007F17A8">
        <w:rPr>
          <w:b/>
          <w:lang w:val="hr-HR"/>
        </w:rPr>
        <w:t>113</w:t>
      </w:r>
      <w:r w:rsidR="007F17A8" w:rsidRPr="0090263D">
        <w:rPr>
          <w:b/>
          <w:lang w:val="hr-HR"/>
        </w:rPr>
        <w:t>/2013</w:t>
      </w:r>
    </w:p>
    <w:p w:rsidRDefault="00061AAF" w:rsidP="00B46B1F" w:rsidR="00061AAF" w:rsidRPr="00524C4A">
      <w:pPr>
        <w:rPr>
          <w:sz w:val="8"/>
          <w:szCs w:val="8"/>
          <w:lang w:eastAsia="hr-HR" w:val="hr-HR"/>
        </w:rPr>
      </w:pPr>
    </w:p>
    <w:p w:rsidRDefault="00D4027A" w:rsidP="00D4027A" w:rsidR="00D4027A" w:rsidRPr="00D4141B">
      <w:pPr>
        <w:pStyle w:val="Naslov1"/>
        <w:jc w:val="both"/>
      </w:pPr>
      <w:r w:rsidRPr="00D4141B">
        <w:t>REPUBLIKA HRVATSKA</w:t>
      </w:r>
    </w:p>
    <w:p w:rsidRDefault="00D4027A" w:rsidP="00D4027A" w:rsidR="00D4027A" w:rsidRPr="00D4141B">
      <w:pPr>
        <w:jc w:val="both"/>
        <w:rPr>
          <w:lang w:val="hr-HR"/>
        </w:rPr>
      </w:pPr>
      <w:r w:rsidRPr="00D4141B">
        <w:rPr>
          <w:b/>
          <w:lang w:val="hr-HR"/>
        </w:rPr>
        <w:t xml:space="preserve">TRGOVAČKI SUD U SPLITU </w:t>
      </w:r>
      <w:r w:rsidRPr="00D4141B">
        <w:rPr>
          <w:lang w:val="hr-HR"/>
        </w:rPr>
        <w:t xml:space="preserve">            </w:t>
      </w:r>
      <w:r w:rsidRPr="00D4141B">
        <w:rPr>
          <w:lang w:val="hr-HR"/>
        </w:rPr>
        <w:tab/>
      </w:r>
      <w:r w:rsidRPr="00D4141B">
        <w:rPr>
          <w:lang w:val="hr-HR"/>
        </w:rPr>
        <w:tab/>
      </w:r>
      <w:r w:rsidRPr="00D4141B">
        <w:rPr>
          <w:lang w:val="hr-HR"/>
        </w:rPr>
        <w:tab/>
        <w:t xml:space="preserve">      </w:t>
      </w:r>
    </w:p>
    <w:p w:rsidRDefault="009A7AD1" w:rsidP="00D4027A" w:rsidR="00D4027A" w:rsidRPr="00D4141B">
      <w:pPr>
        <w:rPr>
          <w:b/>
          <w:lang w:val="hr-HR"/>
        </w:rPr>
      </w:pPr>
      <w:r w:rsidRPr="00D4141B">
        <w:rPr>
          <w:b/>
          <w:lang w:val="hr-HR"/>
        </w:rPr>
        <w:t>Split, Sukoišanska br. 6</w:t>
      </w:r>
    </w:p>
    <w:p w:rsidRDefault="00C11994" w:rsidP="00D4027A" w:rsidR="00C11994" w:rsidRPr="00D4141B">
      <w:pPr>
        <w:rPr>
          <w:lang w:val="hr-HR"/>
        </w:rPr>
      </w:pPr>
    </w:p>
    <w:p w:rsidRDefault="00824ADC" w:rsidP="00D4027A" w:rsidR="00824ADC" w:rsidRPr="00D4141B">
      <w:pPr>
        <w:pStyle w:val="Naslov2"/>
        <w:rPr>
          <w:b/>
          <w:bCs/>
          <w:szCs w:val="24"/>
        </w:rPr>
      </w:pPr>
      <w:r w:rsidRPr="00D4141B">
        <w:rPr>
          <w:b/>
          <w:bCs/>
          <w:szCs w:val="24"/>
        </w:rPr>
        <w:t>R E P U B L I K A   H R V A T S K A</w:t>
      </w:r>
    </w:p>
    <w:p w:rsidRDefault="00824ADC" w:rsidP="00D4027A" w:rsidR="00824ADC" w:rsidRPr="00D4141B">
      <w:pPr>
        <w:pStyle w:val="Naslov2"/>
        <w:rPr>
          <w:b/>
          <w:bCs/>
          <w:szCs w:val="24"/>
        </w:rPr>
      </w:pPr>
    </w:p>
    <w:p w:rsidRDefault="00B556BD" w:rsidP="00D4027A" w:rsidR="00D4027A" w:rsidRPr="00D4141B">
      <w:pPr>
        <w:pStyle w:val="Naslov2"/>
        <w:rPr>
          <w:b/>
          <w:bCs/>
          <w:szCs w:val="24"/>
        </w:rPr>
      </w:pPr>
      <w:r w:rsidRPr="00D4141B">
        <w:rPr>
          <w:b/>
          <w:bCs/>
          <w:szCs w:val="24"/>
        </w:rPr>
        <w:t xml:space="preserve">R J E Š E NJ E </w:t>
      </w:r>
    </w:p>
    <w:p w:rsidRDefault="00D4027A" w:rsidP="00D4027A" w:rsidR="00D4027A" w:rsidRPr="00D4141B">
      <w:pPr>
        <w:rPr>
          <w:lang w:val="hr-HR"/>
        </w:rPr>
      </w:pPr>
    </w:p>
    <w:p w:rsidRDefault="00B556BD" w:rsidP="00207630" w:rsidR="00207630" w:rsidRPr="00D4141B">
      <w:pPr>
        <w:pStyle w:val="Tijeloteksta"/>
        <w:rPr>
          <w:szCs w:val="24"/>
          <w:lang w:val="hr-HR"/>
        </w:rPr>
      </w:pPr>
      <w:r w:rsidRPr="00D4141B">
        <w:rPr>
          <w:szCs w:val="24"/>
          <w:lang w:val="hr-HR"/>
        </w:rPr>
        <w:tab/>
      </w:r>
      <w:r w:rsidR="009F4A63" w:rsidRPr="00D4141B">
        <w:rPr>
          <w:szCs w:val="24"/>
          <w:lang w:val="hr-HR"/>
        </w:rPr>
        <w:t>Tr</w:t>
      </w:r>
      <w:r w:rsidR="00B6349C">
        <w:rPr>
          <w:szCs w:val="24"/>
          <w:lang w:val="hr-HR"/>
        </w:rPr>
        <w:t>govački sud u Splitu, po sucu t</w:t>
      </w:r>
      <w:r w:rsidR="009F4A63" w:rsidRPr="00D4141B">
        <w:rPr>
          <w:szCs w:val="24"/>
          <w:lang w:val="hr-HR"/>
        </w:rPr>
        <w:t xml:space="preserve">og suda Pašku Bačiću, kao stečajnom sucu, u </w:t>
      </w:r>
      <w:r w:rsidR="007F17A8" w:rsidRPr="0090263D">
        <w:rPr>
          <w:szCs w:val="24"/>
          <w:lang w:val="hr-HR"/>
        </w:rPr>
        <w:t xml:space="preserve">stečajnom </w:t>
      </w:r>
      <w:r w:rsidR="007F17A8">
        <w:rPr>
          <w:szCs w:val="24"/>
          <w:lang w:val="hr-HR"/>
        </w:rPr>
        <w:t>postupku</w:t>
      </w:r>
      <w:r w:rsidR="007F17A8" w:rsidRPr="0090263D">
        <w:rPr>
          <w:szCs w:val="24"/>
          <w:lang w:val="hr-HR"/>
        </w:rPr>
        <w:t xml:space="preserve"> povodom prijedloga predlagatelja FINANCIJSKE AGENCIJE, Regionalni centar Split, Mažuranićevo šetalište 24b, </w:t>
      </w:r>
      <w:r w:rsidR="007F17A8" w:rsidRPr="0090263D">
        <w:rPr>
          <w:szCs w:val="24"/>
        </w:rPr>
        <w:t>OIB: 85821130368</w:t>
      </w:r>
      <w:r w:rsidR="007F17A8" w:rsidRPr="0090263D">
        <w:rPr>
          <w:szCs w:val="24"/>
          <w:lang w:val="hr-HR"/>
        </w:rPr>
        <w:t xml:space="preserve">, za otvaranje stečajnog postupka nad dužnikom </w:t>
      </w:r>
      <w:r w:rsidR="007F17A8">
        <w:rPr>
          <w:szCs w:val="24"/>
        </w:rPr>
        <w:t>IVANIŠEVIĆ GRADNJA</w:t>
      </w:r>
      <w:r w:rsidR="007F17A8" w:rsidRPr="0090263D">
        <w:rPr>
          <w:szCs w:val="24"/>
        </w:rPr>
        <w:t xml:space="preserve"> d.o.o. Split, </w:t>
      </w:r>
      <w:r w:rsidR="007F17A8">
        <w:rPr>
          <w:szCs w:val="24"/>
        </w:rPr>
        <w:t>Kila 37</w:t>
      </w:r>
      <w:r w:rsidR="007F17A8" w:rsidRPr="0090263D">
        <w:rPr>
          <w:szCs w:val="24"/>
        </w:rPr>
        <w:t>, OIB:</w:t>
      </w:r>
      <w:r w:rsidR="007F17A8">
        <w:rPr>
          <w:szCs w:val="24"/>
        </w:rPr>
        <w:t xml:space="preserve"> 88754036728</w:t>
      </w:r>
      <w:r w:rsidR="00101792" w:rsidRPr="00D4141B">
        <w:rPr>
          <w:szCs w:val="24"/>
          <w:lang w:val="hr-HR"/>
        </w:rPr>
        <w:t xml:space="preserve">, </w:t>
      </w:r>
      <w:r w:rsidR="0022094C" w:rsidRPr="00D4141B">
        <w:rPr>
          <w:szCs w:val="24"/>
          <w:lang w:val="hr-HR"/>
        </w:rPr>
        <w:t>dana</w:t>
      </w:r>
      <w:r w:rsidR="00541DDB" w:rsidRPr="00D4141B">
        <w:rPr>
          <w:szCs w:val="24"/>
          <w:lang w:val="hr-HR"/>
        </w:rPr>
        <w:t xml:space="preserve"> </w:t>
      </w:r>
      <w:r w:rsidR="007F17A8">
        <w:rPr>
          <w:szCs w:val="24"/>
          <w:lang w:val="hr-HR"/>
        </w:rPr>
        <w:t>21</w:t>
      </w:r>
      <w:r w:rsidR="00D846E2">
        <w:rPr>
          <w:szCs w:val="24"/>
          <w:lang w:val="hr-HR"/>
        </w:rPr>
        <w:t xml:space="preserve">. </w:t>
      </w:r>
      <w:r w:rsidR="007F17A8">
        <w:rPr>
          <w:szCs w:val="24"/>
          <w:lang w:val="hr-HR"/>
        </w:rPr>
        <w:t>srpnja</w:t>
      </w:r>
      <w:r w:rsidR="00541DDB" w:rsidRPr="00D4141B">
        <w:rPr>
          <w:szCs w:val="24"/>
          <w:lang w:val="hr-HR"/>
        </w:rPr>
        <w:t xml:space="preserve"> 201</w:t>
      </w:r>
      <w:r w:rsidR="0075795E">
        <w:rPr>
          <w:szCs w:val="24"/>
          <w:lang w:val="hr-HR"/>
        </w:rPr>
        <w:t>6</w:t>
      </w:r>
      <w:r w:rsidR="0071249E" w:rsidRPr="00D4141B">
        <w:rPr>
          <w:szCs w:val="24"/>
          <w:lang w:val="hr-HR"/>
        </w:rPr>
        <w:t>. godine</w:t>
      </w:r>
    </w:p>
    <w:p w:rsidRDefault="00CB613F" w:rsidP="008A1AC7" w:rsidR="00CB613F">
      <w:pPr>
        <w:pStyle w:val="Tijeloteksta"/>
        <w:rPr>
          <w:szCs w:val="24"/>
          <w:lang w:val="hr-HR"/>
        </w:rPr>
      </w:pPr>
    </w:p>
    <w:p w:rsidRDefault="00D4141B" w:rsidP="008A1AC7" w:rsidR="00D4141B" w:rsidRPr="0075795E">
      <w:pPr>
        <w:pStyle w:val="Tijeloteksta"/>
        <w:rPr>
          <w:sz w:val="20"/>
          <w:lang w:val="hr-HR"/>
        </w:rPr>
      </w:pPr>
    </w:p>
    <w:p w:rsidRDefault="00B556BD" w:rsidP="0075795E" w:rsidR="00D4027A" w:rsidRPr="00D4141B">
      <w:pPr>
        <w:jc w:val="center"/>
        <w:rPr>
          <w:lang w:val="hr-HR"/>
        </w:rPr>
      </w:pPr>
      <w:r w:rsidRPr="00D4141B">
        <w:rPr>
          <w:lang w:val="hr-HR"/>
        </w:rPr>
        <w:t xml:space="preserve">r i j e š i o   </w:t>
      </w:r>
      <w:r w:rsidR="00D4027A" w:rsidRPr="00D4141B">
        <w:rPr>
          <w:lang w:val="hr-HR"/>
        </w:rPr>
        <w:t xml:space="preserve">j </w:t>
      </w:r>
      <w:r w:rsidR="00824ADC" w:rsidRPr="00D4141B">
        <w:rPr>
          <w:lang w:val="hr-HR"/>
        </w:rPr>
        <w:t>e</w:t>
      </w:r>
    </w:p>
    <w:p w:rsidRDefault="00D4027A" w:rsidP="00D4027A" w:rsidR="00D4027A" w:rsidRPr="00D4141B">
      <w:pPr>
        <w:jc w:val="both"/>
        <w:rPr>
          <w:lang w:val="hr-HR"/>
        </w:rPr>
      </w:pPr>
    </w:p>
    <w:p w:rsidRDefault="00EE03C6" w:rsidP="0033674C" w:rsidR="0033674C" w:rsidRPr="00D4141B">
      <w:pPr>
        <w:pStyle w:val="Naslov3"/>
        <w:ind w:firstLine="12" w:left="708"/>
        <w:rPr>
          <w:b w:val="false"/>
          <w:szCs w:val="24"/>
        </w:rPr>
      </w:pPr>
      <w:r w:rsidRPr="00D4141B">
        <w:rPr>
          <w:b w:val="false"/>
          <w:szCs w:val="24"/>
        </w:rPr>
        <w:t>I.</w:t>
      </w:r>
      <w:r w:rsidRPr="00D4141B">
        <w:rPr>
          <w:szCs w:val="24"/>
        </w:rPr>
        <w:t xml:space="preserve"> </w:t>
      </w:r>
      <w:r w:rsidR="0033674C" w:rsidRPr="00D4141B">
        <w:rPr>
          <w:b w:val="false"/>
          <w:szCs w:val="24"/>
        </w:rPr>
        <w:t>Otvara se stečajni postupak nad dužnikom</w:t>
      </w:r>
      <w:r w:rsidR="00EF6C92" w:rsidRPr="00D4141B">
        <w:rPr>
          <w:b w:val="false"/>
          <w:szCs w:val="24"/>
        </w:rPr>
        <w:t xml:space="preserve"> </w:t>
      </w:r>
      <w:r w:rsidR="007F17A8" w:rsidRPr="007F17A8">
        <w:rPr>
          <w:b w:val="false"/>
          <w:szCs w:val="24"/>
        </w:rPr>
        <w:t>IVANIŠEVIĆ GRADNJA d.o.o. Split, Kila 37, OIB: 88754036728</w:t>
      </w:r>
      <w:r w:rsidR="0022094C" w:rsidRPr="007F17A8">
        <w:rPr>
          <w:b w:val="false"/>
          <w:szCs w:val="24"/>
        </w:rPr>
        <w:t>,</w:t>
      </w:r>
      <w:r w:rsidR="0022094C" w:rsidRPr="00D4141B">
        <w:rPr>
          <w:b w:val="false"/>
          <w:szCs w:val="24"/>
        </w:rPr>
        <w:t xml:space="preserve"> MBS: 060</w:t>
      </w:r>
      <w:r w:rsidR="007F17A8">
        <w:rPr>
          <w:b w:val="false"/>
          <w:szCs w:val="24"/>
        </w:rPr>
        <w:t>146410</w:t>
      </w:r>
      <w:r w:rsidR="0033674C" w:rsidRPr="00D4141B">
        <w:rPr>
          <w:b w:val="false"/>
          <w:szCs w:val="24"/>
        </w:rPr>
        <w:t>.</w:t>
      </w:r>
    </w:p>
    <w:p w:rsidRDefault="0033674C" w:rsidP="0033674C" w:rsidR="0033674C" w:rsidRPr="00D4141B">
      <w:pPr>
        <w:rPr>
          <w:lang w:val="hr-HR"/>
        </w:rPr>
      </w:pPr>
    </w:p>
    <w:p w:rsidRDefault="0033674C" w:rsidP="00AB1B0B" w:rsidR="004A65BB" w:rsidRPr="00A927FD">
      <w:pPr>
        <w:ind w:left="708"/>
        <w:jc w:val="both"/>
        <w:rPr>
          <w:lang w:val="hr-HR"/>
        </w:rPr>
      </w:pPr>
      <w:r w:rsidRPr="00D4141B">
        <w:rPr>
          <w:lang w:val="hr-HR"/>
        </w:rPr>
        <w:t>I</w:t>
      </w:r>
      <w:r w:rsidR="00EE03C6" w:rsidRPr="00D4141B">
        <w:rPr>
          <w:lang w:val="hr-HR"/>
        </w:rPr>
        <w:t>I</w:t>
      </w:r>
      <w:r w:rsidRPr="00D4141B">
        <w:rPr>
          <w:lang w:val="hr-HR"/>
        </w:rPr>
        <w:t>.</w:t>
      </w:r>
      <w:r w:rsidR="00205803" w:rsidRPr="00D4141B">
        <w:rPr>
          <w:b/>
          <w:lang w:val="hr-HR"/>
        </w:rPr>
        <w:t xml:space="preserve"> </w:t>
      </w:r>
      <w:r w:rsidRPr="00D4141B">
        <w:rPr>
          <w:lang w:val="hr-HR"/>
        </w:rPr>
        <w:t>Za stečajnog upravitelja imenuje se</w:t>
      </w:r>
      <w:r w:rsidR="00D846E2">
        <w:t xml:space="preserve"> </w:t>
      </w:r>
      <w:r w:rsidR="00A927FD" w:rsidRPr="00A927FD">
        <w:rPr>
          <w:lang w:val="hr-HR"/>
        </w:rPr>
        <w:t>Srđana Morpurgo, dipl. pravnik iz Splita, Trg Mihovila Pavlinovića 2</w:t>
      </w:r>
      <w:r w:rsidR="00001B63">
        <w:rPr>
          <w:lang w:val="hr-HR"/>
        </w:rPr>
        <w:t>,</w:t>
      </w:r>
      <w:r w:rsidR="00001B63" w:rsidRPr="00001B63">
        <w:rPr>
          <w:lang w:val="hr-HR"/>
        </w:rPr>
        <w:t xml:space="preserve"> </w:t>
      </w:r>
      <w:r w:rsidR="00001B63">
        <w:rPr>
          <w:lang w:val="hr-HR"/>
        </w:rPr>
        <w:t>OIB:53284085908</w:t>
      </w:r>
      <w:r w:rsidR="00A927FD">
        <w:rPr>
          <w:lang w:val="hr-HR"/>
        </w:rPr>
        <w:t>.</w:t>
      </w:r>
    </w:p>
    <w:p w:rsidRDefault="000A0F2C" w:rsidP="00AB1B0B" w:rsidR="000A0F2C" w:rsidRPr="00D4141B">
      <w:pPr>
        <w:ind w:left="708"/>
        <w:jc w:val="both"/>
        <w:rPr>
          <w:lang w:val="hr-HR"/>
        </w:rPr>
      </w:pPr>
    </w:p>
    <w:p w:rsidRDefault="00EE03C6" w:rsidP="0033674C" w:rsidR="0033674C" w:rsidRPr="00D4141B">
      <w:pPr>
        <w:ind w:firstLine="12" w:left="708"/>
        <w:jc w:val="both"/>
        <w:rPr>
          <w:lang w:val="hr-HR"/>
        </w:rPr>
      </w:pPr>
      <w:r w:rsidRPr="00D4141B">
        <w:rPr>
          <w:lang w:val="hr-HR"/>
        </w:rPr>
        <w:t>I</w:t>
      </w:r>
      <w:r w:rsidR="00824ADC" w:rsidRPr="00D4141B">
        <w:rPr>
          <w:lang w:val="hr-HR"/>
        </w:rPr>
        <w:t>II</w:t>
      </w:r>
      <w:r w:rsidR="0033674C" w:rsidRPr="00D4141B">
        <w:rPr>
          <w:lang w:val="hr-HR"/>
        </w:rPr>
        <w:t>.</w:t>
      </w:r>
      <w:r w:rsidR="0033674C" w:rsidRPr="00D4141B">
        <w:rPr>
          <w:b/>
          <w:lang w:val="hr-HR"/>
        </w:rPr>
        <w:t xml:space="preserve"> </w:t>
      </w:r>
      <w:r w:rsidR="0033674C" w:rsidRPr="00D4141B">
        <w:rPr>
          <w:lang w:val="hr-HR"/>
        </w:rPr>
        <w:t xml:space="preserve">Stečajni postupak je otvoren dana </w:t>
      </w:r>
      <w:r w:rsidR="007F17A8">
        <w:rPr>
          <w:lang w:val="hr-HR"/>
        </w:rPr>
        <w:t>21. srpnja</w:t>
      </w:r>
      <w:r w:rsidR="0075795E">
        <w:rPr>
          <w:lang w:val="hr-HR"/>
        </w:rPr>
        <w:t xml:space="preserve"> </w:t>
      </w:r>
      <w:r w:rsidR="0033674C" w:rsidRPr="00D4141B">
        <w:rPr>
          <w:lang w:val="hr-HR"/>
        </w:rPr>
        <w:t>201</w:t>
      </w:r>
      <w:r w:rsidR="0075795E">
        <w:rPr>
          <w:lang w:val="hr-HR"/>
        </w:rPr>
        <w:t>6</w:t>
      </w:r>
      <w:r w:rsidR="00E54B9B" w:rsidRPr="00D4141B">
        <w:rPr>
          <w:lang w:val="hr-HR"/>
        </w:rPr>
        <w:t xml:space="preserve">. godine u </w:t>
      </w:r>
      <w:r w:rsidR="00894193" w:rsidRPr="00D4141B">
        <w:rPr>
          <w:lang w:val="hr-HR"/>
        </w:rPr>
        <w:t>1</w:t>
      </w:r>
      <w:r w:rsidR="00A927FD">
        <w:rPr>
          <w:lang w:val="hr-HR"/>
        </w:rPr>
        <w:t>2</w:t>
      </w:r>
      <w:r w:rsidR="00894193" w:rsidRPr="00D4141B">
        <w:rPr>
          <w:lang w:val="hr-HR"/>
        </w:rPr>
        <w:t>,0</w:t>
      </w:r>
      <w:r w:rsidR="00147C3D" w:rsidRPr="00D4141B">
        <w:rPr>
          <w:lang w:val="hr-HR"/>
        </w:rPr>
        <w:t>0</w:t>
      </w:r>
      <w:r w:rsidR="0033674C" w:rsidRPr="00D4141B">
        <w:rPr>
          <w:lang w:val="hr-HR"/>
        </w:rPr>
        <w:t xml:space="preserve"> sati kada je ovo rješenje </w:t>
      </w:r>
      <w:r w:rsidR="006C6D31">
        <w:rPr>
          <w:lang w:val="hr-HR"/>
        </w:rPr>
        <w:t xml:space="preserve">o otvaranju stečajnog postupka </w:t>
      </w:r>
      <w:r w:rsidR="00B6349C">
        <w:rPr>
          <w:lang w:val="hr-HR"/>
        </w:rPr>
        <w:t xml:space="preserve">objavljeno </w:t>
      </w:r>
      <w:r w:rsidR="0033674C" w:rsidRPr="00D4141B">
        <w:rPr>
          <w:lang w:val="hr-HR"/>
        </w:rPr>
        <w:t>na</w:t>
      </w:r>
      <w:r w:rsidR="0075795E">
        <w:rPr>
          <w:lang w:val="hr-HR"/>
        </w:rPr>
        <w:t xml:space="preserve"> mrežnoj stranici</w:t>
      </w:r>
      <w:r w:rsidR="0033674C" w:rsidRPr="00D4141B">
        <w:rPr>
          <w:lang w:val="hr-HR"/>
        </w:rPr>
        <w:t xml:space="preserve"> </w:t>
      </w:r>
      <w:r w:rsidR="00402FEB">
        <w:rPr>
          <w:lang w:val="hr-HR"/>
        </w:rPr>
        <w:t>e-</w:t>
      </w:r>
      <w:r w:rsidR="00131B88">
        <w:rPr>
          <w:lang w:val="hr-HR"/>
        </w:rPr>
        <w:t xml:space="preserve">Oglasna </w:t>
      </w:r>
      <w:r w:rsidR="0075795E">
        <w:rPr>
          <w:lang w:val="hr-HR"/>
        </w:rPr>
        <w:t>ploča sudova</w:t>
      </w:r>
      <w:r w:rsidR="0033674C" w:rsidRPr="00D4141B">
        <w:rPr>
          <w:lang w:val="hr-HR"/>
        </w:rPr>
        <w:t xml:space="preserve">. </w:t>
      </w:r>
    </w:p>
    <w:p w:rsidRDefault="0033674C" w:rsidP="0033674C" w:rsidR="0033674C" w:rsidRPr="00D4141B">
      <w:pPr>
        <w:jc w:val="both"/>
        <w:rPr>
          <w:lang w:val="hr-HR"/>
        </w:rPr>
      </w:pPr>
    </w:p>
    <w:p w:rsidRDefault="00824ADC" w:rsidP="00CE0429" w:rsidR="0033674C" w:rsidRPr="00D4141B">
      <w:pPr>
        <w:ind w:firstLine="12" w:left="708"/>
        <w:jc w:val="both"/>
        <w:rPr>
          <w:lang w:val="hr-HR"/>
        </w:rPr>
      </w:pPr>
      <w:r w:rsidRPr="00D4141B">
        <w:rPr>
          <w:lang w:val="hr-HR"/>
        </w:rPr>
        <w:t>I</w:t>
      </w:r>
      <w:r w:rsidR="0033674C" w:rsidRPr="00D4141B">
        <w:rPr>
          <w:lang w:val="hr-HR"/>
        </w:rPr>
        <w:t xml:space="preserve">V. Pozivaju se vjerovnici viših isplatnih redova </w:t>
      </w:r>
      <w:r w:rsidR="008E396C">
        <w:rPr>
          <w:lang w:val="hr-HR"/>
        </w:rPr>
        <w:t xml:space="preserve">da </w:t>
      </w:r>
      <w:r w:rsidR="0033674C" w:rsidRPr="00D4141B">
        <w:rPr>
          <w:lang w:val="hr-HR"/>
        </w:rPr>
        <w:t xml:space="preserve">u roku od </w:t>
      </w:r>
      <w:r w:rsidR="00EF6C92" w:rsidRPr="00D4141B">
        <w:rPr>
          <w:lang w:val="hr-HR"/>
        </w:rPr>
        <w:t>2</w:t>
      </w:r>
      <w:r w:rsidR="0033674C" w:rsidRPr="00D4141B">
        <w:rPr>
          <w:lang w:val="hr-HR"/>
        </w:rPr>
        <w:t xml:space="preserve">0 dana nakon isteka osmog dana od dana objave </w:t>
      </w:r>
      <w:r w:rsidR="00131B88">
        <w:rPr>
          <w:lang w:val="hr-HR"/>
        </w:rPr>
        <w:t>rješenja o otvaranju stečajnog postupka na mrežnoj stranici</w:t>
      </w:r>
      <w:r w:rsidR="00131B88" w:rsidRPr="00D4141B">
        <w:rPr>
          <w:lang w:val="hr-HR"/>
        </w:rPr>
        <w:t xml:space="preserve"> </w:t>
      </w:r>
      <w:r w:rsidR="00131B88">
        <w:rPr>
          <w:lang w:val="hr-HR"/>
        </w:rPr>
        <w:t>e-Oglasna ploča sudova</w:t>
      </w:r>
      <w:r w:rsidR="008E396C">
        <w:rPr>
          <w:lang w:val="hr-HR"/>
        </w:rPr>
        <w:t xml:space="preserve"> prijave</w:t>
      </w:r>
      <w:r w:rsidR="0033674C" w:rsidRPr="00D4141B">
        <w:rPr>
          <w:lang w:val="hr-HR"/>
        </w:rPr>
        <w:t xml:space="preserve"> svoje tražbine stečajnom upravitelju</w:t>
      </w:r>
      <w:r w:rsidR="007F17A8">
        <w:rPr>
          <w:lang w:val="hr-HR"/>
        </w:rPr>
        <w:t xml:space="preserve"> u skladu s pravilima Stečajnog</w:t>
      </w:r>
      <w:r w:rsidR="0033674C" w:rsidRPr="00D4141B">
        <w:rPr>
          <w:lang w:val="hr-HR"/>
        </w:rPr>
        <w:t xml:space="preserve"> zakona i to u dva primjerka s priloženim ispravama iz kojih tražbina proizlazi, odnosno kojima </w:t>
      </w:r>
      <w:r w:rsidR="007146B4">
        <w:rPr>
          <w:lang w:val="hr-HR"/>
        </w:rPr>
        <w:t>se dokazuje, na adresu stečajne upraviteljice</w:t>
      </w:r>
      <w:r w:rsidR="0033674C" w:rsidRPr="00D4141B">
        <w:rPr>
          <w:lang w:val="hr-HR"/>
        </w:rPr>
        <w:t xml:space="preserve"> </w:t>
      </w:r>
      <w:r w:rsidR="00A927FD">
        <w:rPr>
          <w:lang w:val="hr-HR"/>
        </w:rPr>
        <w:t>Srđane</w:t>
      </w:r>
      <w:r w:rsidR="00A927FD" w:rsidRPr="00A927FD">
        <w:rPr>
          <w:lang w:val="hr-HR"/>
        </w:rPr>
        <w:t xml:space="preserve"> Morpurgo iz Splita, Trg Mihovila Pavlinovića 2</w:t>
      </w:r>
      <w:r w:rsidR="000A0F2C">
        <w:t>.</w:t>
      </w:r>
      <w:r w:rsidR="00CE0429" w:rsidRPr="00D4141B">
        <w:rPr>
          <w:lang w:val="hr-HR"/>
        </w:rPr>
        <w:t xml:space="preserve"> </w:t>
      </w:r>
      <w:r w:rsidR="0033674C" w:rsidRPr="00D4141B">
        <w:rPr>
          <w:lang w:val="hr-HR"/>
        </w:rPr>
        <w:t xml:space="preserve">U prijavi je potrebno navesti tvrtku i sjedište, odnosno ime i adresu vjerovnika, broj OIB-a vjerovnika, pravnu osnovu i iznos tražbine u kunama te broj računa vjerovnika. Ako se prijavljuje tražbina o kojoj se vodi parnica prije otvaranja stečajnog postupka, u prijavi je potrebno navesti sud pred kojim se parnica vodi s naznakom broja spisa. </w:t>
      </w:r>
    </w:p>
    <w:p w:rsidRDefault="0033674C" w:rsidP="008055D7" w:rsidR="0033674C" w:rsidRPr="00D4141B">
      <w:pPr>
        <w:ind w:left="708"/>
        <w:jc w:val="both"/>
        <w:rPr>
          <w:lang w:val="hr-HR"/>
        </w:rPr>
      </w:pPr>
      <w:r w:rsidRPr="00D4141B">
        <w:rPr>
          <w:lang w:val="hr-HR"/>
        </w:rPr>
        <w:t>Na prijavu tražbine potrebno je platiti sudsku pristojbu u iznosu od 2% od vrijednosti prijavljene tražbine</w:t>
      </w:r>
      <w:r w:rsidR="003D3994" w:rsidRPr="00D4141B">
        <w:rPr>
          <w:lang w:val="hr-HR"/>
        </w:rPr>
        <w:t>,</w:t>
      </w:r>
      <w:r w:rsidRPr="00D4141B">
        <w:rPr>
          <w:lang w:val="hr-HR"/>
        </w:rPr>
        <w:t xml:space="preserve"> ali ne više od 500,00 kn i dokaz o uplati sudske pristojbe dostaviti uz prijavu. Sudska pristojba se uplaćuje u korist Državnog proračuna R</w:t>
      </w:r>
      <w:r w:rsidR="00CD7586">
        <w:rPr>
          <w:lang w:val="hr-HR"/>
        </w:rPr>
        <w:t xml:space="preserve">epublike </w:t>
      </w:r>
      <w:r w:rsidRPr="00D4141B">
        <w:rPr>
          <w:lang w:val="hr-HR"/>
        </w:rPr>
        <w:t>H</w:t>
      </w:r>
      <w:r w:rsidR="00CD7586">
        <w:rPr>
          <w:lang w:val="hr-HR"/>
        </w:rPr>
        <w:t>rvatske na račun broj</w:t>
      </w:r>
      <w:r w:rsidR="001F0A3C">
        <w:rPr>
          <w:lang w:val="hr-HR"/>
        </w:rPr>
        <w:t>:</w:t>
      </w:r>
      <w:r w:rsidRPr="00D4141B">
        <w:rPr>
          <w:lang w:val="hr-HR"/>
        </w:rPr>
        <w:t xml:space="preserve"> </w:t>
      </w:r>
      <w:r w:rsidR="0071249E" w:rsidRPr="00D4141B">
        <w:rPr>
          <w:lang w:val="hr-HR"/>
        </w:rPr>
        <w:t>HR12</w:t>
      </w:r>
      <w:r w:rsidRPr="00D4141B">
        <w:rPr>
          <w:lang w:val="hr-HR"/>
        </w:rPr>
        <w:t>10010051863000160, model 64, poziv na broj 5045-3566-</w:t>
      </w:r>
      <w:r w:rsidR="007F17A8">
        <w:rPr>
          <w:lang w:val="hr-HR"/>
        </w:rPr>
        <w:t>11313</w:t>
      </w:r>
      <w:r w:rsidRPr="00D4141B">
        <w:rPr>
          <w:lang w:val="hr-HR"/>
        </w:rPr>
        <w:t>, uz naznaku svrhe plaćanja: „sudska pristojba za prijavu tražbine u predmetu 12.St-</w:t>
      </w:r>
      <w:r w:rsidR="007F17A8">
        <w:rPr>
          <w:lang w:val="hr-HR"/>
        </w:rPr>
        <w:t>113</w:t>
      </w:r>
      <w:r w:rsidR="0071249E" w:rsidRPr="00D4141B">
        <w:rPr>
          <w:lang w:val="hr-HR"/>
        </w:rPr>
        <w:t>/201</w:t>
      </w:r>
      <w:r w:rsidR="007F17A8">
        <w:rPr>
          <w:lang w:val="hr-HR"/>
        </w:rPr>
        <w:t>3</w:t>
      </w:r>
      <w:r w:rsidR="00D846E2">
        <w:rPr>
          <w:lang w:val="hr-HR"/>
        </w:rPr>
        <w:t>“.</w:t>
      </w:r>
    </w:p>
    <w:p w:rsidRDefault="00824ADC" w:rsidP="0033674C" w:rsidR="00824ADC" w:rsidRPr="00D4141B">
      <w:pPr>
        <w:ind w:firstLine="12" w:left="708"/>
        <w:jc w:val="both"/>
        <w:rPr>
          <w:b/>
          <w:lang w:val="hr-HR"/>
        </w:rPr>
      </w:pPr>
    </w:p>
    <w:p w:rsidRDefault="0033674C" w:rsidP="0033674C" w:rsidR="0033674C" w:rsidRPr="00D4141B">
      <w:pPr>
        <w:ind w:firstLine="12" w:left="708"/>
        <w:jc w:val="both"/>
        <w:rPr>
          <w:lang w:val="hr-HR"/>
        </w:rPr>
      </w:pPr>
      <w:r w:rsidRPr="00D4141B">
        <w:rPr>
          <w:lang w:val="hr-HR"/>
        </w:rPr>
        <w:lastRenderedPageBreak/>
        <w:t>V. Pozivaju se vjerovnici koji imaju tražbine osigur</w:t>
      </w:r>
      <w:r w:rsidR="00EF6C92" w:rsidRPr="00D4141B">
        <w:rPr>
          <w:lang w:val="hr-HR"/>
        </w:rPr>
        <w:t xml:space="preserve">ane razlučnim pravom </w:t>
      </w:r>
      <w:r w:rsidR="008E396C">
        <w:rPr>
          <w:lang w:val="hr-HR"/>
        </w:rPr>
        <w:t xml:space="preserve">da </w:t>
      </w:r>
      <w:r w:rsidR="00EF6C92" w:rsidRPr="00D4141B">
        <w:rPr>
          <w:lang w:val="hr-HR"/>
        </w:rPr>
        <w:t>u roku od 2</w:t>
      </w:r>
      <w:r w:rsidRPr="00D4141B">
        <w:rPr>
          <w:lang w:val="hr-HR"/>
        </w:rPr>
        <w:t xml:space="preserve">0 </w:t>
      </w:r>
      <w:r w:rsidR="00B6349C">
        <w:rPr>
          <w:lang w:val="hr-HR"/>
        </w:rPr>
        <w:t xml:space="preserve">dana nakon isteka osmog dana </w:t>
      </w:r>
      <w:r w:rsidR="006C6D31" w:rsidRPr="00D4141B">
        <w:rPr>
          <w:lang w:val="hr-HR"/>
        </w:rPr>
        <w:t xml:space="preserve">od dana </w:t>
      </w:r>
      <w:r w:rsidR="000869CD" w:rsidRPr="00D4141B">
        <w:rPr>
          <w:lang w:val="hr-HR"/>
        </w:rPr>
        <w:t xml:space="preserve">objave </w:t>
      </w:r>
      <w:r w:rsidR="000869CD">
        <w:rPr>
          <w:lang w:val="hr-HR"/>
        </w:rPr>
        <w:t>rješenja o otvaranju stečajnog postupka na mrežnoj stranici</w:t>
      </w:r>
      <w:r w:rsidR="000869CD" w:rsidRPr="00D4141B">
        <w:rPr>
          <w:lang w:val="hr-HR"/>
        </w:rPr>
        <w:t xml:space="preserve"> </w:t>
      </w:r>
      <w:r w:rsidR="000869CD">
        <w:rPr>
          <w:lang w:val="hr-HR"/>
        </w:rPr>
        <w:t xml:space="preserve">e-Oglasna ploča sudova </w:t>
      </w:r>
      <w:r w:rsidR="008E396C">
        <w:rPr>
          <w:lang w:val="hr-HR"/>
        </w:rPr>
        <w:t>obavijeste</w:t>
      </w:r>
      <w:r w:rsidRPr="00D4141B">
        <w:rPr>
          <w:lang w:val="hr-HR"/>
        </w:rPr>
        <w:t xml:space="preserve"> stečajnog upravitelja u pisanom obliku o postojanju svojih razlučnih prava, pravnoj osnovi razlučnog prava i dijelu imovine stečajnog dužnika na koji se odnosi njihovo razlučno pravo.</w:t>
      </w:r>
    </w:p>
    <w:p w:rsidRDefault="0033674C" w:rsidP="0033674C" w:rsidR="0033674C" w:rsidRPr="00D4141B">
      <w:pPr>
        <w:ind w:left="708"/>
        <w:jc w:val="both"/>
        <w:rPr>
          <w:lang w:val="hr-HR"/>
        </w:rPr>
      </w:pPr>
      <w:r w:rsidRPr="00D4141B">
        <w:rPr>
          <w:lang w:val="hr-HR"/>
        </w:rPr>
        <w:t xml:space="preserve">Ako razlučni vjerovnici prijavljuju i tražbinu kao stečajni vjerovnici, u prijavi su dužni označiti dio imovine stečajnog dužnika na koji se odnosi njihovo razlučno pravo i iznos do kojeg njihova tražbina predvidivo neće biti pokrivena tim razlučnim pravom. </w:t>
      </w:r>
    </w:p>
    <w:p w:rsidRDefault="0033674C" w:rsidP="0033674C" w:rsidR="0033674C" w:rsidRPr="00D4141B">
      <w:pPr>
        <w:jc w:val="both"/>
        <w:rPr>
          <w:lang w:val="hr-HR"/>
        </w:rPr>
      </w:pPr>
    </w:p>
    <w:p w:rsidRDefault="0033674C" w:rsidP="0033674C" w:rsidR="0033674C" w:rsidRPr="00D4141B">
      <w:pPr>
        <w:ind w:left="705"/>
        <w:jc w:val="both"/>
        <w:rPr>
          <w:lang w:val="hr-HR"/>
        </w:rPr>
      </w:pPr>
      <w:r w:rsidRPr="00D4141B">
        <w:rPr>
          <w:lang w:val="hr-HR"/>
        </w:rPr>
        <w:t>V</w:t>
      </w:r>
      <w:r w:rsidR="00EE03C6" w:rsidRPr="00D4141B">
        <w:rPr>
          <w:lang w:val="hr-HR"/>
        </w:rPr>
        <w:t>I</w:t>
      </w:r>
      <w:r w:rsidRPr="00D4141B">
        <w:rPr>
          <w:lang w:val="hr-HR"/>
        </w:rPr>
        <w:t xml:space="preserve">. Pozivaju se izlučni vjerovnici </w:t>
      </w:r>
      <w:r w:rsidR="008E396C">
        <w:rPr>
          <w:lang w:val="hr-HR"/>
        </w:rPr>
        <w:t xml:space="preserve">da </w:t>
      </w:r>
      <w:r w:rsidRPr="00D4141B">
        <w:rPr>
          <w:lang w:val="hr-HR"/>
        </w:rPr>
        <w:t xml:space="preserve">u roku od </w:t>
      </w:r>
      <w:r w:rsidR="00B4708F" w:rsidRPr="00D4141B">
        <w:rPr>
          <w:lang w:val="hr-HR"/>
        </w:rPr>
        <w:t>2</w:t>
      </w:r>
      <w:r w:rsidRPr="00D4141B">
        <w:rPr>
          <w:lang w:val="hr-HR"/>
        </w:rPr>
        <w:t xml:space="preserve">0 dana nakon isteka osmog dana </w:t>
      </w:r>
      <w:r w:rsidR="006C6D31" w:rsidRPr="00D4141B">
        <w:rPr>
          <w:lang w:val="hr-HR"/>
        </w:rPr>
        <w:t xml:space="preserve">od dana </w:t>
      </w:r>
      <w:r w:rsidR="000869CD" w:rsidRPr="00D4141B">
        <w:rPr>
          <w:lang w:val="hr-HR"/>
        </w:rPr>
        <w:t xml:space="preserve">objave </w:t>
      </w:r>
      <w:r w:rsidR="000869CD">
        <w:rPr>
          <w:lang w:val="hr-HR"/>
        </w:rPr>
        <w:t>rješenja o otvaranju stečajnog postupka na mrežnoj stranici</w:t>
      </w:r>
      <w:r w:rsidR="000869CD" w:rsidRPr="00D4141B">
        <w:rPr>
          <w:lang w:val="hr-HR"/>
        </w:rPr>
        <w:t xml:space="preserve"> </w:t>
      </w:r>
      <w:r w:rsidR="000869CD">
        <w:rPr>
          <w:lang w:val="hr-HR"/>
        </w:rPr>
        <w:t xml:space="preserve">e-Oglasna ploča sudova </w:t>
      </w:r>
      <w:r w:rsidR="008E396C">
        <w:rPr>
          <w:lang w:val="hr-HR"/>
        </w:rPr>
        <w:t>obavijeste</w:t>
      </w:r>
      <w:r w:rsidRPr="00D4141B">
        <w:rPr>
          <w:lang w:val="hr-HR"/>
        </w:rPr>
        <w:t xml:space="preserve"> stečajnog upravitelja u pisanom obliku o svom izlučnom pravu, pravnoj o</w:t>
      </w:r>
      <w:r w:rsidR="008E396C">
        <w:rPr>
          <w:lang w:val="hr-HR"/>
        </w:rPr>
        <w:t>snovi izlučnog prava te označe</w:t>
      </w:r>
      <w:r w:rsidRPr="00D4141B">
        <w:rPr>
          <w:lang w:val="hr-HR"/>
        </w:rPr>
        <w:t xml:space="preserve"> predmet na koji </w:t>
      </w:r>
      <w:r w:rsidR="00B80C16" w:rsidRPr="00D4141B">
        <w:rPr>
          <w:lang w:val="hr-HR"/>
        </w:rPr>
        <w:t>se njihovo izlučno pravo odnosi</w:t>
      </w:r>
      <w:r w:rsidRPr="00D4141B">
        <w:rPr>
          <w:lang w:val="hr-HR"/>
        </w:rPr>
        <w:t>.</w:t>
      </w:r>
      <w:r w:rsidR="000869CD">
        <w:rPr>
          <w:lang w:val="hr-HR"/>
        </w:rPr>
        <w:t xml:space="preserve"> </w:t>
      </w:r>
    </w:p>
    <w:p w:rsidRDefault="0033674C" w:rsidP="0033674C" w:rsidR="0033674C" w:rsidRPr="00D4141B">
      <w:pPr>
        <w:jc w:val="both"/>
        <w:rPr>
          <w:lang w:val="hr-HR"/>
        </w:rPr>
      </w:pPr>
    </w:p>
    <w:p w:rsidRDefault="0033674C" w:rsidP="0033674C" w:rsidR="0033674C" w:rsidRPr="00D4141B">
      <w:pPr>
        <w:ind w:left="705"/>
        <w:jc w:val="both"/>
        <w:rPr>
          <w:lang w:val="hr-HR"/>
        </w:rPr>
      </w:pPr>
      <w:r w:rsidRPr="00D4141B">
        <w:rPr>
          <w:lang w:val="hr-HR"/>
        </w:rPr>
        <w:t>VI</w:t>
      </w:r>
      <w:r w:rsidR="00EE03C6" w:rsidRPr="00D4141B">
        <w:rPr>
          <w:lang w:val="hr-HR"/>
        </w:rPr>
        <w:t>I</w:t>
      </w:r>
      <w:r w:rsidRPr="00D4141B">
        <w:rPr>
          <w:lang w:val="hr-HR"/>
        </w:rPr>
        <w:t xml:space="preserve">. Pozivaju se dužnici stečajnog dužnika </w:t>
      </w:r>
      <w:r w:rsidR="008E396C">
        <w:rPr>
          <w:lang w:val="hr-HR"/>
        </w:rPr>
        <w:t>da svoje obveze bez odgode ispune</w:t>
      </w:r>
      <w:r w:rsidRPr="00D4141B">
        <w:rPr>
          <w:lang w:val="hr-HR"/>
        </w:rPr>
        <w:t xml:space="preserve"> stečajnom upravitelju za stečajnog dužnika. </w:t>
      </w:r>
    </w:p>
    <w:p w:rsidRDefault="0033674C" w:rsidP="0033674C" w:rsidR="0033674C" w:rsidRPr="00D4141B">
      <w:pPr>
        <w:jc w:val="both"/>
        <w:rPr>
          <w:lang w:val="hr-HR"/>
        </w:rPr>
      </w:pPr>
    </w:p>
    <w:p w:rsidRDefault="00824ADC" w:rsidP="0033674C" w:rsidR="0033674C" w:rsidRPr="00D4141B">
      <w:pPr>
        <w:ind w:left="705"/>
        <w:jc w:val="both"/>
        <w:rPr>
          <w:lang w:val="hr-HR"/>
        </w:rPr>
      </w:pPr>
      <w:r w:rsidRPr="00D4141B">
        <w:rPr>
          <w:lang w:val="hr-HR"/>
        </w:rPr>
        <w:t>VIII</w:t>
      </w:r>
      <w:r w:rsidR="0033674C" w:rsidRPr="00D4141B">
        <w:rPr>
          <w:lang w:val="hr-HR"/>
        </w:rPr>
        <w:t xml:space="preserve">. Određuje se ročište vjerovnika na kojem će se ispitati prijavljene tražbine (opće ispitno ročište) za dan </w:t>
      </w:r>
      <w:r w:rsidR="002A565C">
        <w:rPr>
          <w:lang w:val="hr-HR"/>
        </w:rPr>
        <w:t>22. rujna</w:t>
      </w:r>
      <w:r w:rsidR="00D21088" w:rsidRPr="00D4141B">
        <w:rPr>
          <w:lang w:val="hr-HR"/>
        </w:rPr>
        <w:t xml:space="preserve"> </w:t>
      </w:r>
      <w:r w:rsidRPr="00D4141B">
        <w:rPr>
          <w:lang w:val="hr-HR"/>
        </w:rPr>
        <w:t>201</w:t>
      </w:r>
      <w:r w:rsidR="00D32226">
        <w:rPr>
          <w:lang w:val="hr-HR"/>
        </w:rPr>
        <w:t>6</w:t>
      </w:r>
      <w:r w:rsidR="00212ECB" w:rsidRPr="00D4141B">
        <w:rPr>
          <w:lang w:val="hr-HR"/>
        </w:rPr>
        <w:t xml:space="preserve">. godine u </w:t>
      </w:r>
      <w:r w:rsidR="001C6FF0" w:rsidRPr="00D4141B">
        <w:rPr>
          <w:lang w:val="hr-HR"/>
        </w:rPr>
        <w:t>9</w:t>
      </w:r>
      <w:r w:rsidRPr="00D4141B">
        <w:rPr>
          <w:lang w:val="hr-HR"/>
        </w:rPr>
        <w:t>,0</w:t>
      </w:r>
      <w:r w:rsidR="00212ECB" w:rsidRPr="00D4141B">
        <w:rPr>
          <w:lang w:val="hr-HR"/>
        </w:rPr>
        <w:t>0</w:t>
      </w:r>
      <w:r w:rsidR="0033674C" w:rsidRPr="00D4141B">
        <w:rPr>
          <w:lang w:val="hr-HR"/>
        </w:rPr>
        <w:t xml:space="preserve"> sati, u </w:t>
      </w:r>
      <w:r w:rsidR="002A565C">
        <w:rPr>
          <w:lang w:val="hr-HR"/>
        </w:rPr>
        <w:t>sobi</w:t>
      </w:r>
      <w:r w:rsidR="0033674C" w:rsidRPr="00D4141B">
        <w:rPr>
          <w:lang w:val="hr-HR"/>
        </w:rPr>
        <w:t xml:space="preserve"> broj </w:t>
      </w:r>
      <w:r w:rsidR="002A565C">
        <w:rPr>
          <w:lang w:val="hr-HR"/>
        </w:rPr>
        <w:t>118/I (sudnica br. 4)</w:t>
      </w:r>
      <w:r w:rsidR="0033674C" w:rsidRPr="00D4141B">
        <w:rPr>
          <w:lang w:val="hr-HR"/>
        </w:rPr>
        <w:t>, Trgovačkog suda u Splitu, Sukoišanska br. 6.</w:t>
      </w:r>
    </w:p>
    <w:p w:rsidRDefault="0033674C" w:rsidP="0033674C" w:rsidR="0033674C" w:rsidRPr="00D4141B">
      <w:pPr>
        <w:jc w:val="both"/>
        <w:rPr>
          <w:lang w:val="hr-HR"/>
        </w:rPr>
      </w:pPr>
    </w:p>
    <w:p w:rsidRDefault="00824ADC" w:rsidP="0033674C" w:rsidR="00B6059D" w:rsidRPr="00D4141B">
      <w:pPr>
        <w:ind w:left="705"/>
        <w:jc w:val="both"/>
        <w:rPr>
          <w:lang w:val="hr-HR"/>
        </w:rPr>
      </w:pPr>
      <w:r w:rsidRPr="00D4141B">
        <w:rPr>
          <w:lang w:val="hr-HR"/>
        </w:rPr>
        <w:t>I</w:t>
      </w:r>
      <w:r w:rsidR="0033674C" w:rsidRPr="00D4141B">
        <w:rPr>
          <w:lang w:val="hr-HR"/>
        </w:rPr>
        <w:t>X. Ročište vjerovnika na kojem će se na temelju izvješća stečajnog upravitelja odlučivati o daljnjem tijeku stečajnog postupka (izvještajno ročište) određuje se za dan</w:t>
      </w:r>
      <w:r w:rsidR="00B4708F" w:rsidRPr="00D4141B">
        <w:rPr>
          <w:lang w:val="hr-HR"/>
        </w:rPr>
        <w:t xml:space="preserve"> </w:t>
      </w:r>
      <w:r w:rsidR="002A565C">
        <w:rPr>
          <w:lang w:val="hr-HR"/>
        </w:rPr>
        <w:t>22. rujna</w:t>
      </w:r>
      <w:r w:rsidR="002A565C" w:rsidRPr="00D4141B">
        <w:rPr>
          <w:lang w:val="hr-HR"/>
        </w:rPr>
        <w:t xml:space="preserve"> 201</w:t>
      </w:r>
      <w:r w:rsidR="002A565C">
        <w:rPr>
          <w:lang w:val="hr-HR"/>
        </w:rPr>
        <w:t>6</w:t>
      </w:r>
      <w:r w:rsidR="002A565C" w:rsidRPr="00D4141B">
        <w:rPr>
          <w:lang w:val="hr-HR"/>
        </w:rPr>
        <w:t>. godine u 9</w:t>
      </w:r>
      <w:r w:rsidR="002A565C">
        <w:rPr>
          <w:lang w:val="hr-HR"/>
        </w:rPr>
        <w:t>,3</w:t>
      </w:r>
      <w:r w:rsidR="002A565C" w:rsidRPr="00D4141B">
        <w:rPr>
          <w:lang w:val="hr-HR"/>
        </w:rPr>
        <w:t xml:space="preserve">0 sati, u </w:t>
      </w:r>
      <w:r w:rsidR="002A565C">
        <w:rPr>
          <w:lang w:val="hr-HR"/>
        </w:rPr>
        <w:t>sobi</w:t>
      </w:r>
      <w:r w:rsidR="002A565C" w:rsidRPr="00D4141B">
        <w:rPr>
          <w:lang w:val="hr-HR"/>
        </w:rPr>
        <w:t xml:space="preserve"> broj </w:t>
      </w:r>
      <w:r w:rsidR="002A565C">
        <w:rPr>
          <w:lang w:val="hr-HR"/>
        </w:rPr>
        <w:t>118/I (sudnica br. 4)</w:t>
      </w:r>
      <w:r w:rsidR="0033674C" w:rsidRPr="00D4141B">
        <w:rPr>
          <w:lang w:val="hr-HR"/>
        </w:rPr>
        <w:t>, Trgovačkog suda u Splitu, Sukoišanska br. 6.</w:t>
      </w:r>
    </w:p>
    <w:p w:rsidRDefault="00DD0DFB" w:rsidP="00DA19B5" w:rsidR="00DD0DFB">
      <w:pPr>
        <w:jc w:val="both"/>
        <w:rPr>
          <w:lang w:val="hr-HR"/>
        </w:rPr>
      </w:pPr>
    </w:p>
    <w:p w:rsidRDefault="00DA19B5" w:rsidP="00DA19B5" w:rsidR="00DA19B5" w:rsidRPr="00BB1117">
      <w:pPr>
        <w:ind w:left="705"/>
        <w:jc w:val="both"/>
        <w:rPr>
          <w:lang w:val="hr-HR"/>
        </w:rPr>
      </w:pPr>
      <w:r w:rsidRPr="00BB1117">
        <w:rPr>
          <w:lang w:val="hr-HR"/>
        </w:rPr>
        <w:t>X. Određuje se ovo rješenje o otvaranju stečajnog postupka upisati u sudski registar ovog suda, kao i u zemljišne knjige Opć</w:t>
      </w:r>
      <w:r>
        <w:rPr>
          <w:lang w:val="hr-HR"/>
        </w:rPr>
        <w:t>inskog suda u Splitu, Zemljišno</w:t>
      </w:r>
      <w:r w:rsidRPr="00BB1117">
        <w:rPr>
          <w:lang w:val="hr-HR"/>
        </w:rPr>
        <w:t>knj</w:t>
      </w:r>
      <w:r>
        <w:rPr>
          <w:lang w:val="hr-HR"/>
        </w:rPr>
        <w:t xml:space="preserve">ižni odjel </w:t>
      </w:r>
      <w:r w:rsidR="00B10AB1">
        <w:rPr>
          <w:lang w:val="hr-HR"/>
        </w:rPr>
        <w:t>Split,</w:t>
      </w:r>
      <w:r>
        <w:rPr>
          <w:lang w:val="hr-HR"/>
        </w:rPr>
        <w:t xml:space="preserve"> na nekretninama na kojima je stečajni dužnik upisan kao ovlaštenik stvarnih prava</w:t>
      </w:r>
      <w:r w:rsidRPr="00BB1117">
        <w:rPr>
          <w:lang w:val="hr-HR"/>
        </w:rPr>
        <w:t>, a što će tijela koja vode te upisnike provesti po službenoj dužnosti</w:t>
      </w:r>
      <w:r>
        <w:rPr>
          <w:lang w:val="hr-HR"/>
        </w:rPr>
        <w:t xml:space="preserve"> nakon primitka ovog rješenja</w:t>
      </w:r>
      <w:r w:rsidRPr="00BB1117">
        <w:rPr>
          <w:lang w:val="hr-HR"/>
        </w:rPr>
        <w:t xml:space="preserve">. </w:t>
      </w:r>
    </w:p>
    <w:p w:rsidRDefault="00DD0DFB" w:rsidP="00DA19B5" w:rsidR="00DD0DFB">
      <w:pPr>
        <w:ind w:left="705"/>
        <w:jc w:val="both"/>
        <w:rPr>
          <w:lang w:val="hr-HR"/>
        </w:rPr>
      </w:pPr>
    </w:p>
    <w:p w:rsidRDefault="00DA19B5" w:rsidP="00DC6F83" w:rsidR="00DC6F83" w:rsidRPr="00D4141B">
      <w:pPr>
        <w:ind w:left="705"/>
        <w:jc w:val="both"/>
        <w:rPr>
          <w:lang w:val="hr-HR"/>
        </w:rPr>
      </w:pPr>
      <w:r>
        <w:rPr>
          <w:lang w:val="hr-HR"/>
        </w:rPr>
        <w:t>XI</w:t>
      </w:r>
      <w:r w:rsidR="00DD0DFB">
        <w:rPr>
          <w:lang w:val="hr-HR"/>
        </w:rPr>
        <w:t xml:space="preserve">. </w:t>
      </w:r>
      <w:r w:rsidR="000B179C" w:rsidRPr="00D4141B">
        <w:rPr>
          <w:lang w:val="hr-HR"/>
        </w:rPr>
        <w:t xml:space="preserve">Ovo </w:t>
      </w:r>
      <w:r w:rsidR="00DC6F83" w:rsidRPr="00D4141B">
        <w:rPr>
          <w:lang w:val="hr-HR"/>
        </w:rPr>
        <w:t xml:space="preserve">rješenje </w:t>
      </w:r>
      <w:r w:rsidR="006C6D31">
        <w:rPr>
          <w:lang w:val="hr-HR"/>
        </w:rPr>
        <w:t>će se</w:t>
      </w:r>
      <w:r w:rsidR="006C6D31" w:rsidRPr="00D4141B">
        <w:rPr>
          <w:lang w:val="hr-HR"/>
        </w:rPr>
        <w:t xml:space="preserve"> </w:t>
      </w:r>
      <w:r w:rsidR="009B232F">
        <w:rPr>
          <w:lang w:val="hr-HR"/>
        </w:rPr>
        <w:t>objaviti</w:t>
      </w:r>
      <w:r w:rsidR="009B232F" w:rsidRPr="00D4141B">
        <w:rPr>
          <w:lang w:val="hr-HR"/>
        </w:rPr>
        <w:t xml:space="preserve"> </w:t>
      </w:r>
      <w:r w:rsidR="006C6D31" w:rsidRPr="00D4141B">
        <w:rPr>
          <w:lang w:val="hr-HR"/>
        </w:rPr>
        <w:t xml:space="preserve">na </w:t>
      </w:r>
      <w:r w:rsidR="006C6D31">
        <w:rPr>
          <w:lang w:val="hr-HR"/>
        </w:rPr>
        <w:t>mrežnoj stranici e-</w:t>
      </w:r>
      <w:r w:rsidR="006C6D31" w:rsidRPr="00D4141B">
        <w:rPr>
          <w:lang w:val="hr-HR"/>
        </w:rPr>
        <w:t>Ogla</w:t>
      </w:r>
      <w:r w:rsidR="006C6D31">
        <w:rPr>
          <w:lang w:val="hr-HR"/>
        </w:rPr>
        <w:t>sna</w:t>
      </w:r>
      <w:r w:rsidR="006C6D31" w:rsidRPr="00D4141B">
        <w:rPr>
          <w:lang w:val="hr-HR"/>
        </w:rPr>
        <w:t xml:space="preserve"> </w:t>
      </w:r>
      <w:r w:rsidR="006C6D31">
        <w:rPr>
          <w:lang w:val="hr-HR"/>
        </w:rPr>
        <w:t xml:space="preserve">ploča sudova i </w:t>
      </w:r>
      <w:r w:rsidR="00FF3997">
        <w:rPr>
          <w:lang w:val="hr-HR"/>
        </w:rPr>
        <w:t>izložit</w:t>
      </w:r>
      <w:r w:rsidR="006C6D31">
        <w:rPr>
          <w:lang w:val="hr-HR"/>
        </w:rPr>
        <w:t>i</w:t>
      </w:r>
      <w:r w:rsidR="00FF3997">
        <w:rPr>
          <w:lang w:val="hr-HR"/>
        </w:rPr>
        <w:t xml:space="preserve"> u stečajnoj pisarnici ovog suda</w:t>
      </w:r>
      <w:r w:rsidR="001E145D">
        <w:rPr>
          <w:lang w:val="hr-HR"/>
        </w:rPr>
        <w:t>.</w:t>
      </w:r>
    </w:p>
    <w:p w:rsidRDefault="00524C4A" w:rsidP="00B556BD" w:rsidR="00524C4A" w:rsidRPr="001E145D">
      <w:pPr>
        <w:jc w:val="center"/>
        <w:rPr>
          <w:sz w:val="20"/>
          <w:szCs w:val="20"/>
          <w:lang w:val="hr-HR"/>
        </w:rPr>
      </w:pPr>
    </w:p>
    <w:p w:rsidRDefault="00B778E4" w:rsidP="00B556BD" w:rsidR="00B778E4" w:rsidRPr="00DA19B5">
      <w:pPr>
        <w:jc w:val="center"/>
        <w:rPr>
          <w:sz w:val="20"/>
          <w:szCs w:val="20"/>
          <w:lang w:val="hr-HR"/>
        </w:rPr>
      </w:pPr>
    </w:p>
    <w:p w:rsidRDefault="00B778E4" w:rsidP="00B556BD" w:rsidR="00B778E4" w:rsidRPr="00DA19B5">
      <w:pPr>
        <w:jc w:val="center"/>
        <w:rPr>
          <w:sz w:val="16"/>
          <w:szCs w:val="16"/>
          <w:lang w:val="hr-HR"/>
        </w:rPr>
      </w:pPr>
    </w:p>
    <w:p w:rsidRDefault="00B556BD" w:rsidP="00B556BD" w:rsidR="00B556BD" w:rsidRPr="00D4141B">
      <w:pPr>
        <w:jc w:val="center"/>
        <w:rPr>
          <w:lang w:val="hr-HR"/>
        </w:rPr>
      </w:pPr>
      <w:r w:rsidRPr="00D4141B">
        <w:rPr>
          <w:lang w:val="hr-HR"/>
        </w:rPr>
        <w:t>Obrazloženje</w:t>
      </w:r>
    </w:p>
    <w:p w:rsidRDefault="00B556BD" w:rsidP="00B556BD" w:rsidR="00B556BD" w:rsidRPr="00D4141B">
      <w:pPr>
        <w:jc w:val="center"/>
        <w:rPr>
          <w:b/>
          <w:lang w:val="hr-HR"/>
        </w:rPr>
      </w:pPr>
    </w:p>
    <w:p w:rsidRDefault="00B556BD" w:rsidP="00DA19B5" w:rsidR="00DA19B5" w:rsidRPr="00001EDF">
      <w:pPr>
        <w:jc w:val="both"/>
        <w:rPr>
          <w:lang w:val="hr-HR"/>
        </w:rPr>
      </w:pPr>
      <w:r w:rsidRPr="00D4141B">
        <w:rPr>
          <w:lang w:val="hr-HR"/>
        </w:rPr>
        <w:tab/>
      </w:r>
      <w:r w:rsidR="00DA19B5">
        <w:rPr>
          <w:lang w:val="hr-HR"/>
        </w:rPr>
        <w:t>Financijska agencija</w:t>
      </w:r>
      <w:r w:rsidR="00DA19B5" w:rsidRPr="00001EDF">
        <w:rPr>
          <w:lang w:val="hr-HR"/>
        </w:rPr>
        <w:t xml:space="preserve">, Regionalni centar </w:t>
      </w:r>
      <w:r w:rsidR="00DA19B5">
        <w:rPr>
          <w:lang w:val="hr-HR"/>
        </w:rPr>
        <w:t>Split</w:t>
      </w:r>
      <w:r w:rsidR="00DA19B5" w:rsidRPr="00001EDF">
        <w:rPr>
          <w:lang w:val="hr-HR"/>
        </w:rPr>
        <w:t xml:space="preserve"> (u daljnjem tekstu</w:t>
      </w:r>
      <w:r w:rsidR="00DA19B5">
        <w:rPr>
          <w:lang w:val="hr-HR"/>
        </w:rPr>
        <w:t xml:space="preserve">: FINA) podnijela je ovom sudu 07.03.2013. god. </w:t>
      </w:r>
      <w:r w:rsidR="00DA19B5" w:rsidRPr="00001EDF">
        <w:rPr>
          <w:lang w:val="hr-HR"/>
        </w:rPr>
        <w:t>prijedlog za otvaranje stečajnog postupka nad dužnikom</w:t>
      </w:r>
      <w:r w:rsidR="00DA19B5" w:rsidRPr="00001EDF">
        <w:t xml:space="preserve"> </w:t>
      </w:r>
      <w:r w:rsidR="00DA19B5">
        <w:t>IVANIŠEVIĆ GRADNJA</w:t>
      </w:r>
      <w:r w:rsidR="00DA19B5" w:rsidRPr="0090263D">
        <w:t xml:space="preserve"> d.o.o. Spli</w:t>
      </w:r>
      <w:r w:rsidR="00DA19B5">
        <w:t>t</w:t>
      </w:r>
      <w:r w:rsidR="00DA19B5">
        <w:rPr>
          <w:lang w:val="hr-HR"/>
        </w:rPr>
        <w:t>, a koji prijedlog je FINA podnijela sudu sukladno odredbama čl. 49. st. 2</w:t>
      </w:r>
      <w:r w:rsidR="00DA19B5" w:rsidRPr="00001EDF">
        <w:rPr>
          <w:lang w:val="hr-HR"/>
        </w:rPr>
        <w:t>.</w:t>
      </w:r>
      <w:r w:rsidR="00DA19B5">
        <w:rPr>
          <w:lang w:val="hr-HR"/>
        </w:rPr>
        <w:t xml:space="preserve"> </w:t>
      </w:r>
      <w:r w:rsidR="00DA19B5" w:rsidRPr="009C39F0">
        <w:rPr>
          <w:lang w:val="hr-HR"/>
        </w:rPr>
        <w:t>Zakona o financijskom poslovanju i predstečajn</w:t>
      </w:r>
      <w:r w:rsidR="00DA19B5">
        <w:rPr>
          <w:lang w:val="hr-HR"/>
        </w:rPr>
        <w:t>oj nagodbi (Narodne novine broj</w:t>
      </w:r>
      <w:r w:rsidR="00DA19B5" w:rsidRPr="009C39F0">
        <w:rPr>
          <w:lang w:val="hr-HR"/>
        </w:rPr>
        <w:t xml:space="preserve"> 108/12, 144/12, 81/13 i 112/13, dalje ZFPPN)</w:t>
      </w:r>
      <w:r w:rsidR="00DA19B5">
        <w:rPr>
          <w:lang w:val="hr-HR"/>
        </w:rPr>
        <w:t>.</w:t>
      </w:r>
    </w:p>
    <w:p w:rsidRDefault="00DA19B5" w:rsidP="00DA19B5" w:rsidR="00DA19B5" w:rsidRPr="00001EDF">
      <w:pPr>
        <w:ind w:firstLine="708"/>
        <w:jc w:val="both"/>
        <w:rPr>
          <w:lang w:val="hr-HR"/>
        </w:rPr>
      </w:pPr>
    </w:p>
    <w:p w:rsidRDefault="00B10AB1" w:rsidP="00B10AB1" w:rsidR="00B10AB1" w:rsidRPr="0090263D">
      <w:pPr>
        <w:ind w:firstLine="708"/>
        <w:jc w:val="both"/>
        <w:rPr>
          <w:lang w:val="hr-HR"/>
        </w:rPr>
      </w:pPr>
      <w:r w:rsidRPr="0090263D">
        <w:rPr>
          <w:lang w:val="hr-HR"/>
        </w:rPr>
        <w:t>Iz dostavljenog prijedloga</w:t>
      </w:r>
      <w:r>
        <w:rPr>
          <w:lang w:val="hr-HR"/>
        </w:rPr>
        <w:t xml:space="preserve"> za otvaranje stečajnog postupka</w:t>
      </w:r>
      <w:r w:rsidRPr="0090263D">
        <w:rPr>
          <w:lang w:val="hr-HR"/>
        </w:rPr>
        <w:t xml:space="preserve"> </w:t>
      </w:r>
      <w:r>
        <w:rPr>
          <w:lang w:val="hr-HR"/>
        </w:rPr>
        <w:t>je razvidno</w:t>
      </w:r>
      <w:r w:rsidRPr="0090263D">
        <w:rPr>
          <w:lang w:val="hr-HR"/>
        </w:rPr>
        <w:t xml:space="preserve"> da je dužnik dana </w:t>
      </w:r>
      <w:r>
        <w:rPr>
          <w:lang w:val="hr-HR"/>
        </w:rPr>
        <w:t>31.12.</w:t>
      </w:r>
      <w:r w:rsidRPr="0090263D">
        <w:rPr>
          <w:lang w:val="hr-HR"/>
        </w:rPr>
        <w:t>2</w:t>
      </w:r>
      <w:r>
        <w:rPr>
          <w:lang w:val="hr-HR"/>
        </w:rPr>
        <w:t>0</w:t>
      </w:r>
      <w:r w:rsidRPr="0090263D">
        <w:rPr>
          <w:lang w:val="hr-HR"/>
        </w:rPr>
        <w:t>13. god. podnio FINI prijedlog za otvaranje post</w:t>
      </w:r>
      <w:r>
        <w:rPr>
          <w:lang w:val="hr-HR"/>
        </w:rPr>
        <w:t>upka predstečajne nagodbe te da je z</w:t>
      </w:r>
      <w:r w:rsidRPr="0090263D">
        <w:rPr>
          <w:lang w:val="hr-HR"/>
        </w:rPr>
        <w:t>aključkom FINE od 1</w:t>
      </w:r>
      <w:r>
        <w:rPr>
          <w:lang w:val="hr-HR"/>
        </w:rPr>
        <w:t>9.01.2013. god. dužnik</w:t>
      </w:r>
      <w:r w:rsidRPr="0090263D">
        <w:rPr>
          <w:lang w:val="hr-HR"/>
        </w:rPr>
        <w:t xml:space="preserve"> pozvan </w:t>
      </w:r>
      <w:r>
        <w:rPr>
          <w:lang w:val="hr-HR"/>
        </w:rPr>
        <w:t>na dopunu podnesenog prijedloga.</w:t>
      </w:r>
      <w:r w:rsidRPr="0090263D">
        <w:rPr>
          <w:lang w:val="hr-HR"/>
        </w:rPr>
        <w:t xml:space="preserve"> Međutim</w:t>
      </w:r>
      <w:r>
        <w:rPr>
          <w:lang w:val="hr-HR"/>
        </w:rPr>
        <w:t>,</w:t>
      </w:r>
      <w:r w:rsidRPr="0090263D">
        <w:rPr>
          <w:lang w:val="hr-HR"/>
        </w:rPr>
        <w:t xml:space="preserve"> </w:t>
      </w:r>
      <w:r>
        <w:rPr>
          <w:lang w:val="hr-HR"/>
        </w:rPr>
        <w:t>kako dužnik nije postupio</w:t>
      </w:r>
      <w:r w:rsidRPr="0090263D">
        <w:rPr>
          <w:lang w:val="hr-HR"/>
        </w:rPr>
        <w:t xml:space="preserve"> po tom zaključku</w:t>
      </w:r>
      <w:r>
        <w:rPr>
          <w:lang w:val="hr-HR"/>
        </w:rPr>
        <w:t>,</w:t>
      </w:r>
      <w:r w:rsidR="00996E43">
        <w:rPr>
          <w:lang w:val="hr-HR"/>
        </w:rPr>
        <w:t xml:space="preserve"> odnosno nije dopunio podneseni prijedlog,</w:t>
      </w:r>
      <w:r w:rsidRPr="0090263D">
        <w:rPr>
          <w:lang w:val="hr-HR"/>
        </w:rPr>
        <w:t xml:space="preserve"> rješenje</w:t>
      </w:r>
      <w:r>
        <w:rPr>
          <w:lang w:val="hr-HR"/>
        </w:rPr>
        <w:t>m Fininog nagodbenog vijeća ST07</w:t>
      </w:r>
      <w:r w:rsidRPr="0090263D">
        <w:rPr>
          <w:lang w:val="hr-HR"/>
        </w:rPr>
        <w:t xml:space="preserve"> klasa: UP-I/110/07/1</w:t>
      </w:r>
      <w:r>
        <w:rPr>
          <w:lang w:val="hr-HR"/>
        </w:rPr>
        <w:t>2</w:t>
      </w:r>
      <w:r w:rsidRPr="0090263D">
        <w:rPr>
          <w:lang w:val="hr-HR"/>
        </w:rPr>
        <w:t>-01/</w:t>
      </w:r>
      <w:r>
        <w:rPr>
          <w:lang w:val="hr-HR"/>
        </w:rPr>
        <w:t>1237</w:t>
      </w:r>
      <w:r w:rsidRPr="0090263D">
        <w:rPr>
          <w:lang w:val="hr-HR"/>
        </w:rPr>
        <w:t>, ur.br. 04-06-13-1</w:t>
      </w:r>
      <w:r>
        <w:rPr>
          <w:lang w:val="hr-HR"/>
        </w:rPr>
        <w:t>237</w:t>
      </w:r>
      <w:r w:rsidRPr="0090263D">
        <w:rPr>
          <w:lang w:val="hr-HR"/>
        </w:rPr>
        <w:t>-</w:t>
      </w:r>
      <w:r>
        <w:rPr>
          <w:lang w:val="hr-HR"/>
        </w:rPr>
        <w:t>6 od 05</w:t>
      </w:r>
      <w:r w:rsidRPr="0090263D">
        <w:rPr>
          <w:lang w:val="hr-HR"/>
        </w:rPr>
        <w:t>.</w:t>
      </w:r>
      <w:r>
        <w:rPr>
          <w:lang w:val="hr-HR"/>
        </w:rPr>
        <w:t>03</w:t>
      </w:r>
      <w:r w:rsidRPr="0090263D">
        <w:rPr>
          <w:lang w:val="hr-HR"/>
        </w:rPr>
        <w:t xml:space="preserve">.2013. god. odbačen je prijedlog dužnika za otvaranje postupka predstečajne nagodbe. Nadalje, uz podneseni prijedlog dostavljena je i potvrda FINE od </w:t>
      </w:r>
      <w:r>
        <w:rPr>
          <w:lang w:val="hr-HR"/>
        </w:rPr>
        <w:t>01.03.</w:t>
      </w:r>
      <w:r w:rsidRPr="0090263D">
        <w:rPr>
          <w:lang w:val="hr-HR"/>
        </w:rPr>
        <w:t xml:space="preserve">2013. god., kojom se potvrđuje da dužnik u razdoblju dužem od 60 dana ima evidentirane neizvršene osnove za plaćanje, koje je trebalo, na temelju valjanih osnova za plaćanje, bez daljnjeg pristanka dužnika naplatiti s bilo kojeg od njegovih računa. </w:t>
      </w:r>
    </w:p>
    <w:p w:rsidRDefault="00B10AB1" w:rsidP="00B10AB1" w:rsidR="00B10AB1" w:rsidRPr="0090263D">
      <w:pPr>
        <w:ind w:firstLine="708"/>
        <w:jc w:val="both"/>
        <w:rPr>
          <w:lang w:val="hr-HR"/>
        </w:rPr>
      </w:pPr>
    </w:p>
    <w:p w:rsidRDefault="00996E43" w:rsidP="00996E43" w:rsidR="00996E43">
      <w:pPr>
        <w:ind w:firstLine="708"/>
        <w:jc w:val="both"/>
        <w:rPr>
          <w:lang w:val="hr-HR"/>
        </w:rPr>
      </w:pPr>
      <w:r>
        <w:rPr>
          <w:lang w:val="hr-HR"/>
        </w:rPr>
        <w:t xml:space="preserve">Prema odredbi čl. 49. st. 1. toč. 4. ZFPPN-a, nagodbeno vijeće FINE će odbaciti prijedlog za predstečajnu nagodbu ako dužnik po pozivu nagodbenog vijeća nije dopunio prijedlog za otvaranje postupka predstečajne nagodbe pa sadržaj prijedloga nije u skladu s odredbama ZFPPN-a. </w:t>
      </w:r>
      <w:r w:rsidRPr="00234E71">
        <w:rPr>
          <w:lang w:val="hr-HR"/>
        </w:rPr>
        <w:t xml:space="preserve">Odredbom čl. </w:t>
      </w:r>
      <w:smartTag w:element="metricconverter" w:uri="urn:schemas-microsoft-com:office:smarttags">
        <w:smartTagPr>
          <w:attr w:val="49. st" w:name="ProductID"/>
        </w:smartTagPr>
        <w:r w:rsidRPr="00234E71">
          <w:rPr>
            <w:lang w:val="hr-HR"/>
          </w:rPr>
          <w:t>49. st</w:t>
        </w:r>
      </w:smartTag>
      <w:r w:rsidRPr="00234E71">
        <w:rPr>
          <w:lang w:val="hr-HR"/>
        </w:rPr>
        <w:t xml:space="preserve">. 2. ZFPPN-a propisano je da će u slučajevima </w:t>
      </w:r>
      <w:r>
        <w:rPr>
          <w:lang w:val="hr-HR"/>
        </w:rPr>
        <w:t>iz stavka 1. točaka 1., 2., 4.,</w:t>
      </w:r>
      <w:r w:rsidRPr="00234E71">
        <w:rPr>
          <w:lang w:val="hr-HR"/>
        </w:rPr>
        <w:t xml:space="preserve"> 5.</w:t>
      </w:r>
      <w:r>
        <w:rPr>
          <w:lang w:val="hr-HR"/>
        </w:rPr>
        <w:t xml:space="preserve"> i 7.</w:t>
      </w:r>
      <w:r w:rsidRPr="00234E71">
        <w:rPr>
          <w:lang w:val="hr-HR"/>
        </w:rPr>
        <w:t xml:space="preserve"> ovoga članka Financijska agencija</w:t>
      </w:r>
      <w:r>
        <w:rPr>
          <w:lang w:val="hr-HR"/>
        </w:rPr>
        <w:t>, odnosno nagodbeno vijeće</w:t>
      </w:r>
      <w:r w:rsidRPr="00234E71">
        <w:rPr>
          <w:lang w:val="hr-HR"/>
        </w:rPr>
        <w:t xml:space="preserve"> po službenoj dužnosti podnijeti prijedlog za </w:t>
      </w:r>
      <w:r>
        <w:rPr>
          <w:lang w:val="hr-HR"/>
        </w:rPr>
        <w:t>otvaranje</w:t>
      </w:r>
      <w:r w:rsidRPr="00234E71">
        <w:rPr>
          <w:lang w:val="hr-HR"/>
        </w:rPr>
        <w:t xml:space="preserve"> stečajnog postupka </w:t>
      </w:r>
      <w:r>
        <w:rPr>
          <w:lang w:val="hr-HR"/>
        </w:rPr>
        <w:t xml:space="preserve">u roku od 8 dana nakon izvršnosti rješenja o odbacivanju, </w:t>
      </w:r>
      <w:r w:rsidRPr="00234E71">
        <w:rPr>
          <w:lang w:val="hr-HR"/>
        </w:rPr>
        <w:t xml:space="preserve">ako postoje razlozi za otvaranje stečajnog postupka. </w:t>
      </w:r>
    </w:p>
    <w:p w:rsidRDefault="00724E67" w:rsidP="00996E43" w:rsidR="00724E67">
      <w:pPr>
        <w:jc w:val="both"/>
        <w:rPr>
          <w:lang w:val="hr-HR"/>
        </w:rPr>
      </w:pPr>
    </w:p>
    <w:p w:rsidRDefault="00724E67" w:rsidP="00724E67" w:rsidR="00724E67">
      <w:pPr>
        <w:ind w:firstLine="708"/>
        <w:jc w:val="both"/>
        <w:rPr>
          <w:lang w:val="hr-HR"/>
        </w:rPr>
      </w:pPr>
      <w:r w:rsidRPr="00234E71">
        <w:rPr>
          <w:lang w:val="hr-HR"/>
        </w:rPr>
        <w:t>Budući da je</w:t>
      </w:r>
      <w:r>
        <w:rPr>
          <w:lang w:val="hr-HR"/>
        </w:rPr>
        <w:t xml:space="preserve"> izvrš</w:t>
      </w:r>
      <w:r w:rsidRPr="00234E71">
        <w:rPr>
          <w:lang w:val="hr-HR"/>
        </w:rPr>
        <w:t xml:space="preserve">nim </w:t>
      </w:r>
      <w:r w:rsidR="00996E43">
        <w:rPr>
          <w:lang w:val="hr-HR"/>
        </w:rPr>
        <w:t xml:space="preserve">(konačnim) </w:t>
      </w:r>
      <w:r w:rsidRPr="00234E71">
        <w:rPr>
          <w:lang w:val="hr-HR"/>
        </w:rPr>
        <w:t xml:space="preserve">rješenjem </w:t>
      </w:r>
      <w:r>
        <w:rPr>
          <w:lang w:val="hr-HR"/>
        </w:rPr>
        <w:t xml:space="preserve">FINE </w:t>
      </w:r>
      <w:r w:rsidRPr="00234E71">
        <w:rPr>
          <w:lang w:val="hr-HR"/>
        </w:rPr>
        <w:t xml:space="preserve">od </w:t>
      </w:r>
      <w:r w:rsidR="00996E43">
        <w:rPr>
          <w:lang w:val="hr-HR"/>
        </w:rPr>
        <w:t>05.03.2013</w:t>
      </w:r>
      <w:r>
        <w:rPr>
          <w:lang w:val="hr-HR"/>
        </w:rPr>
        <w:t>. god. odbačen prijedlog dužnika za otvaranje</w:t>
      </w:r>
      <w:r w:rsidRPr="00234E71">
        <w:rPr>
          <w:lang w:val="hr-HR"/>
        </w:rPr>
        <w:t xml:space="preserve"> postupka predstečajne nagodbe (sukladno čl. </w:t>
      </w:r>
      <w:smartTag w:element="metricconverter" w:uri="urn:schemas-microsoft-com:office:smarttags">
        <w:smartTagPr>
          <w:attr w:val="49. st" w:name="ProductID"/>
        </w:smartTagPr>
        <w:r w:rsidRPr="00234E71">
          <w:rPr>
            <w:lang w:val="hr-HR"/>
          </w:rPr>
          <w:t>49. st</w:t>
        </w:r>
      </w:smartTag>
      <w:r w:rsidR="00996E43">
        <w:rPr>
          <w:lang w:val="hr-HR"/>
        </w:rPr>
        <w:t>. 1. toč. 4</w:t>
      </w:r>
      <w:r w:rsidRPr="00234E71">
        <w:rPr>
          <w:lang w:val="hr-HR"/>
        </w:rPr>
        <w:t xml:space="preserve">. ZFPPN-a) te budući da je isto tako uz prijedlog dostavljena potvrda FINE od </w:t>
      </w:r>
      <w:r w:rsidR="00996E43">
        <w:rPr>
          <w:lang w:val="hr-HR"/>
        </w:rPr>
        <w:t>01.03.2013</w:t>
      </w:r>
      <w:r w:rsidRPr="00234E71">
        <w:rPr>
          <w:lang w:val="hr-HR"/>
        </w:rPr>
        <w:t xml:space="preserve">. god. </w:t>
      </w:r>
      <w:r>
        <w:rPr>
          <w:lang w:val="hr-HR"/>
        </w:rPr>
        <w:t xml:space="preserve">o blokadi računa dužnika u razdoblju duljem od 60 dana, to je stoga </w:t>
      </w:r>
      <w:r w:rsidRPr="00D4141B">
        <w:rPr>
          <w:lang w:val="hr-HR"/>
        </w:rPr>
        <w:t>podneseni prijedlog FINE</w:t>
      </w:r>
      <w:r>
        <w:rPr>
          <w:lang w:val="hr-HR"/>
        </w:rPr>
        <w:t>, za pokretanje stečajnog postupka nad dužnikom, ovaj sud</w:t>
      </w:r>
      <w:r w:rsidRPr="00D4141B">
        <w:rPr>
          <w:lang w:val="hr-HR"/>
        </w:rPr>
        <w:t xml:space="preserve"> </w:t>
      </w:r>
      <w:r>
        <w:rPr>
          <w:lang w:val="hr-HR"/>
        </w:rPr>
        <w:t>ocijenio</w:t>
      </w:r>
      <w:r w:rsidRPr="00D4141B">
        <w:rPr>
          <w:lang w:val="hr-HR"/>
        </w:rPr>
        <w:t xml:space="preserve"> urednim i dopuštenim</w:t>
      </w:r>
      <w:r>
        <w:rPr>
          <w:lang w:val="hr-HR"/>
        </w:rPr>
        <w:t xml:space="preserve"> te</w:t>
      </w:r>
      <w:r w:rsidRPr="00D4141B">
        <w:rPr>
          <w:lang w:val="hr-HR"/>
        </w:rPr>
        <w:t xml:space="preserve"> je rješenjem pod posl. br. 12. St-</w:t>
      </w:r>
      <w:r w:rsidR="00996E43">
        <w:rPr>
          <w:lang w:val="hr-HR"/>
        </w:rPr>
        <w:t>113/2013</w:t>
      </w:r>
      <w:r w:rsidRPr="00D4141B">
        <w:rPr>
          <w:lang w:val="hr-HR"/>
        </w:rPr>
        <w:t xml:space="preserve"> od </w:t>
      </w:r>
      <w:r w:rsidR="00996E43">
        <w:rPr>
          <w:lang w:val="hr-HR"/>
        </w:rPr>
        <w:t>18</w:t>
      </w:r>
      <w:r>
        <w:rPr>
          <w:lang w:val="hr-HR"/>
        </w:rPr>
        <w:t>. srpnja</w:t>
      </w:r>
      <w:r w:rsidR="00996E43">
        <w:rPr>
          <w:lang w:val="hr-HR"/>
        </w:rPr>
        <w:t xml:space="preserve"> 2013</w:t>
      </w:r>
      <w:r w:rsidRPr="00D4141B">
        <w:rPr>
          <w:lang w:val="hr-HR"/>
        </w:rPr>
        <w:t>. god. pokrenuo prethodni postupak radi utvrđivanja uvjeta za otvaranje stečajnog postupka nad dužnikom</w:t>
      </w:r>
      <w:r>
        <w:rPr>
          <w:lang w:val="hr-HR"/>
        </w:rPr>
        <w:t>, sve sukladno odredbama čl. 42. st. 1.</w:t>
      </w:r>
      <w:r w:rsidRPr="0040406B">
        <w:rPr>
          <w:lang w:val="hr-HR"/>
        </w:rPr>
        <w:t xml:space="preserve"> </w:t>
      </w:r>
      <w:r w:rsidRPr="00D4141B">
        <w:rPr>
          <w:lang w:val="hr-HR"/>
        </w:rPr>
        <w:t>Stečajnog zakona (Narodne novine broj 44/96, 29/99, 129/00, 123/03, 82/06</w:t>
      </w:r>
      <w:r>
        <w:rPr>
          <w:lang w:val="hr-HR"/>
        </w:rPr>
        <w:t>, 116/10, 25/12, 133/12 i 45/13,</w:t>
      </w:r>
      <w:r w:rsidRPr="00D4141B">
        <w:rPr>
          <w:lang w:val="hr-HR"/>
        </w:rPr>
        <w:t xml:space="preserve"> dalje SZ).</w:t>
      </w:r>
    </w:p>
    <w:p w:rsidRDefault="00B10AB1" w:rsidP="00724E67" w:rsidR="00B10AB1">
      <w:pPr>
        <w:ind w:firstLine="708"/>
        <w:jc w:val="both"/>
        <w:rPr>
          <w:lang w:val="hr-HR"/>
        </w:rPr>
      </w:pPr>
    </w:p>
    <w:p w:rsidRDefault="00036DBF" w:rsidP="00B10AB1" w:rsidR="00036DBF">
      <w:pPr>
        <w:ind w:firstLine="708"/>
        <w:jc w:val="both"/>
        <w:rPr>
          <w:lang w:val="hr-HR"/>
        </w:rPr>
      </w:pPr>
      <w:r>
        <w:rPr>
          <w:lang w:val="hr-HR"/>
        </w:rPr>
        <w:t>Zastupnik po zakonu (direktor) dužnika Ivan Ivanišević je na ročištu u prethodnom postupku (list 40-42 spisa), a u odnosu na podneseni prijedlog za otvaranje stečajnog postupka, izjavio odnosno potvrdio da je račun dužnika doista blokiran već duže vremena te  je naveo da sam dužnik ne radi odnosno ne posluje. Isti se pri tom nije protivio podnesenom prijedlogu te je naveo da odluku o prijedlogu prepušta sudu.</w:t>
      </w:r>
    </w:p>
    <w:p w:rsidRDefault="00036DBF" w:rsidP="0073667A" w:rsidR="00036DBF" w:rsidRPr="00036DBF">
      <w:pPr>
        <w:jc w:val="both"/>
        <w:rPr>
          <w:lang w:val="hr-HR"/>
        </w:rPr>
      </w:pPr>
      <w:r w:rsidRPr="00036DBF">
        <w:rPr>
          <w:lang w:val="hr-HR"/>
        </w:rPr>
        <w:t xml:space="preserve">U svom iskazu z.z. dužnika Ivan Ivanišević je u bitnom naveo da je društvo Ivanišević gradnja d.o.o. </w:t>
      </w:r>
      <w:r w:rsidR="00AA4087">
        <w:rPr>
          <w:lang w:val="hr-HR"/>
        </w:rPr>
        <w:t>osnovano</w:t>
      </w:r>
      <w:r w:rsidRPr="00036DBF">
        <w:rPr>
          <w:lang w:val="hr-HR"/>
        </w:rPr>
        <w:t xml:space="preserve"> 1998 god. te se </w:t>
      </w:r>
      <w:r w:rsidR="00AA4087">
        <w:rPr>
          <w:lang w:val="hr-HR"/>
        </w:rPr>
        <w:t xml:space="preserve">da dužnik </w:t>
      </w:r>
      <w:r w:rsidRPr="00036DBF">
        <w:rPr>
          <w:lang w:val="hr-HR"/>
        </w:rPr>
        <w:t>kao osnovnom dj</w:t>
      </w:r>
      <w:r w:rsidR="00AA4087">
        <w:rPr>
          <w:lang w:val="hr-HR"/>
        </w:rPr>
        <w:t xml:space="preserve">elatnošću bavio </w:t>
      </w:r>
      <w:r w:rsidRPr="00036DBF">
        <w:rPr>
          <w:lang w:val="hr-HR"/>
        </w:rPr>
        <w:t>gradnjom nekretnina, stambeno-poslovnih objekata</w:t>
      </w:r>
      <w:r w:rsidR="00AA4087">
        <w:rPr>
          <w:lang w:val="hr-HR"/>
        </w:rPr>
        <w:t xml:space="preserve"> i to i</w:t>
      </w:r>
      <w:r w:rsidRPr="00036DBF">
        <w:rPr>
          <w:lang w:val="hr-HR"/>
        </w:rPr>
        <w:t xml:space="preserve">sključivo </w:t>
      </w:r>
      <w:r w:rsidR="00AA4087">
        <w:rPr>
          <w:lang w:val="hr-HR"/>
        </w:rPr>
        <w:t xml:space="preserve">kao izvođač </w:t>
      </w:r>
      <w:r w:rsidRPr="00036DBF">
        <w:rPr>
          <w:lang w:val="hr-HR"/>
        </w:rPr>
        <w:t xml:space="preserve">grubih građevinskih radova. </w:t>
      </w:r>
      <w:r w:rsidR="00AA4087">
        <w:rPr>
          <w:lang w:val="hr-HR"/>
        </w:rPr>
        <w:t>Naveo je da je d</w:t>
      </w:r>
      <w:r w:rsidRPr="00036DBF">
        <w:rPr>
          <w:lang w:val="hr-HR"/>
        </w:rPr>
        <w:t xml:space="preserve">užnik sudjelovao u izgradnji više stambeno-poslovnih objekata u Splitu, a nešto i u Kaštelima, Trogiru i dr. Sjedište društva </w:t>
      </w:r>
      <w:r w:rsidR="00AA4087">
        <w:rPr>
          <w:lang w:val="hr-HR"/>
        </w:rPr>
        <w:t>da se nalazi</w:t>
      </w:r>
      <w:r w:rsidRPr="00036DBF">
        <w:rPr>
          <w:lang w:val="hr-HR"/>
        </w:rPr>
        <w:t xml:space="preserve"> na adresi Kila 37 u Splitu, a u naravi </w:t>
      </w:r>
      <w:r w:rsidR="00AA4087">
        <w:rPr>
          <w:lang w:val="hr-HR"/>
        </w:rPr>
        <w:t xml:space="preserve">da </w:t>
      </w:r>
      <w:r w:rsidRPr="00036DBF">
        <w:rPr>
          <w:lang w:val="hr-HR"/>
        </w:rPr>
        <w:t xml:space="preserve">se radi o obiteljskoj kući u </w:t>
      </w:r>
      <w:r w:rsidR="00AA4087">
        <w:rPr>
          <w:lang w:val="hr-HR"/>
        </w:rPr>
        <w:t>njegovom</w:t>
      </w:r>
      <w:r w:rsidRPr="00036DBF">
        <w:rPr>
          <w:lang w:val="hr-HR"/>
        </w:rPr>
        <w:t xml:space="preserve"> </w:t>
      </w:r>
      <w:r w:rsidR="00AA4087">
        <w:rPr>
          <w:lang w:val="hr-HR"/>
        </w:rPr>
        <w:t>privatnom</w:t>
      </w:r>
      <w:r w:rsidRPr="00036DBF">
        <w:rPr>
          <w:lang w:val="hr-HR"/>
        </w:rPr>
        <w:t xml:space="preserve"> vlasništvu u kojoj je jedna od prostorija pretvorena u ured. </w:t>
      </w:r>
      <w:r w:rsidR="00AA4087">
        <w:rPr>
          <w:lang w:val="hr-HR"/>
        </w:rPr>
        <w:t xml:space="preserve">Istakao je da dužnik već duže vremena </w:t>
      </w:r>
      <w:r w:rsidRPr="00036DBF">
        <w:rPr>
          <w:lang w:val="hr-HR"/>
        </w:rPr>
        <w:t>ne radi</w:t>
      </w:r>
      <w:r w:rsidR="00AA4087">
        <w:rPr>
          <w:lang w:val="hr-HR"/>
        </w:rPr>
        <w:t xml:space="preserve"> te da</w:t>
      </w:r>
      <w:r w:rsidRPr="00036DBF">
        <w:rPr>
          <w:lang w:val="hr-HR"/>
        </w:rPr>
        <w:t xml:space="preserve"> nema niti jednog zaposlenog. </w:t>
      </w:r>
      <w:r w:rsidR="0073667A">
        <w:rPr>
          <w:lang w:val="hr-HR"/>
        </w:rPr>
        <w:t>Naveo je da je d</w:t>
      </w:r>
      <w:r w:rsidRPr="00036DBF">
        <w:rPr>
          <w:lang w:val="hr-HR"/>
        </w:rPr>
        <w:t>o problema u poslovanju kod dužnika došlo prvenstveno zbog nenaplaćenih radova i izvršenih usluga koje je dužnik izveo za investitora Coudela d.o.o.,</w:t>
      </w:r>
      <w:r w:rsidR="0073667A">
        <w:rPr>
          <w:lang w:val="hr-HR"/>
        </w:rPr>
        <w:t xml:space="preserve"> koje društvo je sada u stečaju,</w:t>
      </w:r>
      <w:r w:rsidRPr="00036DBF">
        <w:rPr>
          <w:lang w:val="hr-HR"/>
        </w:rPr>
        <w:t xml:space="preserve"> a koja vrijednost nenaplaćenih radova i usluga </w:t>
      </w:r>
      <w:r w:rsidR="0073667A">
        <w:rPr>
          <w:lang w:val="hr-HR"/>
        </w:rPr>
        <w:t xml:space="preserve">da </w:t>
      </w:r>
      <w:r w:rsidRPr="00036DBF">
        <w:rPr>
          <w:lang w:val="hr-HR"/>
        </w:rPr>
        <w:t xml:space="preserve">je iznosila 1.400.000,00 kn. S obzirom na nemogućnost naplate </w:t>
      </w:r>
      <w:r w:rsidR="0073667A">
        <w:rPr>
          <w:lang w:val="hr-HR"/>
        </w:rPr>
        <w:t>dospjelog</w:t>
      </w:r>
      <w:r w:rsidRPr="00036DBF">
        <w:rPr>
          <w:lang w:val="hr-HR"/>
        </w:rPr>
        <w:t xml:space="preserve"> potraživanja</w:t>
      </w:r>
      <w:r w:rsidR="0073667A">
        <w:rPr>
          <w:lang w:val="hr-HR"/>
        </w:rPr>
        <w:t>,</w:t>
      </w:r>
      <w:r w:rsidRPr="00036DBF">
        <w:rPr>
          <w:lang w:val="hr-HR"/>
        </w:rPr>
        <w:t xml:space="preserve"> dužnik </w:t>
      </w:r>
      <w:r w:rsidR="0073667A">
        <w:rPr>
          <w:lang w:val="hr-HR"/>
        </w:rPr>
        <w:t xml:space="preserve">da </w:t>
      </w:r>
      <w:r w:rsidRPr="00036DBF">
        <w:rPr>
          <w:lang w:val="hr-HR"/>
        </w:rPr>
        <w:t>je radi obavljanja redovnih poslova i podmirivanja svojih obveza bio primoran zaduživati se kod banaka podižući kratkoročne pozajmice i kredite po nepovoljnim uvjetima i visokim kamatama</w:t>
      </w:r>
      <w:r w:rsidR="0073667A">
        <w:rPr>
          <w:lang w:val="hr-HR"/>
        </w:rPr>
        <w:t>,</w:t>
      </w:r>
      <w:r w:rsidRPr="00036DBF">
        <w:rPr>
          <w:lang w:val="hr-HR"/>
        </w:rPr>
        <w:t xml:space="preserve"> a koje zatim više nije mogao vraćati. </w:t>
      </w:r>
      <w:r w:rsidR="0073667A">
        <w:rPr>
          <w:lang w:val="hr-HR"/>
        </w:rPr>
        <w:t>Istakao je da n</w:t>
      </w:r>
      <w:r w:rsidRPr="00036DBF">
        <w:rPr>
          <w:lang w:val="hr-HR"/>
        </w:rPr>
        <w:t xml:space="preserve">akon toga nisu plaćeni ni porezi državi odnosno Poreznoj upravi kao niti doprinosi za mirovinsko i zdravstveno osiguranje radnika. </w:t>
      </w:r>
      <w:r w:rsidR="0073667A">
        <w:rPr>
          <w:lang w:val="hr-HR"/>
        </w:rPr>
        <w:t>Sve n</w:t>
      </w:r>
      <w:r w:rsidRPr="00036DBF">
        <w:rPr>
          <w:lang w:val="hr-HR"/>
        </w:rPr>
        <w:t>aprijed na</w:t>
      </w:r>
      <w:r w:rsidR="002A565C">
        <w:rPr>
          <w:lang w:val="hr-HR"/>
        </w:rPr>
        <w:t>vedeno, uz rigorozno ponašanje d</w:t>
      </w:r>
      <w:r w:rsidRPr="00036DBF">
        <w:rPr>
          <w:lang w:val="hr-HR"/>
        </w:rPr>
        <w:t xml:space="preserve">ržavne inspekcije i Porezne uprave, kao i pogrešne poslovne odluke uprave dužnika, </w:t>
      </w:r>
      <w:r w:rsidR="0073667A">
        <w:rPr>
          <w:lang w:val="hr-HR"/>
        </w:rPr>
        <w:t>da su najveći</w:t>
      </w:r>
      <w:r w:rsidRPr="00036DBF">
        <w:rPr>
          <w:lang w:val="hr-HR"/>
        </w:rPr>
        <w:t xml:space="preserve"> i glavni </w:t>
      </w:r>
      <w:r w:rsidR="0073667A">
        <w:rPr>
          <w:lang w:val="hr-HR"/>
        </w:rPr>
        <w:t>uzroci</w:t>
      </w:r>
      <w:r w:rsidRPr="00036DBF">
        <w:rPr>
          <w:lang w:val="hr-HR"/>
        </w:rPr>
        <w:t xml:space="preserve"> </w:t>
      </w:r>
      <w:r w:rsidR="0073667A">
        <w:rPr>
          <w:lang w:val="hr-HR"/>
        </w:rPr>
        <w:t xml:space="preserve">koji su doveli do </w:t>
      </w:r>
      <w:r w:rsidRPr="00036DBF">
        <w:rPr>
          <w:lang w:val="hr-HR"/>
        </w:rPr>
        <w:t>problema u poslovanju dužnika.  U odnosu na imovinu dužnika</w:t>
      </w:r>
      <w:r w:rsidR="0073667A">
        <w:rPr>
          <w:lang w:val="hr-HR"/>
        </w:rPr>
        <w:t>, izjavio je</w:t>
      </w:r>
      <w:r w:rsidRPr="00036DBF">
        <w:rPr>
          <w:lang w:val="hr-HR"/>
        </w:rPr>
        <w:t xml:space="preserve"> da dužnik u </w:t>
      </w:r>
      <w:r w:rsidR="0073667A">
        <w:rPr>
          <w:lang w:val="hr-HR"/>
        </w:rPr>
        <w:t xml:space="preserve">svom vlasništvu nema nekretnina, a od pokretnina da </w:t>
      </w:r>
      <w:r w:rsidRPr="00036DBF">
        <w:rPr>
          <w:lang w:val="hr-HR"/>
        </w:rPr>
        <w:t>ima jedan teretni automobil marke VW iz 1997. god., koji je neregistriran, kao i dvije građevinske</w:t>
      </w:r>
      <w:r w:rsidR="0073667A">
        <w:rPr>
          <w:lang w:val="hr-HR"/>
        </w:rPr>
        <w:t xml:space="preserve"> dizalice, a na kojim dizalicama i vozilu da </w:t>
      </w:r>
      <w:r w:rsidRPr="00036DBF">
        <w:rPr>
          <w:lang w:val="hr-HR"/>
        </w:rPr>
        <w:t xml:space="preserve">založno pravo </w:t>
      </w:r>
      <w:r w:rsidR="00366F46">
        <w:rPr>
          <w:lang w:val="hr-HR"/>
        </w:rPr>
        <w:t xml:space="preserve">ima upisano društvo ALAS ZA DOM d.o.o. Naveo je i da dužnik ima </w:t>
      </w:r>
      <w:r w:rsidRPr="00036DBF">
        <w:rPr>
          <w:lang w:val="hr-HR"/>
        </w:rPr>
        <w:t xml:space="preserve">određene </w:t>
      </w:r>
      <w:r w:rsidR="00366F46">
        <w:rPr>
          <w:lang w:val="hr-HR"/>
        </w:rPr>
        <w:t xml:space="preserve">građevinske </w:t>
      </w:r>
      <w:r w:rsidRPr="00036DBF">
        <w:rPr>
          <w:lang w:val="hr-HR"/>
        </w:rPr>
        <w:t>opreme</w:t>
      </w:r>
      <w:r w:rsidR="00366F46">
        <w:rPr>
          <w:lang w:val="hr-HR"/>
        </w:rPr>
        <w:t xml:space="preserve"> (opreme</w:t>
      </w:r>
      <w:r w:rsidRPr="00036DBF">
        <w:rPr>
          <w:lang w:val="hr-HR"/>
        </w:rPr>
        <w:t xml:space="preserve"> za šalovanje</w:t>
      </w:r>
      <w:r w:rsidR="00366F46">
        <w:rPr>
          <w:lang w:val="hr-HR"/>
        </w:rPr>
        <w:t>)</w:t>
      </w:r>
      <w:r w:rsidRPr="00036DBF">
        <w:rPr>
          <w:lang w:val="hr-HR"/>
        </w:rPr>
        <w:t xml:space="preserve">, </w:t>
      </w:r>
      <w:r w:rsidR="00366F46">
        <w:rPr>
          <w:lang w:val="hr-HR"/>
        </w:rPr>
        <w:t xml:space="preserve">nešto rabljenog građevinskog alata i </w:t>
      </w:r>
      <w:r w:rsidRPr="00036DBF">
        <w:rPr>
          <w:lang w:val="hr-HR"/>
        </w:rPr>
        <w:t>uredske opreme (dva stola, stolice, telefon, kompjuter)</w:t>
      </w:r>
      <w:r w:rsidR="00366F46">
        <w:rPr>
          <w:lang w:val="hr-HR"/>
        </w:rPr>
        <w:t>, kao i nenaplaćena potraživanja</w:t>
      </w:r>
      <w:r w:rsidRPr="00036DBF">
        <w:rPr>
          <w:lang w:val="hr-HR"/>
        </w:rPr>
        <w:t xml:space="preserve">. </w:t>
      </w:r>
    </w:p>
    <w:p w:rsidRDefault="00036DBF" w:rsidP="00AA4087" w:rsidR="00036DBF">
      <w:pPr>
        <w:jc w:val="both"/>
        <w:rPr>
          <w:lang w:val="hr-HR"/>
        </w:rPr>
      </w:pPr>
    </w:p>
    <w:p w:rsidRDefault="00B10AB1" w:rsidP="00B10AB1" w:rsidR="00B10AB1" w:rsidRPr="00824ADC">
      <w:pPr>
        <w:jc w:val="both"/>
        <w:rPr>
          <w:lang w:val="hr-HR"/>
        </w:rPr>
      </w:pPr>
      <w:r>
        <w:rPr>
          <w:lang w:val="hr-HR"/>
        </w:rPr>
        <w:tab/>
      </w:r>
      <w:r w:rsidR="00366F46">
        <w:rPr>
          <w:lang w:val="hr-HR"/>
        </w:rPr>
        <w:t xml:space="preserve">Dužnik je tijekom prethodnog postupka dostavio u spis prokazni popis imovine (list 45-54 spisa), a iz kojeg popisa proizlazi da dužnik od imovine ima određene pokretnine i nenaplaćena potraživanja.  </w:t>
      </w:r>
    </w:p>
    <w:p w:rsidRDefault="00B10AB1" w:rsidP="00B10AB1" w:rsidR="00B10AB1" w:rsidRPr="00824ADC">
      <w:pPr>
        <w:ind w:firstLine="708"/>
        <w:jc w:val="both"/>
        <w:rPr>
          <w:lang w:val="hr-HR"/>
        </w:rPr>
      </w:pPr>
    </w:p>
    <w:p w:rsidRDefault="00B10AB1" w:rsidP="00B10AB1" w:rsidR="00B10AB1">
      <w:pPr>
        <w:ind w:firstLine="708"/>
        <w:jc w:val="both"/>
        <w:rPr>
          <w:lang w:val="hr-HR"/>
        </w:rPr>
      </w:pPr>
      <w:r w:rsidRPr="00824ADC">
        <w:rPr>
          <w:lang w:val="hr-HR"/>
        </w:rPr>
        <w:t xml:space="preserve">Odredbom čl. </w:t>
      </w:r>
      <w:smartTag w:element="metricconverter" w:uri="urn:schemas-microsoft-com:office:smarttags">
        <w:smartTagPr>
          <w:attr w:val="4. St" w:name="ProductID"/>
        </w:smartTagPr>
        <w:r w:rsidRPr="00824ADC">
          <w:rPr>
            <w:lang w:val="hr-HR"/>
          </w:rPr>
          <w:t>4. st</w:t>
        </w:r>
      </w:smartTag>
      <w:r w:rsidRPr="00824ADC">
        <w:rPr>
          <w:lang w:val="hr-HR"/>
        </w:rPr>
        <w:t xml:space="preserve">. 1. </w:t>
      </w:r>
      <w:r w:rsidR="00AA4087">
        <w:rPr>
          <w:lang w:val="hr-HR"/>
        </w:rPr>
        <w:t>SZ-a</w:t>
      </w:r>
      <w:r w:rsidRPr="00F933FB">
        <w:rPr>
          <w:lang w:val="hr-HR"/>
        </w:rPr>
        <w:t xml:space="preserve"> </w:t>
      </w:r>
      <w:r w:rsidRPr="00824ADC">
        <w:rPr>
          <w:lang w:val="hr-HR"/>
        </w:rPr>
        <w:t xml:space="preserve"> propisano je da se stečaj može otvoriti samo ako se utvrdi postojanje kojeg od stečajnih razloga, </w:t>
      </w:r>
      <w:r>
        <w:rPr>
          <w:lang w:val="hr-HR"/>
        </w:rPr>
        <w:t>dok su stavkom 2. tog članka SZ-</w:t>
      </w:r>
      <w:r w:rsidRPr="00C450CF">
        <w:rPr>
          <w:lang w:val="hr-HR"/>
        </w:rPr>
        <w:t xml:space="preserve">a kao stečajni razlozi </w:t>
      </w:r>
      <w:r>
        <w:rPr>
          <w:lang w:val="hr-HR"/>
        </w:rPr>
        <w:t xml:space="preserve">propisani: </w:t>
      </w:r>
      <w:r w:rsidRPr="00C450CF">
        <w:rPr>
          <w:lang w:val="hr-HR"/>
        </w:rPr>
        <w:t>nelikvidnost, nesposobnost za plaćanje i prezaduženost.</w:t>
      </w:r>
    </w:p>
    <w:p w:rsidRDefault="00B10AB1" w:rsidP="00B10AB1" w:rsidR="00B10AB1" w:rsidRPr="00C450CF">
      <w:pPr>
        <w:ind w:firstLine="708"/>
        <w:jc w:val="both"/>
        <w:rPr>
          <w:lang w:val="hr-HR"/>
        </w:rPr>
      </w:pPr>
    </w:p>
    <w:p w:rsidRDefault="00B10AB1" w:rsidP="00B10AB1" w:rsidR="00B10AB1">
      <w:pPr>
        <w:ind w:firstLine="708"/>
        <w:jc w:val="both"/>
        <w:rPr>
          <w:lang w:val="hr-HR"/>
        </w:rPr>
      </w:pPr>
      <w:r w:rsidRPr="00C450CF">
        <w:rPr>
          <w:lang w:val="hr-HR"/>
        </w:rPr>
        <w:t xml:space="preserve">Prema odredbi čl. </w:t>
      </w:r>
      <w:smartTag w:element="metricconverter" w:uri="urn:schemas-microsoft-com:office:smarttags">
        <w:smartTagPr>
          <w:attr w:val="4. St" w:name="ProductID"/>
        </w:smartTagPr>
        <w:r w:rsidRPr="00C450CF">
          <w:rPr>
            <w:lang w:val="hr-HR"/>
          </w:rPr>
          <w:t>4. st</w:t>
        </w:r>
      </w:smartTag>
      <w:r w:rsidRPr="00C450CF">
        <w:rPr>
          <w:lang w:val="hr-HR"/>
        </w:rPr>
        <w:t>. 7. SZ-a smatrat će se da je dužnik nesposoban za plaćanje ako u očevidniku redoslijeda osnova za plaćanje koji vodi Financijska agencija ima evidentirane neizvršene osnove za plaćanje u razdoblju duljem od 60 dana, a koje je trebalo, na temelju valjanih osnova za plaćanje, bez daljnjeg pristanka dužnika naplatiti s bilo kojeg od njegovih računa. Postojanje okolnosti iz stavka 7. dokazuje se potvrdom Financijske agencije (čl. 4.st. 9. SZ-a).</w:t>
      </w:r>
    </w:p>
    <w:p w:rsidRDefault="00B10AB1" w:rsidP="00B10AB1" w:rsidR="00B10AB1" w:rsidRPr="00824ADC">
      <w:pPr>
        <w:ind w:firstLine="708"/>
        <w:jc w:val="both"/>
        <w:rPr>
          <w:lang w:val="hr-HR"/>
        </w:rPr>
      </w:pPr>
    </w:p>
    <w:p w:rsidRDefault="00B10AB1" w:rsidP="00B10AB1" w:rsidR="00B10AB1" w:rsidRPr="00824ADC">
      <w:pPr>
        <w:ind w:firstLine="708"/>
        <w:jc w:val="both"/>
        <w:rPr>
          <w:lang w:val="hr-HR"/>
        </w:rPr>
      </w:pPr>
      <w:r w:rsidRPr="00824ADC">
        <w:rPr>
          <w:lang w:val="hr-HR"/>
        </w:rPr>
        <w:t>Tijekom prethodnog postupka utvrđeno je da je kod dužnika postoji stečajni razlog nesposobnosti za plaćanje.</w:t>
      </w:r>
    </w:p>
    <w:p w:rsidRDefault="00B10AB1" w:rsidP="00B10AB1" w:rsidR="00B10AB1" w:rsidRPr="00824ADC">
      <w:pPr>
        <w:ind w:firstLine="708"/>
        <w:jc w:val="both"/>
        <w:rPr>
          <w:lang w:val="hr-HR"/>
        </w:rPr>
      </w:pPr>
    </w:p>
    <w:p w:rsidRDefault="00B10AB1" w:rsidP="00D40EC6" w:rsidR="00B10AB1" w:rsidRPr="00824ADC">
      <w:pPr>
        <w:ind w:firstLine="708"/>
        <w:jc w:val="both"/>
        <w:rPr>
          <w:lang w:val="hr-HR"/>
        </w:rPr>
      </w:pPr>
      <w:r w:rsidRPr="00824ADC">
        <w:rPr>
          <w:lang w:val="hr-HR"/>
        </w:rPr>
        <w:t xml:space="preserve">Naime, FINA je tijekom prethodnog postupka u </w:t>
      </w:r>
      <w:r w:rsidR="00D40EC6">
        <w:rPr>
          <w:lang w:val="hr-HR"/>
        </w:rPr>
        <w:t>više</w:t>
      </w:r>
      <w:r w:rsidRPr="00824ADC">
        <w:rPr>
          <w:lang w:val="hr-HR"/>
        </w:rPr>
        <w:t xml:space="preserve"> navrata dostav</w:t>
      </w:r>
      <w:r>
        <w:rPr>
          <w:lang w:val="hr-HR"/>
        </w:rPr>
        <w:t xml:space="preserve">ila </w:t>
      </w:r>
      <w:r w:rsidRPr="00824ADC">
        <w:rPr>
          <w:lang w:val="hr-HR"/>
        </w:rPr>
        <w:t xml:space="preserve">ovom sudu potvrde o blokadi računa dužnika (listovi </w:t>
      </w:r>
      <w:r w:rsidR="00366F46">
        <w:rPr>
          <w:lang w:val="hr-HR"/>
        </w:rPr>
        <w:t>1</w:t>
      </w:r>
      <w:r>
        <w:rPr>
          <w:lang w:val="hr-HR"/>
        </w:rPr>
        <w:t>6</w:t>
      </w:r>
      <w:r w:rsidR="00366F46">
        <w:rPr>
          <w:lang w:val="hr-HR"/>
        </w:rPr>
        <w:t>, 35 i 43</w:t>
      </w:r>
      <w:r w:rsidRPr="00824ADC">
        <w:rPr>
          <w:lang w:val="hr-HR"/>
        </w:rPr>
        <w:t xml:space="preserve"> spisa) te iz svake potvrde proizlazi da dužnik u Očevidniku redoslijeda osnova za plaćanje ima evidentirane neizvršene osnove za plaćanje u razdoblju duljem od 60 dana, </w:t>
      </w:r>
      <w:r w:rsidRPr="002A565C">
        <w:rPr>
          <w:lang w:val="hr-HR"/>
        </w:rPr>
        <w:t xml:space="preserve">a prema potvrdi FINE od </w:t>
      </w:r>
      <w:r w:rsidR="002A565C">
        <w:rPr>
          <w:lang w:val="hr-HR"/>
        </w:rPr>
        <w:t>16.10.2013</w:t>
      </w:r>
      <w:r w:rsidRPr="002A565C">
        <w:rPr>
          <w:lang w:val="hr-HR"/>
        </w:rPr>
        <w:t xml:space="preserve">. god. </w:t>
      </w:r>
      <w:r w:rsidR="002A565C">
        <w:rPr>
          <w:lang w:val="hr-HR"/>
        </w:rPr>
        <w:t>evidentirane nepodmirene obveze dužnika iznosile su 5.369.863,56 kn.</w:t>
      </w:r>
      <w:r w:rsidRPr="002A565C">
        <w:rPr>
          <w:lang w:val="hr-HR"/>
        </w:rPr>
        <w:t xml:space="preserve"> </w:t>
      </w:r>
      <w:r w:rsidRPr="00824ADC">
        <w:rPr>
          <w:lang w:val="hr-HR"/>
        </w:rPr>
        <w:t xml:space="preserve">Samim time očito je da kod dužnika postoji stečajni razlog nesposobnosti za plaćanje u smislu odredbi čl. </w:t>
      </w:r>
      <w:smartTag w:element="metricconverter" w:uri="urn:schemas-microsoft-com:office:smarttags">
        <w:smartTagPr>
          <w:attr w:val="4. St" w:name="ProductID"/>
        </w:smartTagPr>
        <w:r w:rsidRPr="00824ADC">
          <w:rPr>
            <w:lang w:val="hr-HR"/>
          </w:rPr>
          <w:t>4. st</w:t>
        </w:r>
      </w:smartTag>
      <w:r w:rsidRPr="00824ADC">
        <w:rPr>
          <w:lang w:val="hr-HR"/>
        </w:rPr>
        <w:t xml:space="preserve">. 2., 6., 7. i 9. SZ-a. Uostalom, niti sam </w:t>
      </w:r>
      <w:r>
        <w:rPr>
          <w:lang w:val="hr-HR"/>
        </w:rPr>
        <w:t xml:space="preserve">z.z. </w:t>
      </w:r>
      <w:r w:rsidRPr="00824ADC">
        <w:rPr>
          <w:lang w:val="hr-HR"/>
        </w:rPr>
        <w:t>dužnik</w:t>
      </w:r>
      <w:r>
        <w:rPr>
          <w:lang w:val="hr-HR"/>
        </w:rPr>
        <w:t>a</w:t>
      </w:r>
      <w:r w:rsidRPr="00824ADC">
        <w:rPr>
          <w:lang w:val="hr-HR"/>
        </w:rPr>
        <w:t xml:space="preserve"> nije osporavao činjenicu da su računi </w:t>
      </w:r>
      <w:r>
        <w:rPr>
          <w:lang w:val="hr-HR"/>
        </w:rPr>
        <w:t xml:space="preserve">dužnika </w:t>
      </w:r>
      <w:r w:rsidRPr="00824ADC">
        <w:rPr>
          <w:lang w:val="hr-HR"/>
        </w:rPr>
        <w:t xml:space="preserve">u neprekidnoj blokadi već </w:t>
      </w:r>
      <w:r>
        <w:rPr>
          <w:lang w:val="hr-HR"/>
        </w:rPr>
        <w:t>dulje vrijeme, odnosno nije osporavao postojanje stečajnog razloga nesposobnosti za plaćanje dužnika</w:t>
      </w:r>
      <w:r w:rsidR="00D40EC6">
        <w:rPr>
          <w:lang w:val="hr-HR"/>
        </w:rPr>
        <w:t xml:space="preserve">, a niti je </w:t>
      </w:r>
      <w:r w:rsidR="00D40EC6" w:rsidRPr="00824ADC">
        <w:rPr>
          <w:lang w:val="hr-HR"/>
        </w:rPr>
        <w:t>tijekom prethodnog postupka</w:t>
      </w:r>
      <w:r w:rsidR="00D40EC6">
        <w:rPr>
          <w:lang w:val="hr-HR"/>
        </w:rPr>
        <w:t xml:space="preserve"> odnosno do donošenja ovog rješenja dostavio ovom sudu bilo kakav dokaz iz kojeg bi proizlazilo suprotno</w:t>
      </w:r>
      <w:r w:rsidRPr="00824ADC">
        <w:rPr>
          <w:lang w:val="hr-HR"/>
        </w:rPr>
        <w:t xml:space="preserve">. </w:t>
      </w:r>
    </w:p>
    <w:p w:rsidRDefault="00B10AB1" w:rsidP="00B10AB1" w:rsidR="00B10AB1">
      <w:pPr>
        <w:jc w:val="both"/>
        <w:rPr>
          <w:lang w:val="hr-HR"/>
        </w:rPr>
      </w:pPr>
    </w:p>
    <w:p w:rsidRDefault="00B10AB1" w:rsidP="00B10AB1" w:rsidR="00B10AB1">
      <w:pPr>
        <w:ind w:firstLine="708"/>
        <w:jc w:val="both"/>
        <w:rPr>
          <w:lang w:val="hr-HR"/>
        </w:rPr>
      </w:pPr>
      <w:r w:rsidRPr="00C11994">
        <w:rPr>
          <w:lang w:val="hr-HR"/>
        </w:rPr>
        <w:t xml:space="preserve">Kako je dakle utvrđeno da je </w:t>
      </w:r>
      <w:r>
        <w:rPr>
          <w:lang w:val="hr-HR"/>
        </w:rPr>
        <w:t>FINA</w:t>
      </w:r>
      <w:r w:rsidRPr="00C11994">
        <w:rPr>
          <w:lang w:val="hr-HR"/>
        </w:rPr>
        <w:t xml:space="preserve"> ovlašten</w:t>
      </w:r>
      <w:r>
        <w:rPr>
          <w:lang w:val="hr-HR"/>
        </w:rPr>
        <w:t>a</w:t>
      </w:r>
      <w:r w:rsidRPr="00C11994">
        <w:rPr>
          <w:lang w:val="hr-HR"/>
        </w:rPr>
        <w:t xml:space="preserve"> za podnošenje prijedloga za otvaranje ste</w:t>
      </w:r>
      <w:r>
        <w:rPr>
          <w:lang w:val="hr-HR"/>
        </w:rPr>
        <w:t>čajnog postupka, odnosno da ista</w:t>
      </w:r>
      <w:r w:rsidRPr="00C11994">
        <w:rPr>
          <w:lang w:val="hr-HR"/>
        </w:rPr>
        <w:t xml:space="preserve"> ima akti</w:t>
      </w:r>
      <w:r>
        <w:rPr>
          <w:lang w:val="hr-HR"/>
        </w:rPr>
        <w:t xml:space="preserve">vnu legitimaciju u ovom postupku (sukladno odredbama </w:t>
      </w:r>
      <w:r w:rsidR="00D40EC6">
        <w:rPr>
          <w:lang w:val="hr-HR"/>
        </w:rPr>
        <w:t>čl. 49</w:t>
      </w:r>
      <w:r>
        <w:rPr>
          <w:lang w:val="hr-HR"/>
        </w:rPr>
        <w:t xml:space="preserve">. ZFPPN-a u vezi s čl. </w:t>
      </w:r>
      <w:smartTag w:element="metricconverter" w:uri="urn:schemas-microsoft-com:office:smarttags">
        <w:smartTagPr>
          <w:attr w:val="7. st" w:name="ProductID"/>
        </w:smartTagPr>
        <w:r>
          <w:rPr>
            <w:lang w:val="hr-HR"/>
          </w:rPr>
          <w:t>7. st</w:t>
        </w:r>
      </w:smartTag>
      <w:r>
        <w:rPr>
          <w:lang w:val="hr-HR"/>
        </w:rPr>
        <w:t>. 1. SZ-a</w:t>
      </w:r>
      <w:r w:rsidR="002A565C">
        <w:rPr>
          <w:lang w:val="hr-HR"/>
        </w:rPr>
        <w:t>) te je isto tako</w:t>
      </w:r>
      <w:r>
        <w:rPr>
          <w:lang w:val="hr-HR"/>
        </w:rPr>
        <w:t xml:space="preserve"> tijekom prethodnog postupka kod ovog suda utvrđeno postojanje stečajnog razloga nesposobnosti za plaćanje dužnika, dok iz iskaza z.z. dužnika i prokaznog popisa imovine dužnika proizlazi da dužnik ima određene imovine koja bi bila dostatna za podmirenje troškova stečajnog postupka, to je stoga u konkretnom slučaju trebalo donijeti rješenje o otvaranju stečajnog postupka nad dužnikom. </w:t>
      </w:r>
    </w:p>
    <w:p w:rsidRDefault="00B10AB1" w:rsidP="00B10AB1" w:rsidR="00B10AB1" w:rsidRPr="00824ADC">
      <w:pPr>
        <w:ind w:firstLine="708"/>
        <w:jc w:val="both"/>
        <w:rPr>
          <w:lang w:val="hr-HR"/>
        </w:rPr>
      </w:pPr>
    </w:p>
    <w:p w:rsidRDefault="00B10AB1" w:rsidP="00D40EC6" w:rsidR="00D40EC6" w:rsidRPr="001821FF">
      <w:pPr>
        <w:ind w:firstLine="720"/>
        <w:jc w:val="both"/>
        <w:rPr>
          <w:lang w:val="hr-HR"/>
        </w:rPr>
      </w:pPr>
      <w:r w:rsidRPr="00824ADC">
        <w:rPr>
          <w:lang w:val="hr-HR"/>
        </w:rPr>
        <w:t xml:space="preserve">Slijedom svega naprijed navedenog, a </w:t>
      </w:r>
      <w:r w:rsidR="002A565C">
        <w:rPr>
          <w:lang w:val="hr-HR"/>
        </w:rPr>
        <w:t>temeljem odredbi</w:t>
      </w:r>
      <w:r w:rsidRPr="00824ADC">
        <w:rPr>
          <w:lang w:val="hr-HR"/>
        </w:rPr>
        <w:t xml:space="preserve"> </w:t>
      </w:r>
      <w:r w:rsidR="00D40EC6">
        <w:rPr>
          <w:lang w:val="hr-HR"/>
        </w:rPr>
        <w:t>čl. 49. st. 2</w:t>
      </w:r>
      <w:r w:rsidR="002A565C">
        <w:rPr>
          <w:lang w:val="hr-HR"/>
        </w:rPr>
        <w:t>. ZFPPN-a te odredbi</w:t>
      </w:r>
      <w:r>
        <w:rPr>
          <w:lang w:val="hr-HR"/>
        </w:rPr>
        <w:t xml:space="preserve"> </w:t>
      </w:r>
      <w:r w:rsidR="00D40EC6" w:rsidRPr="00CB2822">
        <w:rPr>
          <w:lang w:val="hr-HR"/>
        </w:rPr>
        <w:t>čl. 4.</w:t>
      </w:r>
      <w:r w:rsidR="00D40EC6">
        <w:rPr>
          <w:lang w:val="hr-HR"/>
        </w:rPr>
        <w:t xml:space="preserve"> st. 1., 2.</w:t>
      </w:r>
      <w:r w:rsidR="00D40EC6" w:rsidRPr="00CB2822">
        <w:rPr>
          <w:lang w:val="hr-HR"/>
        </w:rPr>
        <w:t>,</w:t>
      </w:r>
      <w:r w:rsidR="00D40EC6">
        <w:rPr>
          <w:lang w:val="hr-HR"/>
        </w:rPr>
        <w:t xml:space="preserve"> 6., 7. i 9., čl. 22. st. 1.,</w:t>
      </w:r>
      <w:r>
        <w:rPr>
          <w:lang w:val="hr-HR"/>
        </w:rPr>
        <w:t xml:space="preserve"> čl. 53., čl. 54., čl. 55. i čl. 173. SZ-a </w:t>
      </w:r>
      <w:r w:rsidR="00D40EC6">
        <w:rPr>
          <w:lang w:val="hr-HR"/>
        </w:rPr>
        <w:t xml:space="preserve">te </w:t>
      </w:r>
      <w:r w:rsidR="002A565C">
        <w:rPr>
          <w:lang w:val="hr-HR"/>
        </w:rPr>
        <w:t xml:space="preserve">odredbi čl. 442. st. 1. i </w:t>
      </w:r>
      <w:r w:rsidR="00D40EC6">
        <w:rPr>
          <w:lang w:val="hr-HR"/>
        </w:rPr>
        <w:t>čl. 441. st. 1. i 2. u vezi s čl. 12. Stečajnog zakona (Narodne novine broj 71/15)</w:t>
      </w:r>
      <w:r w:rsidR="00D40EC6" w:rsidRPr="001821FF">
        <w:rPr>
          <w:lang w:val="hr-HR"/>
        </w:rPr>
        <w:t>, sud je odlučio kao u točkama I. do X</w:t>
      </w:r>
      <w:r w:rsidR="00D40EC6">
        <w:rPr>
          <w:lang w:val="hr-HR"/>
        </w:rPr>
        <w:t>I</w:t>
      </w:r>
      <w:r w:rsidR="00D40EC6" w:rsidRPr="001821FF">
        <w:rPr>
          <w:lang w:val="hr-HR"/>
        </w:rPr>
        <w:t xml:space="preserve">. izreke ovog rješenja. </w:t>
      </w:r>
    </w:p>
    <w:p w:rsidRDefault="00B10AB1" w:rsidP="00D40EC6" w:rsidR="00D37E91" w:rsidRPr="00D40EC6">
      <w:pPr>
        <w:ind w:firstLine="708"/>
        <w:jc w:val="both"/>
        <w:rPr>
          <w:lang w:val="hr-HR"/>
        </w:rPr>
      </w:pPr>
      <w:r>
        <w:rPr>
          <w:lang w:val="hr-HR"/>
        </w:rPr>
        <w:t>.</w:t>
      </w:r>
    </w:p>
    <w:p w:rsidRDefault="00D4027A" w:rsidP="00D4027A" w:rsidR="00D4027A" w:rsidRPr="00D4141B">
      <w:pPr>
        <w:jc w:val="center"/>
        <w:rPr>
          <w:lang w:val="hr-HR"/>
        </w:rPr>
      </w:pPr>
      <w:r w:rsidRPr="00D4141B">
        <w:rPr>
          <w:lang w:val="hr-HR"/>
        </w:rPr>
        <w:t xml:space="preserve"> U Splitu</w:t>
      </w:r>
      <w:r w:rsidR="00E56C52" w:rsidRPr="00D4141B">
        <w:rPr>
          <w:lang w:val="hr-HR"/>
        </w:rPr>
        <w:t>,</w:t>
      </w:r>
      <w:r w:rsidRPr="00D4141B">
        <w:rPr>
          <w:lang w:val="hr-HR"/>
        </w:rPr>
        <w:t xml:space="preserve"> </w:t>
      </w:r>
      <w:r w:rsidR="007F17A8">
        <w:rPr>
          <w:lang w:val="hr-HR"/>
        </w:rPr>
        <w:t>21. srpnja</w:t>
      </w:r>
      <w:r w:rsidR="005851B9" w:rsidRPr="00D4141B">
        <w:rPr>
          <w:lang w:val="hr-HR"/>
        </w:rPr>
        <w:t xml:space="preserve"> 201</w:t>
      </w:r>
      <w:r w:rsidR="00E105B2">
        <w:rPr>
          <w:lang w:val="hr-HR"/>
        </w:rPr>
        <w:t>6</w:t>
      </w:r>
      <w:r w:rsidRPr="00D4141B">
        <w:rPr>
          <w:lang w:val="hr-HR"/>
        </w:rPr>
        <w:t>. godine.</w:t>
      </w:r>
    </w:p>
    <w:p w:rsidRDefault="00D4027A" w:rsidP="00D4027A" w:rsidR="00D4027A" w:rsidRPr="00C201B2">
      <w:pPr>
        <w:jc w:val="both"/>
        <w:rPr>
          <w:sz w:val="16"/>
          <w:szCs w:val="16"/>
          <w:lang w:val="hr-HR"/>
        </w:rPr>
      </w:pPr>
    </w:p>
    <w:p w:rsidRDefault="0010721E" w:rsidP="00565E4E" w:rsidR="0010721E" w:rsidRPr="00D4141B">
      <w:pPr>
        <w:ind w:firstLine="708" w:left="7080"/>
        <w:rPr>
          <w:lang w:val="hr-HR"/>
        </w:rPr>
      </w:pPr>
      <w:r w:rsidRPr="00D4141B">
        <w:rPr>
          <w:lang w:val="hr-HR"/>
        </w:rPr>
        <w:t xml:space="preserve">S U D A C </w:t>
      </w:r>
    </w:p>
    <w:p w:rsidRDefault="0010721E" w:rsidP="00B71799" w:rsidR="0010721E" w:rsidRPr="00D4141B">
      <w:pPr>
        <w:ind w:firstLine="708" w:left="6372"/>
        <w:rPr>
          <w:sz w:val="28"/>
          <w:szCs w:val="28"/>
          <w:lang w:val="hr-HR"/>
        </w:rPr>
      </w:pPr>
    </w:p>
    <w:p w:rsidRDefault="0010721E" w:rsidP="00565E4E" w:rsidR="0010721E" w:rsidRPr="00D4141B">
      <w:pPr>
        <w:ind w:left="7788"/>
        <w:rPr>
          <w:lang w:val="hr-HR"/>
        </w:rPr>
      </w:pPr>
      <w:r w:rsidRPr="00D4141B">
        <w:rPr>
          <w:lang w:val="hr-HR"/>
        </w:rPr>
        <w:t>Paško Bačić</w:t>
      </w:r>
    </w:p>
    <w:p w:rsidRDefault="002B4CDD" w:rsidP="002B4CDD" w:rsidR="002B4CDD" w:rsidRPr="00D4141B">
      <w:pPr>
        <w:rPr>
          <w:u w:val="single"/>
          <w:lang w:val="hr-HR"/>
        </w:rPr>
      </w:pPr>
    </w:p>
    <w:p w:rsidRDefault="004E43E9" w:rsidP="00D4027A" w:rsidR="004E43E9" w:rsidRPr="00D4141B">
      <w:pPr>
        <w:jc w:val="both"/>
        <w:rPr>
          <w:u w:val="single"/>
          <w:lang w:val="hr-HR"/>
        </w:rPr>
      </w:pPr>
    </w:p>
    <w:p w:rsidRDefault="006C6D31" w:rsidP="00D4027A" w:rsidR="006C6D31" w:rsidRPr="00C201B2">
      <w:pPr>
        <w:jc w:val="both"/>
        <w:rPr>
          <w:sz w:val="16"/>
          <w:szCs w:val="16"/>
          <w:lang w:val="hr-HR"/>
        </w:rPr>
      </w:pPr>
    </w:p>
    <w:p w:rsidRDefault="00D4027A" w:rsidP="00D4027A" w:rsidR="00D4027A" w:rsidRPr="00D4141B">
      <w:pPr>
        <w:jc w:val="both"/>
        <w:rPr>
          <w:lang w:val="hr-HR"/>
        </w:rPr>
      </w:pPr>
      <w:r w:rsidRPr="00D4141B">
        <w:rPr>
          <w:lang w:val="hr-HR"/>
        </w:rPr>
        <w:t xml:space="preserve">POUKA O PRAVNOM LIJEKU: </w:t>
      </w:r>
    </w:p>
    <w:p w:rsidRDefault="0033674C" w:rsidP="0033674C" w:rsidR="0033674C" w:rsidRPr="00D4141B">
      <w:pPr>
        <w:jc w:val="both"/>
        <w:rPr>
          <w:lang w:val="hr-HR"/>
        </w:rPr>
      </w:pPr>
      <w:r w:rsidRPr="00D4141B">
        <w:rPr>
          <w:lang w:val="hr-HR"/>
        </w:rPr>
        <w:t xml:space="preserve">Protiv ovog rješenja o otvaranju stečajnog postupka žalbu može podnijeti osoba koja je bila zastupnik po zakonu dužnika do dana nastupanja pravnih posljedica otvaranja stečajnog postupka. Žalba se podnosi </w:t>
      </w:r>
      <w:r w:rsidR="0022113C" w:rsidRPr="00D4141B">
        <w:rPr>
          <w:lang w:val="hr-HR"/>
        </w:rPr>
        <w:t>ovom sudu</w:t>
      </w:r>
      <w:r w:rsidRPr="00D4141B">
        <w:rPr>
          <w:lang w:val="hr-HR"/>
        </w:rPr>
        <w:t xml:space="preserve">, pismeno u </w:t>
      </w:r>
      <w:r w:rsidR="00565E4E" w:rsidRPr="00D4141B">
        <w:rPr>
          <w:lang w:val="hr-HR"/>
        </w:rPr>
        <w:t>tri</w:t>
      </w:r>
      <w:r w:rsidRPr="00D4141B">
        <w:rPr>
          <w:lang w:val="hr-HR"/>
        </w:rPr>
        <w:t xml:space="preserve"> primjerka, u roku od 8 dana od dana dostave rješenja</w:t>
      </w:r>
      <w:r w:rsidR="0022113C" w:rsidRPr="00D4141B">
        <w:rPr>
          <w:lang w:val="hr-HR"/>
        </w:rPr>
        <w:t>, a o istoj odlučuje Visoki trgovački sud Republike Hrvatske u Zagrebu</w:t>
      </w:r>
      <w:r w:rsidRPr="00D4141B">
        <w:rPr>
          <w:lang w:val="hr-HR"/>
        </w:rPr>
        <w:t xml:space="preserve">. </w:t>
      </w:r>
    </w:p>
    <w:p w:rsidRDefault="0033674C" w:rsidP="0033674C" w:rsidR="0033674C" w:rsidRPr="00D4141B">
      <w:pPr>
        <w:jc w:val="both"/>
        <w:rPr>
          <w:lang w:val="hr-HR"/>
        </w:rPr>
      </w:pPr>
    </w:p>
    <w:p w:rsidRDefault="00EF6C92" w:rsidP="0033674C" w:rsidR="00EF6C92" w:rsidRPr="00D4141B">
      <w:pPr>
        <w:jc w:val="both"/>
        <w:rPr>
          <w:lang w:val="hr-HR"/>
        </w:rPr>
      </w:pPr>
    </w:p>
    <w:p w:rsidRDefault="006C20DD" w:rsidP="006C20DD" w:rsidR="006C20DD" w:rsidRPr="00E15384">
      <w:pPr>
        <w:jc w:val="both"/>
        <w:rPr>
          <w:lang w:val="hr-HR"/>
        </w:rPr>
      </w:pPr>
      <w:r w:rsidRPr="00E15384">
        <w:rPr>
          <w:lang w:val="hr-HR"/>
        </w:rPr>
        <w:t>DNA:</w:t>
      </w:r>
    </w:p>
    <w:p w:rsidRDefault="006C20DD" w:rsidP="006C20DD" w:rsidR="006C20DD" w:rsidRPr="00E15384">
      <w:pPr>
        <w:numPr>
          <w:ilvl w:val="0"/>
          <w:numId w:val="3"/>
        </w:numPr>
        <w:jc w:val="both"/>
        <w:rPr>
          <w:lang w:val="hr-HR"/>
        </w:rPr>
      </w:pPr>
      <w:r w:rsidRPr="00E15384">
        <w:rPr>
          <w:lang w:val="hr-HR"/>
        </w:rPr>
        <w:t xml:space="preserve">predlagatelju – FINA, Regionalni centar </w:t>
      </w:r>
      <w:r>
        <w:rPr>
          <w:lang w:val="hr-HR"/>
        </w:rPr>
        <w:t>Split</w:t>
      </w:r>
      <w:r w:rsidRPr="00E15384">
        <w:rPr>
          <w:lang w:val="hr-HR"/>
        </w:rPr>
        <w:t xml:space="preserve">, </w:t>
      </w:r>
      <w:r>
        <w:rPr>
          <w:lang w:val="hr-HR"/>
        </w:rPr>
        <w:t xml:space="preserve">fax i </w:t>
      </w:r>
      <w:r w:rsidRPr="00E15384">
        <w:rPr>
          <w:lang w:val="hr-HR"/>
        </w:rPr>
        <w:t>poštom</w:t>
      </w:r>
    </w:p>
    <w:p w:rsidRDefault="006C20DD" w:rsidP="006C20DD" w:rsidR="006C20DD">
      <w:pPr>
        <w:numPr>
          <w:ilvl w:val="0"/>
          <w:numId w:val="3"/>
        </w:numPr>
        <w:jc w:val="both"/>
        <w:rPr>
          <w:lang w:val="hr-HR"/>
        </w:rPr>
      </w:pPr>
      <w:r w:rsidRPr="00E15384">
        <w:rPr>
          <w:lang w:val="hr-HR"/>
        </w:rPr>
        <w:t xml:space="preserve">dužniku </w:t>
      </w:r>
    </w:p>
    <w:p w:rsidRDefault="006C20DD" w:rsidP="006C20DD" w:rsidR="006C20DD" w:rsidRPr="00E15384">
      <w:pPr>
        <w:numPr>
          <w:ilvl w:val="0"/>
          <w:numId w:val="3"/>
        </w:numPr>
        <w:jc w:val="both"/>
        <w:rPr>
          <w:lang w:val="hr-HR"/>
        </w:rPr>
      </w:pPr>
      <w:r>
        <w:rPr>
          <w:lang w:val="hr-HR"/>
        </w:rPr>
        <w:t>z.z. dužnika Ivanu Ivaniševiću</w:t>
      </w:r>
    </w:p>
    <w:p w:rsidRDefault="006C20DD" w:rsidP="006C20DD" w:rsidR="006C20DD" w:rsidRPr="00E15384">
      <w:pPr>
        <w:numPr>
          <w:ilvl w:val="0"/>
          <w:numId w:val="3"/>
        </w:numPr>
        <w:jc w:val="both"/>
        <w:rPr>
          <w:lang w:val="hr-HR"/>
        </w:rPr>
      </w:pPr>
      <w:r w:rsidRPr="00E15384">
        <w:rPr>
          <w:lang w:val="hr-HR"/>
        </w:rPr>
        <w:t xml:space="preserve">Porezna uprava Split </w:t>
      </w:r>
    </w:p>
    <w:p w:rsidRDefault="006C20DD" w:rsidP="006C20DD" w:rsidR="006C20DD" w:rsidRPr="00E15384">
      <w:pPr>
        <w:numPr>
          <w:ilvl w:val="0"/>
          <w:numId w:val="3"/>
        </w:numPr>
        <w:jc w:val="both"/>
        <w:rPr>
          <w:lang w:val="hr-HR"/>
        </w:rPr>
      </w:pPr>
      <w:r w:rsidRPr="00E15384">
        <w:rPr>
          <w:lang w:val="hr-HR"/>
        </w:rPr>
        <w:t>ŽDO Split</w:t>
      </w:r>
    </w:p>
    <w:p w:rsidRDefault="006C20DD" w:rsidP="006C20DD" w:rsidR="006C20DD" w:rsidRPr="00E15384">
      <w:pPr>
        <w:numPr>
          <w:ilvl w:val="0"/>
          <w:numId w:val="3"/>
        </w:numPr>
        <w:jc w:val="both"/>
        <w:rPr>
          <w:lang w:val="hr-HR"/>
        </w:rPr>
      </w:pPr>
      <w:r w:rsidRPr="00E15384">
        <w:rPr>
          <w:lang w:val="hr-HR"/>
        </w:rPr>
        <w:t>stečajnom upravitelju</w:t>
      </w:r>
    </w:p>
    <w:p w:rsidRDefault="006C20DD" w:rsidP="006C20DD" w:rsidR="006C20DD" w:rsidRPr="00E15384">
      <w:pPr>
        <w:numPr>
          <w:ilvl w:val="0"/>
          <w:numId w:val="3"/>
        </w:numPr>
        <w:jc w:val="both"/>
        <w:rPr>
          <w:lang w:val="hr-HR"/>
        </w:rPr>
      </w:pPr>
      <w:r w:rsidRPr="00E15384">
        <w:rPr>
          <w:lang w:val="hr-HR"/>
        </w:rPr>
        <w:t>sudski registar ovog suda</w:t>
      </w:r>
    </w:p>
    <w:p w:rsidRDefault="006C20DD" w:rsidP="006C20DD" w:rsidR="006C20DD" w:rsidRPr="00D4141B">
      <w:pPr>
        <w:numPr>
          <w:ilvl w:val="0"/>
          <w:numId w:val="3"/>
        </w:numPr>
        <w:jc w:val="both"/>
        <w:rPr>
          <w:lang w:val="hr-HR"/>
        </w:rPr>
      </w:pPr>
      <w:r>
        <w:rPr>
          <w:lang w:val="hr-HR"/>
        </w:rPr>
        <w:t>e-</w:t>
      </w:r>
      <w:r w:rsidRPr="00D4141B">
        <w:rPr>
          <w:lang w:val="hr-HR"/>
        </w:rPr>
        <w:t>oglasna ploča suda (rok</w:t>
      </w:r>
      <w:r>
        <w:rPr>
          <w:lang w:val="hr-HR"/>
        </w:rPr>
        <w:t xml:space="preserve"> do ispitnog ročišta</w:t>
      </w:r>
      <w:r w:rsidRPr="00D4141B">
        <w:rPr>
          <w:lang w:val="hr-HR"/>
        </w:rPr>
        <w:t>)</w:t>
      </w:r>
    </w:p>
    <w:p w:rsidRDefault="006C20DD" w:rsidP="006C20DD" w:rsidR="006C20DD" w:rsidRPr="00BE3EBD">
      <w:pPr>
        <w:numPr>
          <w:ilvl w:val="0"/>
          <w:numId w:val="3"/>
        </w:numPr>
        <w:jc w:val="both"/>
        <w:rPr>
          <w:lang w:val="hr-HR"/>
        </w:rPr>
      </w:pPr>
      <w:r w:rsidRPr="00BE3EBD">
        <w:rPr>
          <w:lang w:val="hr-HR"/>
        </w:rPr>
        <w:t>Općinskom sudu u Splitu, Zemljišnoknjižni odjel u Splitu</w:t>
      </w:r>
    </w:p>
    <w:p w:rsidRDefault="006C20DD" w:rsidP="006C20DD" w:rsidR="006C20DD" w:rsidRPr="00E15384">
      <w:pPr>
        <w:numPr>
          <w:ilvl w:val="0"/>
          <w:numId w:val="3"/>
        </w:numPr>
        <w:jc w:val="both"/>
        <w:rPr>
          <w:lang w:val="hr-HR"/>
        </w:rPr>
      </w:pPr>
      <w:r w:rsidRPr="00E15384">
        <w:rPr>
          <w:lang w:val="hr-HR"/>
        </w:rPr>
        <w:t>stečajna pisarnica</w:t>
      </w:r>
    </w:p>
    <w:p w:rsidRDefault="006C20DD" w:rsidP="006C20DD" w:rsidR="006C20DD" w:rsidRPr="00E15384">
      <w:pPr>
        <w:numPr>
          <w:ilvl w:val="0"/>
          <w:numId w:val="3"/>
        </w:numPr>
        <w:jc w:val="both"/>
        <w:rPr>
          <w:lang w:val="hr-HR"/>
        </w:rPr>
      </w:pPr>
      <w:r w:rsidRPr="00E15384">
        <w:rPr>
          <w:lang w:val="hr-HR"/>
        </w:rPr>
        <w:t xml:space="preserve">ovršna pisarnica  </w:t>
      </w:r>
    </w:p>
    <w:p w:rsidRDefault="006C20DD" w:rsidP="006C20DD" w:rsidR="006C20DD" w:rsidRPr="00E15384">
      <w:pPr>
        <w:numPr>
          <w:ilvl w:val="0"/>
          <w:numId w:val="3"/>
        </w:numPr>
        <w:jc w:val="both"/>
        <w:rPr>
          <w:lang w:val="hr-HR"/>
        </w:rPr>
      </w:pPr>
      <w:r w:rsidRPr="00E15384">
        <w:rPr>
          <w:lang w:val="hr-HR"/>
        </w:rPr>
        <w:t>u spis</w:t>
      </w:r>
    </w:p>
    <w:p w:rsidRDefault="006C20DD" w:rsidP="0033674C" w:rsidR="006C20DD">
      <w:pPr>
        <w:jc w:val="both"/>
        <w:rPr>
          <w:lang w:val="hr-HR"/>
        </w:rPr>
      </w:pPr>
    </w:p>
    <w:p w:rsidRDefault="00EB167D" w:rsidP="006C20DD" w:rsidR="00EB167D" w:rsidRPr="00D4141B">
      <w:pPr>
        <w:ind w:left="720"/>
        <w:jc w:val="both"/>
        <w:rPr>
          <w:lang w:val="hr-HR"/>
        </w:rPr>
      </w:pPr>
    </w:p>
    <w:sectPr w:rsidSect="00524C4A" w:rsidR="00EB167D" w:rsidRPr="00D4141B">
      <w:headerReference w:type="default" r:id="rId11"/>
      <w:pgSz w:h="16838" w:w="11906"/>
      <w:pgMar w:gutter="0" w:footer="708" w:header="708" w:left="1417" w:bottom="1985" w:right="1417" w:top="1134"/>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F1DE9" w:rsidP="00112126" w:rsidR="009F1DE9">
      <w:r>
        <w:separator/>
      </w:r>
    </w:p>
  </w:endnote>
  <w:endnote w:id="0" w:type="continuationSeparator">
    <w:p w:rsidRDefault="009F1DE9" w:rsidP="00112126" w:rsidR="009F1DE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F1DE9" w:rsidP="00112126" w:rsidR="009F1DE9">
      <w:r>
        <w:separator/>
      </w:r>
    </w:p>
  </w:footnote>
  <w:footnote w:id="0" w:type="continuationSeparator">
    <w:p w:rsidRDefault="009F1DE9" w:rsidP="00112126" w:rsidR="009F1DE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32D66" w:rsidP="0071249E" w:rsidR="00632D66">
    <w:pPr>
      <w:pStyle w:val="Zaglavlje"/>
      <w:numPr>
        <w:ilvl w:val="0"/>
        <w:numId w:val="2"/>
      </w:numPr>
      <w:jc w:val="center"/>
    </w:pPr>
    <w:r>
      <w:fldChar w:fldCharType="begin"/>
    </w:r>
    <w:r>
      <w:instrText>PAGE   \* MERGEFORMAT</w:instrText>
    </w:r>
    <w:r>
      <w:fldChar w:fldCharType="separate"/>
    </w:r>
    <w:r w:rsidR="00DE729B" w:rsidRPr="00DE729B">
      <w:rPr>
        <w:noProof/>
        <w:lang w:val="hr-HR"/>
      </w:rPr>
      <w:t>5</w:t>
    </w:r>
    <w:r>
      <w:fldChar w:fldCharType="end"/>
    </w:r>
    <w:r>
      <w:t xml:space="preserve"> -</w:t>
    </w:r>
    <w:r>
      <w:tab/>
      <w:t>12. St-</w:t>
    </w:r>
    <w:r w:rsidR="007F17A8">
      <w:t>113/2013</w:t>
    </w:r>
  </w:p>
  <w:p w:rsidRDefault="00524C4A" w:rsidP="00524C4A" w:rsidR="00524C4A">
    <w:pPr>
      <w:pStyle w:val="Zaglavlje"/>
      <w:jc w:val="center"/>
    </w:pPr>
  </w:p>
  <w:p w:rsidRDefault="00524C4A" w:rsidP="00524C4A" w:rsidR="00524C4A" w:rsidRPr="00B10AB1">
    <w:pPr>
      <w:pStyle w:val="Zaglavlje"/>
      <w:jc w:val="center"/>
      <w:rPr>
        <w:sz w:val="16"/>
        <w:szCs w:val="16"/>
      </w:rPr>
    </w:pPr>
  </w:p>
  <w:p w:rsidRDefault="00524C4A" w:rsidP="00524C4A" w:rsidR="00524C4A" w:rsidRPr="00B10AB1">
    <w:pPr>
      <w:pStyle w:val="Zaglavlje"/>
      <w:jc w:val="center"/>
      <w:rPr>
        <w:sz w:val="16"/>
        <w:szCs w:val="16"/>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529210B"/>
    <w:multiLevelType w:val="hybridMultilevel"/>
    <w:tmpl w:val="D558433C"/>
    <w:lvl w:tplc="905C98B4"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
    <w:nsid w:val="4FCD23EB"/>
    <w:multiLevelType w:val="hybridMultilevel"/>
    <w:tmpl w:val="6838AB8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56431546"/>
    <w:multiLevelType w:val="hybridMultilevel"/>
    <w:tmpl w:val="F3C8CC1E"/>
    <w:lvl w:tplc="71F44080" w:ilvl="0">
      <w:start w:val="2"/>
      <w:numFmt w:val="bullet"/>
      <w:lvlText w:val="-"/>
      <w:lvlJc w:val="left"/>
      <w:pPr>
        <w:ind w:hanging="360" w:left="4725"/>
      </w:pPr>
      <w:rPr>
        <w:rFonts w:cs="Times New Roman" w:eastAsia="Times New Roman" w:hAnsi="Times New Roman" w:ascii="Times New Roman" w:hint="default"/>
      </w:rPr>
    </w:lvl>
    <w:lvl w:tentative="true" w:tplc="041A0003" w:ilvl="1">
      <w:start w:val="1"/>
      <w:numFmt w:val="bullet"/>
      <w:lvlText w:val="o"/>
      <w:lvlJc w:val="left"/>
      <w:pPr>
        <w:ind w:hanging="360" w:left="5445"/>
      </w:pPr>
      <w:rPr>
        <w:rFonts w:cs="Courier New" w:hAnsi="Courier New" w:ascii="Courier New" w:hint="default"/>
      </w:rPr>
    </w:lvl>
    <w:lvl w:tentative="true" w:tplc="041A0005" w:ilvl="2">
      <w:start w:val="1"/>
      <w:numFmt w:val="bullet"/>
      <w:lvlText w:val=""/>
      <w:lvlJc w:val="left"/>
      <w:pPr>
        <w:ind w:hanging="360" w:left="6165"/>
      </w:pPr>
      <w:rPr>
        <w:rFonts w:hAnsi="Wingdings" w:ascii="Wingdings" w:hint="default"/>
      </w:rPr>
    </w:lvl>
    <w:lvl w:tentative="true" w:tplc="041A0001" w:ilvl="3">
      <w:start w:val="1"/>
      <w:numFmt w:val="bullet"/>
      <w:lvlText w:val=""/>
      <w:lvlJc w:val="left"/>
      <w:pPr>
        <w:ind w:hanging="360" w:left="6885"/>
      </w:pPr>
      <w:rPr>
        <w:rFonts w:hAnsi="Symbol" w:ascii="Symbol" w:hint="default"/>
      </w:rPr>
    </w:lvl>
    <w:lvl w:tentative="true" w:tplc="041A0003" w:ilvl="4">
      <w:start w:val="1"/>
      <w:numFmt w:val="bullet"/>
      <w:lvlText w:val="o"/>
      <w:lvlJc w:val="left"/>
      <w:pPr>
        <w:ind w:hanging="360" w:left="7605"/>
      </w:pPr>
      <w:rPr>
        <w:rFonts w:cs="Courier New" w:hAnsi="Courier New" w:ascii="Courier New" w:hint="default"/>
      </w:rPr>
    </w:lvl>
    <w:lvl w:tentative="true" w:tplc="041A0005" w:ilvl="5">
      <w:start w:val="1"/>
      <w:numFmt w:val="bullet"/>
      <w:lvlText w:val=""/>
      <w:lvlJc w:val="left"/>
      <w:pPr>
        <w:ind w:hanging="360" w:left="8325"/>
      </w:pPr>
      <w:rPr>
        <w:rFonts w:hAnsi="Wingdings" w:ascii="Wingdings" w:hint="default"/>
      </w:rPr>
    </w:lvl>
    <w:lvl w:tentative="true" w:tplc="041A0001" w:ilvl="6">
      <w:start w:val="1"/>
      <w:numFmt w:val="bullet"/>
      <w:lvlText w:val=""/>
      <w:lvlJc w:val="left"/>
      <w:pPr>
        <w:ind w:hanging="360" w:left="9045"/>
      </w:pPr>
      <w:rPr>
        <w:rFonts w:hAnsi="Symbol" w:ascii="Symbol" w:hint="default"/>
      </w:rPr>
    </w:lvl>
    <w:lvl w:tentative="true" w:tplc="041A0003" w:ilvl="7">
      <w:start w:val="1"/>
      <w:numFmt w:val="bullet"/>
      <w:lvlText w:val="o"/>
      <w:lvlJc w:val="left"/>
      <w:pPr>
        <w:ind w:hanging="360" w:left="9765"/>
      </w:pPr>
      <w:rPr>
        <w:rFonts w:cs="Courier New" w:hAnsi="Courier New" w:ascii="Courier New" w:hint="default"/>
      </w:rPr>
    </w:lvl>
    <w:lvl w:tentative="true" w:tplc="041A0005" w:ilvl="8">
      <w:start w:val="1"/>
      <w:numFmt w:val="bullet"/>
      <w:lvlText w:val=""/>
      <w:lvlJc w:val="left"/>
      <w:pPr>
        <w:ind w:hanging="360" w:left="10485"/>
      </w:pPr>
      <w:rPr>
        <w:rFonts w:hAnsi="Wingdings" w:ascii="Wingdings" w:hint="default"/>
      </w:rPr>
    </w:lvl>
  </w:abstractNum>
  <w:num w:numId="1">
    <w:abstractNumId w:val="0"/>
  </w:num>
  <w:num w:numId="2">
    <w:abstractNumId w:val="2"/>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4027A"/>
    <w:rsid w:val="00001B63"/>
    <w:rsid w:val="000172EF"/>
    <w:rsid w:val="00017D5E"/>
    <w:rsid w:val="0002151B"/>
    <w:rsid w:val="0002608B"/>
    <w:rsid w:val="0002781A"/>
    <w:rsid w:val="00030DDA"/>
    <w:rsid w:val="0003382A"/>
    <w:rsid w:val="00034CB0"/>
    <w:rsid w:val="00036DBF"/>
    <w:rsid w:val="000412C3"/>
    <w:rsid w:val="00044E49"/>
    <w:rsid w:val="00045CC0"/>
    <w:rsid w:val="00046ACA"/>
    <w:rsid w:val="00053F37"/>
    <w:rsid w:val="00054448"/>
    <w:rsid w:val="00057934"/>
    <w:rsid w:val="00060E5D"/>
    <w:rsid w:val="00061AAF"/>
    <w:rsid w:val="000635AF"/>
    <w:rsid w:val="000666DB"/>
    <w:rsid w:val="000672B3"/>
    <w:rsid w:val="000739C6"/>
    <w:rsid w:val="00074DC4"/>
    <w:rsid w:val="00077A41"/>
    <w:rsid w:val="00077A68"/>
    <w:rsid w:val="000802C5"/>
    <w:rsid w:val="000869CD"/>
    <w:rsid w:val="00087AD5"/>
    <w:rsid w:val="00090206"/>
    <w:rsid w:val="000A0715"/>
    <w:rsid w:val="000A0D83"/>
    <w:rsid w:val="000A0F2C"/>
    <w:rsid w:val="000A4F9D"/>
    <w:rsid w:val="000B179C"/>
    <w:rsid w:val="000D2209"/>
    <w:rsid w:val="000F1A37"/>
    <w:rsid w:val="000F42F0"/>
    <w:rsid w:val="00101792"/>
    <w:rsid w:val="0010261B"/>
    <w:rsid w:val="0010721E"/>
    <w:rsid w:val="00111CFF"/>
    <w:rsid w:val="00111EB5"/>
    <w:rsid w:val="00112126"/>
    <w:rsid w:val="001170D0"/>
    <w:rsid w:val="00127B96"/>
    <w:rsid w:val="00131076"/>
    <w:rsid w:val="00131B88"/>
    <w:rsid w:val="00132600"/>
    <w:rsid w:val="00142992"/>
    <w:rsid w:val="00147C3D"/>
    <w:rsid w:val="00155C5C"/>
    <w:rsid w:val="00162007"/>
    <w:rsid w:val="00181ECF"/>
    <w:rsid w:val="00187005"/>
    <w:rsid w:val="00196013"/>
    <w:rsid w:val="001C0070"/>
    <w:rsid w:val="001C3BE7"/>
    <w:rsid w:val="001C4FAB"/>
    <w:rsid w:val="001C6D02"/>
    <w:rsid w:val="001C6FF0"/>
    <w:rsid w:val="001D117F"/>
    <w:rsid w:val="001E145D"/>
    <w:rsid w:val="001E1F30"/>
    <w:rsid w:val="001E4E14"/>
    <w:rsid w:val="001E7F2D"/>
    <w:rsid w:val="001F0A3C"/>
    <w:rsid w:val="001F5654"/>
    <w:rsid w:val="00200E29"/>
    <w:rsid w:val="00205803"/>
    <w:rsid w:val="00207630"/>
    <w:rsid w:val="00212ECB"/>
    <w:rsid w:val="00217DD3"/>
    <w:rsid w:val="0022094C"/>
    <w:rsid w:val="0022113C"/>
    <w:rsid w:val="00222CAC"/>
    <w:rsid w:val="0022359C"/>
    <w:rsid w:val="00226FF2"/>
    <w:rsid w:val="00252CBB"/>
    <w:rsid w:val="00254B5C"/>
    <w:rsid w:val="0026217B"/>
    <w:rsid w:val="002621FB"/>
    <w:rsid w:val="002702A4"/>
    <w:rsid w:val="0027753F"/>
    <w:rsid w:val="002836C8"/>
    <w:rsid w:val="002854FC"/>
    <w:rsid w:val="002861AA"/>
    <w:rsid w:val="002A565C"/>
    <w:rsid w:val="002A75DA"/>
    <w:rsid w:val="002B4CDD"/>
    <w:rsid w:val="002C2D05"/>
    <w:rsid w:val="002D048F"/>
    <w:rsid w:val="002E5C06"/>
    <w:rsid w:val="003058A8"/>
    <w:rsid w:val="0030717A"/>
    <w:rsid w:val="003129CB"/>
    <w:rsid w:val="003166A6"/>
    <w:rsid w:val="0032107D"/>
    <w:rsid w:val="0033674C"/>
    <w:rsid w:val="00343E57"/>
    <w:rsid w:val="00343E6A"/>
    <w:rsid w:val="003541DC"/>
    <w:rsid w:val="00362BA2"/>
    <w:rsid w:val="00366F46"/>
    <w:rsid w:val="0037647C"/>
    <w:rsid w:val="003855E7"/>
    <w:rsid w:val="00393BF4"/>
    <w:rsid w:val="003A2F52"/>
    <w:rsid w:val="003B44C1"/>
    <w:rsid w:val="003D062F"/>
    <w:rsid w:val="003D3725"/>
    <w:rsid w:val="003D3994"/>
    <w:rsid w:val="003D77EB"/>
    <w:rsid w:val="003E0123"/>
    <w:rsid w:val="00402CAA"/>
    <w:rsid w:val="00402FEB"/>
    <w:rsid w:val="0040406B"/>
    <w:rsid w:val="0043569A"/>
    <w:rsid w:val="00437CBD"/>
    <w:rsid w:val="0044697B"/>
    <w:rsid w:val="00464695"/>
    <w:rsid w:val="00465306"/>
    <w:rsid w:val="00480C5A"/>
    <w:rsid w:val="00486628"/>
    <w:rsid w:val="004A5ADF"/>
    <w:rsid w:val="004A65BB"/>
    <w:rsid w:val="004B1956"/>
    <w:rsid w:val="004C7559"/>
    <w:rsid w:val="004D7CE1"/>
    <w:rsid w:val="004E43E9"/>
    <w:rsid w:val="004F47F8"/>
    <w:rsid w:val="004F53B1"/>
    <w:rsid w:val="004F76ED"/>
    <w:rsid w:val="00504C73"/>
    <w:rsid w:val="00524C4A"/>
    <w:rsid w:val="00526223"/>
    <w:rsid w:val="00526DC7"/>
    <w:rsid w:val="00541DDB"/>
    <w:rsid w:val="005439DB"/>
    <w:rsid w:val="005467AD"/>
    <w:rsid w:val="005546BF"/>
    <w:rsid w:val="00554857"/>
    <w:rsid w:val="00556B58"/>
    <w:rsid w:val="00565E4E"/>
    <w:rsid w:val="00570316"/>
    <w:rsid w:val="00571574"/>
    <w:rsid w:val="00571AA4"/>
    <w:rsid w:val="005851B9"/>
    <w:rsid w:val="005B6DDB"/>
    <w:rsid w:val="005B72B0"/>
    <w:rsid w:val="005B74FD"/>
    <w:rsid w:val="005B7835"/>
    <w:rsid w:val="005D3115"/>
    <w:rsid w:val="005D5033"/>
    <w:rsid w:val="005D6955"/>
    <w:rsid w:val="005F030C"/>
    <w:rsid w:val="005F2A6A"/>
    <w:rsid w:val="005F376C"/>
    <w:rsid w:val="005F3D0B"/>
    <w:rsid w:val="00607AC5"/>
    <w:rsid w:val="006219F5"/>
    <w:rsid w:val="00621B34"/>
    <w:rsid w:val="00624A36"/>
    <w:rsid w:val="006316CF"/>
    <w:rsid w:val="00632D66"/>
    <w:rsid w:val="00636A82"/>
    <w:rsid w:val="0064153F"/>
    <w:rsid w:val="00647342"/>
    <w:rsid w:val="00651940"/>
    <w:rsid w:val="00655AB4"/>
    <w:rsid w:val="00663018"/>
    <w:rsid w:val="0067057D"/>
    <w:rsid w:val="0067534F"/>
    <w:rsid w:val="00680759"/>
    <w:rsid w:val="00681B95"/>
    <w:rsid w:val="006A302E"/>
    <w:rsid w:val="006A38C8"/>
    <w:rsid w:val="006A3ECC"/>
    <w:rsid w:val="006B669A"/>
    <w:rsid w:val="006C20DD"/>
    <w:rsid w:val="006C5A01"/>
    <w:rsid w:val="006C6D31"/>
    <w:rsid w:val="006D50CF"/>
    <w:rsid w:val="006E0BE8"/>
    <w:rsid w:val="006E0E95"/>
    <w:rsid w:val="006E5581"/>
    <w:rsid w:val="00700C46"/>
    <w:rsid w:val="00710741"/>
    <w:rsid w:val="0071249E"/>
    <w:rsid w:val="007138B7"/>
    <w:rsid w:val="007146B4"/>
    <w:rsid w:val="0071773C"/>
    <w:rsid w:val="007216E7"/>
    <w:rsid w:val="00724E67"/>
    <w:rsid w:val="0073409B"/>
    <w:rsid w:val="0073667A"/>
    <w:rsid w:val="00736EF6"/>
    <w:rsid w:val="007379B6"/>
    <w:rsid w:val="007447F0"/>
    <w:rsid w:val="007551E5"/>
    <w:rsid w:val="0075795E"/>
    <w:rsid w:val="00760E89"/>
    <w:rsid w:val="007612DC"/>
    <w:rsid w:val="00763E63"/>
    <w:rsid w:val="007725FF"/>
    <w:rsid w:val="0077394E"/>
    <w:rsid w:val="00782024"/>
    <w:rsid w:val="00785C3D"/>
    <w:rsid w:val="00796BAC"/>
    <w:rsid w:val="007A1986"/>
    <w:rsid w:val="007B17BE"/>
    <w:rsid w:val="007B7FA3"/>
    <w:rsid w:val="007C01F4"/>
    <w:rsid w:val="007C310E"/>
    <w:rsid w:val="007C382D"/>
    <w:rsid w:val="007D2C6F"/>
    <w:rsid w:val="007E3119"/>
    <w:rsid w:val="007F17A8"/>
    <w:rsid w:val="00800A41"/>
    <w:rsid w:val="008055D7"/>
    <w:rsid w:val="00821A28"/>
    <w:rsid w:val="00824ADC"/>
    <w:rsid w:val="00824B50"/>
    <w:rsid w:val="00826218"/>
    <w:rsid w:val="00834C69"/>
    <w:rsid w:val="00861FB6"/>
    <w:rsid w:val="00875CD8"/>
    <w:rsid w:val="00876209"/>
    <w:rsid w:val="00892BB4"/>
    <w:rsid w:val="00894193"/>
    <w:rsid w:val="008A1AC7"/>
    <w:rsid w:val="008B3D2C"/>
    <w:rsid w:val="008B5352"/>
    <w:rsid w:val="008C186E"/>
    <w:rsid w:val="008C4C91"/>
    <w:rsid w:val="008C6BB9"/>
    <w:rsid w:val="008D1E08"/>
    <w:rsid w:val="008D3171"/>
    <w:rsid w:val="008E396C"/>
    <w:rsid w:val="008F66D4"/>
    <w:rsid w:val="00901EF6"/>
    <w:rsid w:val="009052B2"/>
    <w:rsid w:val="009202F0"/>
    <w:rsid w:val="009235BC"/>
    <w:rsid w:val="0093056B"/>
    <w:rsid w:val="009374AD"/>
    <w:rsid w:val="00944092"/>
    <w:rsid w:val="0094429A"/>
    <w:rsid w:val="0098270D"/>
    <w:rsid w:val="00982EA1"/>
    <w:rsid w:val="00996E43"/>
    <w:rsid w:val="00997536"/>
    <w:rsid w:val="009A4C0B"/>
    <w:rsid w:val="009A53BC"/>
    <w:rsid w:val="009A7AD1"/>
    <w:rsid w:val="009B0019"/>
    <w:rsid w:val="009B232F"/>
    <w:rsid w:val="009B5277"/>
    <w:rsid w:val="009F0DB7"/>
    <w:rsid w:val="009F1DE9"/>
    <w:rsid w:val="009F4A63"/>
    <w:rsid w:val="009F59CF"/>
    <w:rsid w:val="009F7D88"/>
    <w:rsid w:val="00A00523"/>
    <w:rsid w:val="00A071FA"/>
    <w:rsid w:val="00A430CE"/>
    <w:rsid w:val="00A47895"/>
    <w:rsid w:val="00A5418C"/>
    <w:rsid w:val="00A67312"/>
    <w:rsid w:val="00A7505E"/>
    <w:rsid w:val="00A814AE"/>
    <w:rsid w:val="00A927FD"/>
    <w:rsid w:val="00A96EEB"/>
    <w:rsid w:val="00A97762"/>
    <w:rsid w:val="00A97A7D"/>
    <w:rsid w:val="00AA1D7A"/>
    <w:rsid w:val="00AA4087"/>
    <w:rsid w:val="00AA4B20"/>
    <w:rsid w:val="00AA719D"/>
    <w:rsid w:val="00AB1B0B"/>
    <w:rsid w:val="00AB6665"/>
    <w:rsid w:val="00AC5DCE"/>
    <w:rsid w:val="00AD287C"/>
    <w:rsid w:val="00AD67DC"/>
    <w:rsid w:val="00AE0ABD"/>
    <w:rsid w:val="00B10AB1"/>
    <w:rsid w:val="00B16567"/>
    <w:rsid w:val="00B36B25"/>
    <w:rsid w:val="00B463CF"/>
    <w:rsid w:val="00B46B1F"/>
    <w:rsid w:val="00B4708F"/>
    <w:rsid w:val="00B55533"/>
    <w:rsid w:val="00B556BD"/>
    <w:rsid w:val="00B6059D"/>
    <w:rsid w:val="00B6349C"/>
    <w:rsid w:val="00B71799"/>
    <w:rsid w:val="00B73DC8"/>
    <w:rsid w:val="00B73ED1"/>
    <w:rsid w:val="00B778E4"/>
    <w:rsid w:val="00B80C16"/>
    <w:rsid w:val="00BB24F7"/>
    <w:rsid w:val="00BB2B51"/>
    <w:rsid w:val="00BC16E6"/>
    <w:rsid w:val="00BC4D4D"/>
    <w:rsid w:val="00BD248D"/>
    <w:rsid w:val="00BD31BC"/>
    <w:rsid w:val="00BD45BF"/>
    <w:rsid w:val="00BD4D34"/>
    <w:rsid w:val="00BE735F"/>
    <w:rsid w:val="00BF5040"/>
    <w:rsid w:val="00C075E0"/>
    <w:rsid w:val="00C11994"/>
    <w:rsid w:val="00C201B2"/>
    <w:rsid w:val="00C31A5D"/>
    <w:rsid w:val="00C34FB5"/>
    <w:rsid w:val="00C454D6"/>
    <w:rsid w:val="00C4682D"/>
    <w:rsid w:val="00C51ACC"/>
    <w:rsid w:val="00C526D1"/>
    <w:rsid w:val="00C52A7B"/>
    <w:rsid w:val="00C654A0"/>
    <w:rsid w:val="00C6759A"/>
    <w:rsid w:val="00C74664"/>
    <w:rsid w:val="00C86E9E"/>
    <w:rsid w:val="00C90302"/>
    <w:rsid w:val="00C92C77"/>
    <w:rsid w:val="00C95550"/>
    <w:rsid w:val="00CB0621"/>
    <w:rsid w:val="00CB45D6"/>
    <w:rsid w:val="00CB613F"/>
    <w:rsid w:val="00CC6BA3"/>
    <w:rsid w:val="00CD7586"/>
    <w:rsid w:val="00CD7955"/>
    <w:rsid w:val="00CE0429"/>
    <w:rsid w:val="00CE2678"/>
    <w:rsid w:val="00CF7897"/>
    <w:rsid w:val="00D03C9B"/>
    <w:rsid w:val="00D13480"/>
    <w:rsid w:val="00D2033B"/>
    <w:rsid w:val="00D21088"/>
    <w:rsid w:val="00D271B5"/>
    <w:rsid w:val="00D32226"/>
    <w:rsid w:val="00D378DD"/>
    <w:rsid w:val="00D37E91"/>
    <w:rsid w:val="00D4027A"/>
    <w:rsid w:val="00D40EC6"/>
    <w:rsid w:val="00D4141B"/>
    <w:rsid w:val="00D41EF4"/>
    <w:rsid w:val="00D50D8F"/>
    <w:rsid w:val="00D73E49"/>
    <w:rsid w:val="00D846E2"/>
    <w:rsid w:val="00DA19B5"/>
    <w:rsid w:val="00DB1CA0"/>
    <w:rsid w:val="00DB2AF1"/>
    <w:rsid w:val="00DB2EA7"/>
    <w:rsid w:val="00DC47BE"/>
    <w:rsid w:val="00DC6F83"/>
    <w:rsid w:val="00DC7CF7"/>
    <w:rsid w:val="00DD0DFB"/>
    <w:rsid w:val="00DD6E76"/>
    <w:rsid w:val="00DE40BA"/>
    <w:rsid w:val="00DE729B"/>
    <w:rsid w:val="00DF2B7C"/>
    <w:rsid w:val="00E105B2"/>
    <w:rsid w:val="00E13DFA"/>
    <w:rsid w:val="00E30226"/>
    <w:rsid w:val="00E31397"/>
    <w:rsid w:val="00E54B9B"/>
    <w:rsid w:val="00E56C52"/>
    <w:rsid w:val="00E664F7"/>
    <w:rsid w:val="00E73EF4"/>
    <w:rsid w:val="00EB167D"/>
    <w:rsid w:val="00EB4030"/>
    <w:rsid w:val="00EC418E"/>
    <w:rsid w:val="00ED0873"/>
    <w:rsid w:val="00ED3CF4"/>
    <w:rsid w:val="00ED48F9"/>
    <w:rsid w:val="00EE03C6"/>
    <w:rsid w:val="00EE29DF"/>
    <w:rsid w:val="00EF2DC8"/>
    <w:rsid w:val="00EF3C00"/>
    <w:rsid w:val="00EF494D"/>
    <w:rsid w:val="00EF545F"/>
    <w:rsid w:val="00EF6C92"/>
    <w:rsid w:val="00EF77DC"/>
    <w:rsid w:val="00F031C4"/>
    <w:rsid w:val="00F038E7"/>
    <w:rsid w:val="00F04757"/>
    <w:rsid w:val="00F10A49"/>
    <w:rsid w:val="00F126EC"/>
    <w:rsid w:val="00F13A1C"/>
    <w:rsid w:val="00F322CE"/>
    <w:rsid w:val="00F76C38"/>
    <w:rsid w:val="00F77A93"/>
    <w:rsid w:val="00F92C41"/>
    <w:rsid w:val="00F933FB"/>
    <w:rsid w:val="00F97246"/>
    <w:rsid w:val="00FC2F27"/>
    <w:rsid w:val="00FD2FAA"/>
    <w:rsid w:val="00FD6DEE"/>
    <w:rsid w:val="00FE548C"/>
    <w:rsid w:val="00FF1162"/>
    <w:rsid w:val="00FF3997"/>
    <w:rsid w:val="00FF76D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027A"/>
    <w:rPr>
      <w:rFonts w:eastAsia="Times New Roman" w:hAnsi="Times New Roman" w:asci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link w:val="Naslov1"/>
    <w:rsid w:val="00D4027A"/>
    <w:rPr>
      <w:rFonts w:eastAsia="Arial Unicode MS" w:hAnsi="Times New Roman" w:ascii="Times New Roman"/>
      <w:b/>
      <w:bCs/>
      <w:sz w:val="24"/>
      <w:szCs w:val="24"/>
    </w:rPr>
  </w:style>
  <w:style w:customStyle="true" w:styleId="Naslov2Char" w:type="character">
    <w:name w:val="Naslov 2 Char"/>
    <w:link w:val="Naslov2"/>
    <w:rsid w:val="00D4027A"/>
    <w:rPr>
      <w:rFonts w:eastAsia="Arial Unicode MS" w:hAnsi="Times New Roman" w:ascii="Times New Roman"/>
      <w:sz w:val="24"/>
      <w:lang w:eastAsia="en-US"/>
    </w:rPr>
  </w:style>
  <w:style w:customStyle="true" w:styleId="Naslov3Char" w:type="character">
    <w:name w:val="Naslov 3 Char"/>
    <w:link w:val="Naslov3"/>
    <w:rsid w:val="00D4027A"/>
    <w:rPr>
      <w:rFonts w:eastAsia="Arial Unicode MS" w:hAnsi="Times New Roman" w:asci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true" w:styleId="TijelotekstaChar" w:type="character">
    <w:name w:val="Tijelo teksta Char"/>
    <w:aliases w:val=" uvlaka 3 Char,  uvlaka 2 Char,uvlaka 3 Char,uvlaka 2 Char"/>
    <w:link w:val="Tijeloteksta"/>
    <w:rsid w:val="00D4027A"/>
    <w:rPr>
      <w:rFonts w:eastAsia="Times New Roman" w:hAnsi="Times New Roman" w:ascii="Times New Roman"/>
      <w:sz w:val="24"/>
      <w:lang w:val="en-AU"/>
    </w:rPr>
  </w:style>
  <w:style w:styleId="Tekstbalonia" w:type="paragraph">
    <w:name w:val="Balloon Text"/>
    <w:basedOn w:val="Normal"/>
    <w:link w:val="TekstbaloniaChar"/>
    <w:uiPriority w:val="99"/>
    <w:semiHidden/>
    <w:unhideWhenUsed/>
    <w:rsid w:val="003855E7"/>
    <w:rPr>
      <w:rFonts w:cs="Tahoma" w:hAnsi="Tahoma" w:ascii="Tahoma"/>
      <w:sz w:val="16"/>
      <w:szCs w:val="16"/>
    </w:rPr>
  </w:style>
  <w:style w:customStyle="true" w:styleId="TekstbaloniaChar" w:type="character">
    <w:name w:val="Tekst balončića Char"/>
    <w:link w:val="Tekstbalonia"/>
    <w:uiPriority w:val="99"/>
    <w:semiHidden/>
    <w:rsid w:val="003855E7"/>
    <w:rPr>
      <w:rFonts w:cs="Tahoma" w:eastAsia="Times New Roman" w:hAnsi="Tahoma" w:ascii="Tahoma"/>
      <w:sz w:val="16"/>
      <w:szCs w:val="16"/>
      <w:lang w:eastAsia="en-US" w:val="en-US"/>
    </w:rPr>
  </w:style>
  <w:style w:styleId="Zaglavlje" w:type="paragraph">
    <w:name w:val="header"/>
    <w:basedOn w:val="Normal"/>
    <w:link w:val="ZaglavljeChar"/>
    <w:uiPriority w:val="99"/>
    <w:unhideWhenUsed/>
    <w:rsid w:val="00112126"/>
    <w:pPr>
      <w:tabs>
        <w:tab w:pos="4536" w:val="center"/>
        <w:tab w:pos="9072" w:val="right"/>
      </w:tabs>
    </w:pPr>
  </w:style>
  <w:style w:customStyle="true" w:styleId="ZaglavljeChar" w:type="character">
    <w:name w:val="Zaglavlje Char"/>
    <w:link w:val="Zaglavlje"/>
    <w:uiPriority w:val="99"/>
    <w:rsid w:val="00112126"/>
    <w:rPr>
      <w:rFonts w:eastAsia="Times New Roman" w:hAnsi="Times New Roman" w:ascii="Times New Roman"/>
      <w:sz w:val="24"/>
      <w:szCs w:val="24"/>
      <w:lang w:eastAsia="en-US" w:val="en-US"/>
    </w:rPr>
  </w:style>
  <w:style w:styleId="Podnoje" w:type="paragraph">
    <w:name w:val="footer"/>
    <w:basedOn w:val="Normal"/>
    <w:link w:val="PodnojeChar"/>
    <w:uiPriority w:val="99"/>
    <w:unhideWhenUsed/>
    <w:rsid w:val="00112126"/>
    <w:pPr>
      <w:tabs>
        <w:tab w:pos="4536" w:val="center"/>
        <w:tab w:pos="9072" w:val="right"/>
      </w:tabs>
    </w:pPr>
  </w:style>
  <w:style w:customStyle="true" w:styleId="PodnojeChar" w:type="character">
    <w:name w:val="Podnožje Char"/>
    <w:link w:val="Podnoje"/>
    <w:uiPriority w:val="99"/>
    <w:rsid w:val="00112126"/>
    <w:rPr>
      <w:rFonts w:eastAsia="Times New Roman" w:hAnsi="Times New Roman" w:ascii="Times New Roman"/>
      <w:sz w:val="24"/>
      <w:szCs w:val="24"/>
      <w:lang w:eastAsia="en-US" w:val="en-US"/>
    </w:rPr>
  </w:style>
  <w:style w:styleId="Tekstrezerviranogmjesta" w:type="character">
    <w:name w:val="Placeholder Text"/>
    <w:basedOn w:val="Zadanifontodlomka"/>
    <w:uiPriority w:val="99"/>
    <w:semiHidden/>
    <w:rsid w:val="00DE729B"/>
    <w:rPr>
      <w:color w:val="808080"/>
      <w:bdr w:space="0" w:sz="0" w:color="auto" w:val="none"/>
      <w:shd w:fill="auto" w:color="auto" w:val="clear"/>
    </w:rPr>
  </w:style>
  <w:style w:customStyle="true" w:styleId="eSPISCCParagraphDefaultFont" w:type="character">
    <w:name w:val="eSPIS_CC_Paragraph Default Font"/>
    <w:basedOn w:val="Zadanifontodlomka"/>
    <w:rsid w:val="00DE729B"/>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DE729B"/>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DE729B"/>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DE729B"/>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027A"/>
    <w:rPr>
      <w:rFonts w:ascii="Times New Roman" w:eastAsia="Times New Roman" w:hAns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link w:val="Naslov1"/>
    <w:rsid w:val="00D4027A"/>
    <w:rPr>
      <w:rFonts w:ascii="Times New Roman" w:eastAsia="Arial Unicode MS" w:hAnsi="Times New Roman"/>
      <w:b/>
      <w:bCs/>
      <w:sz w:val="24"/>
      <w:szCs w:val="24"/>
    </w:rPr>
  </w:style>
  <w:style w:customStyle="1" w:styleId="Naslov2Char" w:type="character">
    <w:name w:val="Naslov 2 Char"/>
    <w:link w:val="Naslov2"/>
    <w:rsid w:val="00D4027A"/>
    <w:rPr>
      <w:rFonts w:ascii="Times New Roman" w:eastAsia="Arial Unicode MS" w:hAnsi="Times New Roman"/>
      <w:sz w:val="24"/>
      <w:lang w:eastAsia="en-US"/>
    </w:rPr>
  </w:style>
  <w:style w:customStyle="1" w:styleId="Naslov3Char" w:type="character">
    <w:name w:val="Naslov 3 Char"/>
    <w:link w:val="Naslov3"/>
    <w:rsid w:val="00D4027A"/>
    <w:rPr>
      <w:rFonts w:ascii="Times New Roman" w:eastAsia="Arial Unicode MS" w:hAns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1" w:styleId="TijelotekstaChar" w:type="character">
    <w:name w:val="Tijelo teksta Char"/>
    <w:aliases w:val=" uvlaka 3 Char,  uvlaka 2 Char,uvlaka 3 Char,uvlaka 2 Char"/>
    <w:link w:val="Tijeloteksta"/>
    <w:rsid w:val="00D4027A"/>
    <w:rPr>
      <w:rFonts w:ascii="Times New Roman" w:eastAsia="Times New Roman" w:hAnsi="Times New Roman"/>
      <w:sz w:val="24"/>
      <w:lang w:val="en-AU"/>
    </w:rPr>
  </w:style>
  <w:style w:styleId="Tekstbalonia" w:type="paragraph">
    <w:name w:val="Balloon Text"/>
    <w:basedOn w:val="Normal"/>
    <w:link w:val="TekstbaloniaChar"/>
    <w:uiPriority w:val="99"/>
    <w:semiHidden/>
    <w:unhideWhenUsed/>
    <w:rsid w:val="003855E7"/>
    <w:rPr>
      <w:rFonts w:ascii="Tahoma" w:cs="Tahoma" w:hAnsi="Tahoma"/>
      <w:sz w:val="16"/>
      <w:szCs w:val="16"/>
    </w:rPr>
  </w:style>
  <w:style w:customStyle="1" w:styleId="TekstbaloniaChar" w:type="character">
    <w:name w:val="Tekst balončića Char"/>
    <w:link w:val="Tekstbalonia"/>
    <w:uiPriority w:val="99"/>
    <w:semiHidden/>
    <w:rsid w:val="003855E7"/>
    <w:rPr>
      <w:rFonts w:ascii="Tahoma" w:cs="Tahoma" w:eastAsia="Times New Roman" w:hAnsi="Tahoma"/>
      <w:sz w:val="16"/>
      <w:szCs w:val="16"/>
      <w:lang w:eastAsia="en-US" w:val="en-US"/>
    </w:rPr>
  </w:style>
  <w:style w:styleId="Zaglavlje" w:type="paragraph">
    <w:name w:val="header"/>
    <w:basedOn w:val="Normal"/>
    <w:link w:val="ZaglavljeChar"/>
    <w:uiPriority w:val="99"/>
    <w:unhideWhenUsed/>
    <w:rsid w:val="00112126"/>
    <w:pPr>
      <w:tabs>
        <w:tab w:pos="4536" w:val="center"/>
        <w:tab w:pos="9072" w:val="right"/>
      </w:tabs>
    </w:pPr>
  </w:style>
  <w:style w:customStyle="1" w:styleId="ZaglavljeChar" w:type="character">
    <w:name w:val="Zaglavlje Char"/>
    <w:link w:val="Zaglavlje"/>
    <w:uiPriority w:val="99"/>
    <w:rsid w:val="00112126"/>
    <w:rPr>
      <w:rFonts w:ascii="Times New Roman" w:eastAsia="Times New Roman" w:hAnsi="Times New Roman"/>
      <w:sz w:val="24"/>
      <w:szCs w:val="24"/>
      <w:lang w:eastAsia="en-US" w:val="en-US"/>
    </w:rPr>
  </w:style>
  <w:style w:styleId="Podnoje" w:type="paragraph">
    <w:name w:val="footer"/>
    <w:basedOn w:val="Normal"/>
    <w:link w:val="PodnojeChar"/>
    <w:uiPriority w:val="99"/>
    <w:unhideWhenUsed/>
    <w:rsid w:val="00112126"/>
    <w:pPr>
      <w:tabs>
        <w:tab w:pos="4536" w:val="center"/>
        <w:tab w:pos="9072" w:val="right"/>
      </w:tabs>
    </w:pPr>
  </w:style>
  <w:style w:customStyle="1" w:styleId="PodnojeChar" w:type="character">
    <w:name w:val="Podnožje Char"/>
    <w:link w:val="Podnoje"/>
    <w:uiPriority w:val="99"/>
    <w:rsid w:val="00112126"/>
    <w:rPr>
      <w:rFonts w:ascii="Times New Roman" w:eastAsia="Times New Roman" w:hAnsi="Times New Roman"/>
      <w:sz w:val="24"/>
      <w:szCs w:val="24"/>
      <w:lang w:eastAsia="en-US" w:val="en-US"/>
    </w:rPr>
  </w:style>
  <w:style w:styleId="Tekstrezerviranogmjesta" w:type="character">
    <w:name w:val="Placeholder Text"/>
    <w:basedOn w:val="Zadanifontodlomka"/>
    <w:uiPriority w:val="99"/>
    <w:semiHidden/>
    <w:rsid w:val="00DE729B"/>
    <w:rPr>
      <w:color w:val="808080"/>
      <w:bdr w:color="auto" w:space="0" w:sz="0" w:val="none"/>
      <w:shd w:color="auto" w:fill="auto" w:val="clear"/>
    </w:rPr>
  </w:style>
  <w:style w:customStyle="1" w:styleId="eSPISCCParagraphDefaultFont" w:type="character">
    <w:name w:val="eSPIS_CC_Paragraph Default Font"/>
    <w:basedOn w:val="Zadanifontodlomka"/>
    <w:rsid w:val="00DE729B"/>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DE729B"/>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DE729B"/>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DE729B"/>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12721">
      <w:bodyDiv w:val="true"/>
      <w:marLeft w:val="0"/>
      <w:marRight w:val="0"/>
      <w:marTop w:val="0"/>
      <w:marBottom w:val="0"/>
      <w:divBdr>
        <w:top w:space="0" w:sz="0" w:color="auto" w:val="none"/>
        <w:left w:space="0" w:sz="0" w:color="auto" w:val="none"/>
        <w:bottom w:space="0" w:sz="0" w:color="auto" w:val="none"/>
        <w:right w:space="0" w:sz="0" w:color="auto" w:val="none"/>
      </w:divBdr>
    </w:div>
    <w:div w:id="630522017">
      <w:bodyDiv w:val="true"/>
      <w:marLeft w:val="0"/>
      <w:marRight w:val="0"/>
      <w:marTop w:val="0"/>
      <w:marBottom w:val="0"/>
      <w:divBdr>
        <w:top w:space="0" w:sz="0" w:color="auto" w:val="none"/>
        <w:left w:space="0" w:sz="0" w:color="auto" w:val="none"/>
        <w:bottom w:space="0" w:sz="0" w:color="auto" w:val="none"/>
        <w:right w:space="0" w:sz="0" w:color="auto" w:val="none"/>
      </w:divBdr>
    </w:div>
    <w:div w:id="171411526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srpnja 2016.</izvorni_sadrzaj>
    <derivirana_varijabla naziv="DomainObject.DatumDonosenjaOdluke_1">21.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113</izvorni_sadrzaj>
    <derivirana_varijabla naziv="DomainObject.Predmet.Broj_1">113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ožujka 2013.</izvorni_sadrzaj>
    <derivirana_varijabla naziv="DomainObject.Predmet.DatumOsnivanja_1">13. ožujka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St-113/2013</izvorni_sadrzaj>
    <derivirana_varijabla naziv="DomainObject.Predmet.OznakaBroj_1">St-113/2013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IVANIŠEVIĆ GRADNJA d.o.o. za gradnju i usluge</izvorni_sadrzaj>
    <derivirana_varijabla naziv="DomainObject.Predmet.ProtustrankaFormated_1">  IVANIŠEVIĆ GRADNJA d.o.o. za gradnju i usluge</derivirana_varijabla>
  </DomainObject.Predmet.ProtustrankaFormated>
  <DomainObject.Predmet.ProtustrankaFormatedOIB>
    <izvorni_sadrzaj>  IVANIŠEVIĆ GRADNJA d.o.o. za gradnju i usluge, OIB 88754036728</izvorni_sadrzaj>
    <derivirana_varijabla naziv="DomainObject.Predmet.ProtustrankaFormatedOIB_1">  IVANIŠEVIĆ GRADNJA d.o.o. za gradnju i usluge, OIB 88754036728</derivirana_varijabla>
  </DomainObject.Predmet.ProtustrankaFormatedOIB>
  <DomainObject.Predmet.ProtustrankaFormatedWithAdress>
    <izvorni_sadrzaj> IVANIŠEVIĆ GRADNJA d.o.o. za gradnju i usluge, Kila 37, Split</izvorni_sadrzaj>
    <derivirana_varijabla naziv="DomainObject.Predmet.ProtustrankaFormatedWithAdress_1"> IVANIŠEVIĆ GRADNJA d.o.o. za gradnju i usluge, Kila 37, Split</derivirana_varijabla>
  </DomainObject.Predmet.ProtustrankaFormatedWithAdress>
  <DomainObject.Predmet.ProtustrankaFormatedWithAdressOIB>
    <izvorni_sadrzaj> IVANIŠEVIĆ GRADNJA d.o.o. za gradnju i usluge, OIB 88754036728, Kila 37, Split</izvorni_sadrzaj>
    <derivirana_varijabla naziv="DomainObject.Predmet.ProtustrankaFormatedWithAdressOIB_1"> IVANIŠEVIĆ GRADNJA d.o.o. za gradnju i usluge, OIB 88754036728, Kila 37, Split</derivirana_varijabla>
  </DomainObject.Predmet.ProtustrankaFormatedWithAdressOIB>
  <DomainObject.Predmet.ProtustrankaWithAdress>
    <izvorni_sadrzaj>IVANIŠEVIĆ GRADNJA d.o.o. za gradnju i usluge Kila 37, Split</izvorni_sadrzaj>
    <derivirana_varijabla naziv="DomainObject.Predmet.ProtustrankaWithAdress_1">IVANIŠEVIĆ GRADNJA d.o.o. za gradnju i usluge Kila 37, Split</derivirana_varijabla>
  </DomainObject.Predmet.ProtustrankaWithAdress>
  <DomainObject.Predmet.ProtustrankaWithAdressOIB>
    <izvorni_sadrzaj>IVANIŠEVIĆ GRADNJA d.o.o. za gradnju i usluge, OIB 88754036728, Kila 37, Split</izvorni_sadrzaj>
    <derivirana_varijabla naziv="DomainObject.Predmet.ProtustrankaWithAdressOIB_1">IVANIŠEVIĆ GRADNJA d.o.o. za gradnju i usluge, OIB 88754036728, Kila 37, Split</derivirana_varijabla>
  </DomainObject.Predmet.ProtustrankaWithAdressOIB>
  <DomainObject.Predmet.ProtustrankaNazivFormated>
    <izvorni_sadrzaj>IVANIŠEVIĆ GRADNJA d.o.o. za gradnju i usluge</izvorni_sadrzaj>
    <derivirana_varijabla naziv="DomainObject.Predmet.ProtustrankaNazivFormated_1">IVANIŠEVIĆ GRADNJA d.o.o. za gradnju i usluge</derivirana_varijabla>
  </DomainObject.Predmet.ProtustrankaNazivFormated>
  <DomainObject.Predmet.ProtustrankaNazivFormatedOIB>
    <izvorni_sadrzaj>IVANIŠEVIĆ GRADNJA d.o.o. za gradnju i usluge, OIB 88754036728</izvorni_sadrzaj>
    <derivirana_varijabla naziv="DomainObject.Predmet.ProtustrankaNazivFormatedOIB_1">IVANIŠEVIĆ GRADNJA d.o.o. za gradnju i usluge, OIB 88754036728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Split</izvorni_sadrzaj>
    <derivirana_varijabla naziv="DomainObject.Predmet.StrankaFormated_1">  Financijska agencija Split</derivirana_varijabla>
  </DomainObject.Predmet.StrankaFormated>
  <DomainObject.Predmet.StrankaFormatedOIB>
    <izvorni_sadrzaj>  Financijska agencija Split, OIB 85821130368</izvorni_sadrzaj>
    <derivirana_varijabla naziv="DomainObject.Predmet.StrankaFormatedOIB_1">  Financijska agencija Split, OIB 85821130368</derivirana_varijabla>
  </DomainObject.Predmet.StrankaFormatedOIB>
  <DomainObject.Predmet.StrankaFormatedWithAdress>
    <izvorni_sadrzaj> Financijska agencija Split, Mažuranićevo šetalište 24 b, 21000 Split</izvorni_sadrzaj>
    <derivirana_varijabla naziv="DomainObject.Predmet.StrankaFormatedWithAdress_1"> Financijska agencija Split, Mažuranićevo šetalište 24 b, 21000 Split</derivirana_varijabla>
  </DomainObject.Predmet.StrankaFormatedWithAdress>
  <DomainObject.Predmet.StrankaFormatedWithAdressOIB>
    <izvorni_sadrzaj> Financijska agencija Split, OIB 85821130368, Mažuranićevo šetalište 24 b, 21000 Split</izvorni_sadrzaj>
    <derivirana_varijabla naziv="DomainObject.Predmet.StrankaFormatedWithAdressOIB_1"> Financijska agencija Split, OIB 85821130368, Mažuranićevo šetalište 24 b, 21000 Split</derivirana_varijabla>
  </DomainObject.Predmet.StrankaFormatedWithAdressOIB>
  <DomainObject.Predmet.StrankaWithAdress>
    <izvorni_sadrzaj>Financijska agencija Split Mažuranićevo šetalište 24 b,21000 Split</izvorni_sadrzaj>
    <derivirana_varijabla naziv="DomainObject.Predmet.StrankaWithAdress_1">Financijska agencija Split Mažuranićevo šetalište 24 b,21000 Split</derivirana_varijabla>
  </DomainObject.Predmet.StrankaWithAdress>
  <DomainObject.Predmet.StrankaWithAdressOIB>
    <izvorni_sadrzaj>Financijska agencija Split, OIB 85821130368, Mažuranićevo šetalište 24 b,21000 Split</izvorni_sadrzaj>
    <derivirana_varijabla naziv="DomainObject.Predmet.StrankaWithAdressOIB_1">Financijska agencija Split, OIB 85821130368, Mažuranićevo šetalište 24 b,21000 Split</derivirana_varijabla>
  </DomainObject.Predmet.StrankaWithAdressOIB>
  <DomainObject.Predmet.StrankaNazivFormated>
    <izvorni_sadrzaj>Financijska agencija Split</izvorni_sadrzaj>
    <derivirana_varijabla naziv="DomainObject.Predmet.StrankaNazivFormated_1">Financijska agencija Split</derivirana_varijabla>
  </DomainObject.Predmet.StrankaNazivFormated>
  <DomainObject.Predmet.StrankaNazivFormatedOIB>
    <izvorni_sadrzaj>Financijska agencija Split, OIB 85821130368</izvorni_sadrzaj>
    <derivirana_varijabla naziv="DomainObject.Predmet.StrankaNazivFormatedOIB_1">Financijska agencija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Split</item>
    </izvorni_sadrzaj>
    <derivirana_varijabla naziv="DomainObject.Predmet.StrankaListFormated_1">
      <item>Financijska agencija Split</item>
    </derivirana_varijabla>
  </DomainObject.Predmet.StrankaListFormated>
  <DomainObject.Predmet.StrankaListFormatedOIB>
    <izvorni_sadrzaj>
      <item>Financijska agencija Split, OIB 85821130368</item>
    </izvorni_sadrzaj>
    <derivirana_varijabla naziv="DomainObject.Predmet.StrankaListFormatedOIB_1">
      <item>Financijska agencija Split, OIB 85821130368</item>
    </derivirana_varijabla>
  </DomainObject.Predmet.StrankaListFormatedOIB>
  <DomainObject.Predmet.StrankaListFormatedWithAdress>
    <izvorni_sadrzaj>
      <item>Financijska agencija Split, Mažuranićevo šetalište 24 b, 21000 Split</item>
    </izvorni_sadrzaj>
    <derivirana_varijabla naziv="DomainObject.Predmet.StrankaListFormatedWithAdress_1">
      <item>Financijska agencija Split, Mažuranićevo šetalište 24 b, 21000 Split</item>
    </derivirana_varijabla>
  </DomainObject.Predmet.StrankaListFormatedWithAdress>
  <DomainObject.Predmet.StrankaListFormatedWithAdressOIB>
    <izvorni_sadrzaj>
      <item>Financijska agencija Split, OIB 85821130368, Mažuranićevo šetalište 24 b, 21000 Split</item>
    </izvorni_sadrzaj>
    <derivirana_varijabla naziv="DomainObject.Predmet.StrankaListFormatedWithAdressOIB_1">
      <item>Financijska agencija Split, OIB 85821130368, Mažuranićevo šetalište 24 b, 21000 Split</item>
    </derivirana_varijabla>
  </DomainObject.Predmet.StrankaListFormatedWithAdressOIB>
  <DomainObject.Predmet.StrankaListNazivFormated>
    <izvorni_sadrzaj>
      <item>Financijska agencija Split</item>
    </izvorni_sadrzaj>
    <derivirana_varijabla naziv="DomainObject.Predmet.StrankaListNazivFormated_1">
      <item>Financijska agencija Split</item>
    </derivirana_varijabla>
  </DomainObject.Predmet.StrankaListNazivFormated>
  <DomainObject.Predmet.StrankaListNazivFormatedOIB>
    <izvorni_sadrzaj>
      <item>Financijska agencija Split, OIB 85821130368</item>
    </izvorni_sadrzaj>
    <derivirana_varijabla naziv="DomainObject.Predmet.StrankaListNazivFormatedOIB_1">
      <item>Financijska agencija Split, OIB 85821130368</item>
    </derivirana_varijabla>
  </DomainObject.Predmet.StrankaListNazivFormatedOIB>
  <DomainObject.Predmet.ProtuStrankaListFormated>
    <izvorni_sadrzaj>
      <item>IVANIŠEVIĆ GRADNJA d.o.o. za gradnju i usluge</item>
    </izvorni_sadrzaj>
    <derivirana_varijabla naziv="DomainObject.Predmet.ProtuStrankaListFormated_1">
      <item>IVANIŠEVIĆ GRADNJA d.o.o. za gradnju i usluge</item>
    </derivirana_varijabla>
  </DomainObject.Predmet.ProtuStrankaListFormated>
  <DomainObject.Predmet.ProtuStrankaListFormatedOIB>
    <izvorni_sadrzaj>
      <item>IVANIŠEVIĆ GRADNJA d.o.o. za gradnju i usluge, OIB 88754036728</item>
    </izvorni_sadrzaj>
    <derivirana_varijabla naziv="DomainObject.Predmet.ProtuStrankaListFormatedOIB_1">
      <item>IVANIŠEVIĆ GRADNJA d.o.o. za gradnju i usluge, OIB 88754036728</item>
    </derivirana_varijabla>
  </DomainObject.Predmet.ProtuStrankaListFormatedOIB>
  <DomainObject.Predmet.ProtuStrankaListFormatedWithAdress>
    <izvorni_sadrzaj>
      <item>IVANIŠEVIĆ GRADNJA d.o.o. za gradnju i usluge, Kila 37, Split</item>
    </izvorni_sadrzaj>
    <derivirana_varijabla naziv="DomainObject.Predmet.ProtuStrankaListFormatedWithAdress_1">
      <item>IVANIŠEVIĆ GRADNJA d.o.o. za gradnju i usluge, Kila 37, Split</item>
    </derivirana_varijabla>
  </DomainObject.Predmet.ProtuStrankaListFormatedWithAdress>
  <DomainObject.Predmet.ProtuStrankaListFormatedWithAdressOIB>
    <izvorni_sadrzaj>
      <item>IVANIŠEVIĆ GRADNJA d.o.o. za gradnju i usluge, OIB 88754036728, Kila 37, Split</item>
    </izvorni_sadrzaj>
    <derivirana_varijabla naziv="DomainObject.Predmet.ProtuStrankaListFormatedWithAdressOIB_1">
      <item>IVANIŠEVIĆ GRADNJA d.o.o. za gradnju i usluge, OIB 88754036728, Kila 37, Split</item>
    </derivirana_varijabla>
  </DomainObject.Predmet.ProtuStrankaListFormatedWithAdressOIB>
  <DomainObject.Predmet.ProtuStrankaListNazivFormated>
    <izvorni_sadrzaj>
      <item>IVANIŠEVIĆ GRADNJA d.o.o. za gradnju i usluge</item>
    </izvorni_sadrzaj>
    <derivirana_varijabla naziv="DomainObject.Predmet.ProtuStrankaListNazivFormated_1">
      <item>IVANIŠEVIĆ GRADNJA d.o.o. za gradnju i usluge</item>
    </derivirana_varijabla>
  </DomainObject.Predmet.ProtuStrankaListNazivFormated>
  <DomainObject.Predmet.ProtuStrankaListNazivFormatedOIB>
    <izvorni_sadrzaj>
      <item>IVANIŠEVIĆ GRADNJA d.o.o. za gradnju i usluge, OIB 88754036728</item>
    </izvorni_sadrzaj>
    <derivirana_varijabla naziv="DomainObject.Predmet.ProtuStrankaListNazivFormatedOIB_1">
      <item>IVANIŠEVIĆ GRADNJA d.o.o. za gradnju i usluge, OIB 88754036728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srpnja 2016.</izvorni_sadrzaj>
    <derivirana_varijabla naziv="DomainObject.Datum_1">21. srpnja 2016.</derivirana_varijabla>
  </DomainObject.Datum>
  <DomainObject.PoslovniBrojDokumenta>
    <izvorni_sadrzaj/>
    <derivirana_varijabla naziv="DomainObject.PoslovniBrojDokumenta_1"/>
  </DomainObject.PoslovniBrojDokumenta>
  <DomainObject.Predmet.StrankaIDrugi>
    <izvorni_sadrzaj>Financijska agencija Split</izvorni_sadrzaj>
    <derivirana_varijabla naziv="DomainObject.Predmet.StrankaIDrugi_1">Financijska agencija Split</derivirana_varijabla>
  </DomainObject.Predmet.StrankaIDrugi>
  <DomainObject.Predmet.ProtustrankaIDrugi>
    <izvorni_sadrzaj>IVANIŠEVIĆ GRADNJA d.o.o. za gradnju i usluge</izvorni_sadrzaj>
    <derivirana_varijabla naziv="DomainObject.Predmet.ProtustrankaIDrugi_1">IVANIŠEVIĆ GRADNJA d.o.o. za gradnju i usluge</derivirana_varijabla>
  </DomainObject.Predmet.ProtustrankaIDrugi>
  <DomainObject.Predmet.StrankaIDrugiAdressOIB>
    <izvorni_sadrzaj>Financijska agencija Split, OIB 85821130368, Mažuranićevo šetalište 24 b, 21000 Split</izvorni_sadrzaj>
    <derivirana_varijabla naziv="DomainObject.Predmet.StrankaIDrugiAdressOIB_1">Financijska agencija Split, OIB 85821130368, Mažuranićevo šetalište 24 b, 21000 Split</derivirana_varijabla>
  </DomainObject.Predmet.StrankaIDrugiAdressOIB>
  <DomainObject.Predmet.ProtustrankaIDrugiAdressOIB>
    <izvorni_sadrzaj>IVANIŠEVIĆ GRADNJA d.o.o. za gradnju i usluge, OIB 88754036728, Kila 37, Split</izvorni_sadrzaj>
    <derivirana_varijabla naziv="DomainObject.Predmet.ProtustrankaIDrugiAdressOIB_1">IVANIŠEVIĆ GRADNJA d.o.o. za gradnju i usluge, OIB 88754036728, Kila 37,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IVANIŠEVIĆ GRADNJA d.o.o. za gradnju i usluge</item>
      <item>Financijska agencija Split</item>
    </izvorni_sadrzaj>
    <derivirana_varijabla naziv="DomainObject.Predmet.SudioniciListNaziv_1">
      <item>IVANIŠEVIĆ GRADNJA d.o.o. za gradnju i usluge</item>
      <item>Financijska agencija Split</item>
    </derivirana_varijabla>
  </DomainObject.Predmet.SudioniciListNaziv>
  <DomainObject.Predmet.SudioniciListAdressOIB>
    <izvorni_sadrzaj>
      <item>IVANIŠEVIĆ GRADNJA d.o.o. za gradnju i usluge, OIB 88754036728, Kila 37,Split</item>
      <item>Financijska agencija Split, OIB 85821130368, Mažuranićevo šetalište 24 b,21000 Split</item>
    </izvorni_sadrzaj>
    <derivirana_varijabla naziv="DomainObject.Predmet.SudioniciListAdressOIB_1">
      <item>IVANIŠEVIĆ GRADNJA d.o.o. za gradnju i usluge, OIB 88754036728, Kila 37,Split</item>
      <item>Financijska agencija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88754036728</item>
      <item>, OIB 85821130368</item>
    </izvorni_sadrzaj>
    <derivirana_varijabla naziv="DomainObject.Predmet.SudioniciListNazivOIB_1">
      <item>, OIB 88754036728</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4CA16C7-C7E1-4C17-B1F6-537C1CAFB52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5</properties:Pages>
  <properties:Words>2049</properties:Words>
  <properties:Characters>11137</properties:Characters>
  <properties:Lines>225</properties:Lines>
  <properties:Paragraphs>54</properties:Paragraphs>
  <properties:TotalTime>500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Broj: 12</vt:lpstr>
    </vt:vector>
  </properties:TitlesOfParts>
  <properties:LinksUpToDate>false</properties:LinksUpToDate>
  <properties:CharactersWithSpaces>13198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2015-12-11T10:50:00Z</dcterms:created>
  <dc:creator>wsadmin</dc:creator>
  <cp:lastModifiedBy>Paško Bačić</cp:lastModifiedBy>
  <cp:lastPrinted>2015-12-11T09:22:00Z</cp:lastPrinted>
  <dcterms:modified xmlns:xsi="http://www.w3.org/2001/XMLSchema-instance" xsi:type="dcterms:W3CDTF">2016-07-21T09:30:00Z</dcterms:modified>
  <cp:revision>15</cp:revision>
  <dc:title>Broj: 12</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5</vt:i4>
  </prop:property>
</prop:Properties>
</file>