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0067" w14:paraId="8890067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B71B33">
        <w:rPr>
          <w:lang w:val="hr-HR"/>
        </w:rPr>
        <w:t>1067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B71B33">
        <w:t xml:space="preserve"> LUNO j.</w:t>
      </w:r>
      <w:r w:rsidR="00552216">
        <w:t>d.o.o.,</w:t>
      </w:r>
      <w:r w:rsidR="00D07ECC">
        <w:t xml:space="preserve"> OIB:</w:t>
      </w:r>
      <w:r w:rsidR="00B908CA">
        <w:t xml:space="preserve"> </w:t>
      </w:r>
      <w:r w:rsidR="00B71B33">
        <w:t>73110459931</w:t>
      </w:r>
      <w:r w:rsidR="00D07ECC">
        <w:t xml:space="preserve"> s</w:t>
      </w:r>
      <w:r w:rsidR="00B71B33">
        <w:t>a sjedištem u Trg bana Josipa Jelačića 29</w:t>
      </w:r>
      <w:r w:rsidR="00247894">
        <w:t xml:space="preserve">, </w:t>
      </w:r>
      <w:r w:rsidR="00B71B33">
        <w:t>42230 Ludbreg</w:t>
      </w:r>
      <w:r w:rsidR="00247894">
        <w:t>,</w:t>
      </w:r>
      <w:r w:rsidR="00B71B33">
        <w:t xml:space="preserve"> dana 17.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B71B33" w:rsidRPr="00B71B33">
        <w:t xml:space="preserve"> </w:t>
      </w:r>
      <w:r w:rsidR="00B71B33">
        <w:t>LUNO j.d.o.o., OIB: 73110459931 sa sjedištem u Trg bana Josipa Jelačića 29, 42230 Ludbreg</w:t>
      </w:r>
      <w:r w:rsidR="00552216">
        <w:t>,</w:t>
      </w:r>
      <w:r w:rsidR="002E00D7">
        <w:t xml:space="preserve"> </w:t>
      </w:r>
      <w:r w:rsidR="00B82432">
        <w:t>iznosi</w:t>
      </w:r>
      <w:r w:rsidR="00B71B33">
        <w:t xml:space="preserve"> 2.306.882,07</w:t>
      </w:r>
      <w:r w:rsidR="00552216">
        <w:t xml:space="preserve"> 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B71B33">
        <w:t xml:space="preserve"> Goran Cvetanović</w:t>
      </w:r>
      <w:r w:rsidR="00247894">
        <w:t>,</w:t>
      </w:r>
      <w:r w:rsidR="005C5AF6">
        <w:t xml:space="preserve"> iz Kop</w:t>
      </w:r>
      <w:r w:rsidR="00B71B33">
        <w:t>rivnice, Bjelovarska cesta 153</w:t>
      </w:r>
      <w:r w:rsidR="005C5AF6">
        <w:t>,</w:t>
      </w:r>
      <w:r w:rsidR="00E05A30">
        <w:t xml:space="preserve"> OIB: 30087905217 da</w:t>
      </w:r>
      <w:r w:rsidR="00247894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E05A30">
        <w:rPr>
          <w:lang w:val="hr-HR"/>
        </w:rPr>
        <w:t>Dana 14. prosinca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B71B33" w:rsidRPr="00B71B33">
        <w:t xml:space="preserve"> </w:t>
      </w:r>
      <w:r w:rsidR="00B71B33">
        <w:t>LUNO j.d.o.o., OIB: 73110459931 sa sjedištem u Trg bana Josipa Jelačića 29, 42230 Ludbreg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71B33">
        <w:t xml:space="preserve"> 2.306.882,07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71B33">
        <w:rPr>
          <w:lang w:val="hr-HR"/>
        </w:rPr>
        <w:t>17</w:t>
      </w:r>
      <w:r w:rsidR="002E00D7">
        <w:rPr>
          <w:lang w:val="hr-HR"/>
        </w:rPr>
        <w:t>.</w:t>
      </w:r>
      <w:r w:rsidR="00B71B3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4D5B9C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7D6" w:rsidP="007F64E0" w:rsidR="003017D6">
      <w:r>
        <w:separator/>
      </w:r>
    </w:p>
  </w:endnote>
  <w:endnote w:id="0" w:type="continuationSeparator">
    <w:p w:rsidRDefault="003017D6" w:rsidP="007F64E0" w:rsidR="00301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7D6" w:rsidP="007F64E0" w:rsidR="003017D6">
      <w:r>
        <w:separator/>
      </w:r>
    </w:p>
  </w:footnote>
  <w:footnote w:id="0" w:type="continuationSeparator">
    <w:p w:rsidRDefault="003017D6" w:rsidP="007F64E0" w:rsidR="00301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B71B33">
      <w:rPr>
        <w:lang w:val="hr-HR"/>
      </w:rPr>
      <w:t>1067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178A" w:rsidRPr="0086178A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178A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1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1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LUNO jednostavno društvo s ograničenom odgovornošću za trgovinu i usluge</izvorni_sadrzaj>
    <derivirana_varijabla naziv="DomainObject.Predmet.ProtustrankaFormated_1">  LUNO jednostavno društvo s ograničenom odgovornošću za trgovinu i usluge</derivirana_varijabla>
  </DomainObject.Predmet.ProtustrankaFormated>
  <DomainObject.Predmet.ProtustrankaFormatedOIB>
    <izvorni_sadrzaj>  LUNO jednostavno društvo s ograničenom odgovornošću za trgovinu i usluge, OIB 73110459931</izvorni_sadrzaj>
    <derivirana_varijabla naziv="DomainObject.Predmet.ProtustrankaFormatedOIB_1">  LUNO jednostavno društvo s ograničenom odgovornošću za trgovinu i usluge, OIB 73110459931</derivirana_varijabla>
  </DomainObject.Predmet.ProtustrankaFormatedOIB>
  <DomainObject.Predmet.ProtustrankaFormatedWithAdress>
    <izvorni_sadrzaj> LUNO jednostavno društvo s ograničenom odgovornošću za trgovinu i usluge, Trg bana Josipa Jelačića 29, 42230 Ludbreg</izvorni_sadrzaj>
    <derivirana_varijabla naziv="DomainObject.Predmet.ProtustrankaFormatedWithAdress_1"> LUNO jednostavno društvo s ograničenom odgovornošću za trgovinu i usluge, Trg bana Josipa Jelačića 29, 42230 Ludbreg</derivirana_varijabla>
  </DomainObject.Predmet.ProtustrankaFormatedWithAdress>
  <DomainObject.Predmet.ProtustrankaFormatedWithAdressOIB>
    <izvorni_sadrzaj> LUNO jednostavno društvo s ograničenom odgovornošću za trgovinu i usluge, OIB 73110459931, Trg bana Josipa Jelačića 29, 42230 Ludbreg</izvorni_sadrzaj>
    <derivirana_varijabla naziv="DomainObject.Predmet.ProtustrankaFormatedWithAdressOIB_1"> LUNO jednostavno društvo s ograničenom odgovornošću za trgovinu i usluge, OIB 73110459931, Trg bana Josipa Jelačića 29, 42230 Ludbreg</derivirana_varijabla>
  </DomainObject.Predmet.ProtustrankaFormatedWithAdressOIB>
  <DomainObject.Predmet.ProtustrankaWithAdress>
    <izvorni_sadrzaj>LUNO jednostavno društvo s ograničenom odgovornošću za trgovinu i usluge Trg bana Josipa Jelačića 29, 42230 Ludbreg</izvorni_sadrzaj>
    <derivirana_varijabla naziv="DomainObject.Predmet.ProtustrankaWithAdress_1">LUNO jednostavno društvo s ograničenom odgovornošću za trgovinu i usluge Trg bana Josipa Jelačića 29, 42230 Ludbreg</derivirana_varijabla>
  </DomainObject.Predmet.ProtustrankaWithAdress>
  <DomainObject.Predmet.ProtustrankaWithAdressOIB>
    <izvorni_sadrzaj>LUNO jednostavno društvo s ograničenom odgovornošću za trgovinu i usluge, OIB 73110459931, Trg bana Josipa Jelačića 29, 42230 Ludbreg</izvorni_sadrzaj>
    <derivirana_varijabla naziv="DomainObject.Predmet.ProtustrankaWithAdressOIB_1">LUNO jednostavno društvo s ograničenom odgovornošću za trgovinu i usluge, OIB 73110459931, Trg bana Josipa Jelačića 29, 42230 Ludbreg</derivirana_varijabla>
  </DomainObject.Predmet.ProtustrankaWithAdressOIB>
  <DomainObject.Predmet.ProtustrankaNazivFormated>
    <izvorni_sadrzaj>LUNO jednostavno društvo s ograničenom odgovornošću za trgovinu i usluge</izvorni_sadrzaj>
    <derivirana_varijabla naziv="DomainObject.Predmet.ProtustrankaNazivFormated_1">LUNO jednostavno društvo s ograničenom odgovornošću za trgovinu i usluge</derivirana_varijabla>
  </DomainObject.Predmet.ProtustrankaNazivFormated>
  <DomainObject.Predmet.ProtustrankaNazivFormatedOIB>
    <izvorni_sadrzaj>LUNO jednostavno društvo s ograničenom odgovornošću za trgovinu i usluge, OIB 73110459931</izvorni_sadrzaj>
    <derivirana_varijabla naziv="DomainObject.Predmet.ProtustrankaNazivFormatedOIB_1">LUNO jednostavno društvo s ograničenom odgovornošću za trgovinu i usluge, OIB 73110459931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2306882.07</izvorni_sadrzaj>
    <derivirana_varijabla naziv="DomainObject.Predmet.TrenutnaVrijednost_1">2306882.07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LUNO jednostavno društvo s ograničenom odgovornošću za trgovinu i usluge</item>
    </izvorni_sadrzaj>
    <derivirana_varijabla naziv="DomainObject.Predmet.ProtuStrankaListFormated_1">
      <item>LUNO jednostavno društvo s ograničenom odgovornošću za trgovinu i usluge</item>
    </derivirana_varijabla>
  </DomainObject.Predmet.ProtuStrankaListFormated>
  <DomainObject.Predmet.ProtuStrankaListFormatedOIB>
    <izvorni_sadrzaj>
      <item>LUNO jednostavno društvo s ograničenom odgovornošću za trgovinu i usluge, OIB 73110459931</item>
    </izvorni_sadrzaj>
    <derivirana_varijabla naziv="DomainObject.Predmet.ProtuStrankaListFormatedOIB_1">
      <item>LUNO jednostavno društvo s ograničenom odgovornošću za trgovinu i usluge, OIB 73110459931</item>
    </derivirana_varijabla>
  </DomainObject.Predmet.ProtuStrankaListFormatedOIB>
  <DomainObject.Predmet.ProtuStrankaListFormatedWithAdress>
    <izvorni_sadrzaj>
      <item>LUNO jednostavno društvo s ograničenom odgovornošću za trgovinu i usluge, Trg bana Josipa Jelačića 29, 42230 Ludbreg</item>
    </izvorni_sadrzaj>
    <derivirana_varijabla naziv="DomainObject.Predmet.ProtuStrankaListFormatedWithAdress_1">
      <item>LUNO jednostavno društvo s ograničenom odgovornošću za trgovinu i usluge, Trg bana Josipa Jelačića 29, 42230 Ludbreg</item>
    </derivirana_varijabla>
  </DomainObject.Predmet.ProtuStrankaListFormatedWithAdress>
  <DomainObject.Predmet.ProtuStrankaListFormatedWithAdressOIB>
    <izvorni_sadrzaj>
      <item>LUNO jednostavno društvo s ograničenom odgovornošću za trgovinu i usluge, OIB 73110459931, Trg bana Josipa Jelačića 29, 42230 Ludbreg</item>
    </izvorni_sadrzaj>
    <derivirana_varijabla naziv="DomainObject.Predmet.ProtuStrankaListFormatedWithAdressOIB_1">
      <item>LUNO jednostavno društvo s ograničenom odgovornošću za trgovinu i usluge, OIB 73110459931, Trg bana Josipa Jelačića 29, 42230 Ludbreg</item>
    </derivirana_varijabla>
  </DomainObject.Predmet.ProtuStrankaListFormatedWithAdressOIB>
  <DomainObject.Predmet.ProtuStrankaListNazivFormated>
    <izvorni_sadrzaj>
      <item>LUNO jednostavno društvo s ograničenom odgovornošću za trgovinu i usluge</item>
    </izvorni_sadrzaj>
    <derivirana_varijabla naziv="DomainObject.Predmet.ProtuStrankaListNazivFormated_1">
      <item>LUNO jednostavno društvo s ograničenom odgovornošću za trgovinu i usluge</item>
    </derivirana_varijabla>
  </DomainObject.Predmet.ProtuStrankaListNazivFormated>
  <DomainObject.Predmet.ProtuStrankaListNazivFormatedOIB>
    <izvorni_sadrzaj>
      <item>LUNO jednostavno društvo s ograničenom odgovornošću za trgovinu i usluge, OIB 73110459931</item>
    </izvorni_sadrzaj>
    <derivirana_varijabla naziv="DomainObject.Predmet.ProtuStrankaListNazivFormatedOIB_1">
      <item>LUNO jednostavno društvo s ograničenom odgovornošću za trgovinu i usluge, OIB 73110459931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LUNO jednostavno društvo s ograničenom odgovornošću za trgovinu i usluge</izvorni_sadrzaj>
    <derivirana_varijabla naziv="DomainObject.Predmet.ProtustrankaIDrugi_1">LUNO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LUNO jednostavno društvo s ograničenom odgovornošću za trgovinu i usluge, OIB 73110459931, Trg bana Josipa Jelačića 29, 42230 Ludbreg</izvorni_sadrzaj>
    <derivirana_varijabla naziv="DomainObject.Predmet.ProtustrankaIDrugiAdressOIB_1">LUNO jednostavno društvo s ograničenom odgovornošću za trgovinu i usluge, OIB 73110459931, Trg bana Josipa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LUNO jednostavno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LUNO jednostavno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LUNO jednostavno društvo s ograničenom odgovornošću za trgovinu i usluge, OIB 73110459931, Trg bana Josipa Jelačića 29,42230 Ludbreg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LUNO jednostavno društvo s ograničenom odgovornošću za trgovinu i usluge, OIB 73110459931, Trg bana Josipa Jelačića 29,42230 Ludbreg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73110459931</item>
      <item>, OIB null</item>
      <item>, OIB null</item>
    </izvorni_sadrzaj>
    <derivirana_varijabla naziv="DomainObject.Predmet.SudioniciListNazivOIB_1">
      <item>, OIB 85821130368</item>
      <item>, OIB 73110459931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2521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2015-12-17T11:16:00Z</dcterms:created>
  <dc:creator>user</dc:creator>
  <cp:lastModifiedBy>Maja Marčec</cp:lastModifiedBy>
  <cp:lastPrinted>2015-12-17T11:17:00Z</cp:lastPrinted>
  <dcterms:modified xmlns:xsi="http://www.w3.org/2001/XMLSchema-instance" xsi:type="dcterms:W3CDTF">2015-12-17T11:46:00Z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