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ef33" w14:paraId="28eef33" w:rsidRDefault="00AE649C" w:rsidP="00A64A7E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A64A7E" w:rsidP="00A64A7E" w:rsidR="00A64A7E">
      <w:pPr>
        <w:pStyle w:val="SudNaziv"/>
        <w:rPr>
          <w:b w:val="false"/>
        </w:rPr>
      </w:pPr>
    </w:p>
    <w:p w:rsidRDefault="00A64A7E" w:rsidP="00A64A7E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A64A7E" w:rsidP="00A64A7E" w:rsidR="00A64A7E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A64A7E" w:rsidP="00A64A7E" w:rsidR="00A64A7E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A64A7E" w:rsidP="00A64A7E" w:rsidR="00A64A7E">
      <w:pPr>
        <w:pStyle w:val="SudNaziv"/>
        <w:rPr>
          <w:b w:val="false"/>
        </w:rPr>
      </w:pPr>
    </w:p>
    <w:p w:rsidRDefault="00A64A7E" w:rsidP="00A64A7E" w:rsidR="00A64A7E">
      <w:pPr>
        <w:spacing w:after="0"/>
        <w:jc w:val="both"/>
      </w:pPr>
      <w:r>
        <w:tab/>
        <w:t>Trgovački sud u Varaždinu po sucu toga suda, Jasni Lekić, kao stečajnom sucu u predmetu u povodu zahtjeva Financijske agencije Regionalni centar Zagreb, Podružnica Varaždin, Augusta Cesarca 2, Varaždin, za pokretanje skraćenog stečajnog postupka protiv dužnika</w:t>
      </w:r>
      <w:r>
        <w:t xml:space="preserve"> M-sistemi društvo s ograničenom odgovornošću za informatičku i elektroničku djelatnost, OIB 75281542373, Orehovica, A. G. Matoša 1</w:t>
      </w:r>
      <w:r>
        <w:t>, dana 10. studenog 2015. godine temeljem čl. 430. Stečajnog zakona ("Narodne novine" 71/15, u daljnjem tekstu SZ) objavljuje slijedeći</w:t>
      </w:r>
    </w:p>
    <w:p w:rsidRDefault="00A64A7E" w:rsidP="00A64A7E" w:rsidR="00A64A7E">
      <w:pPr>
        <w:spacing w:after="0"/>
        <w:jc w:val="both"/>
      </w:pPr>
    </w:p>
    <w:p w:rsidRDefault="00A64A7E" w:rsidP="00A64A7E" w:rsidR="00A64A7E">
      <w:pPr>
        <w:spacing w:after="0"/>
        <w:jc w:val="both"/>
      </w:pPr>
    </w:p>
    <w:p w:rsidRDefault="00A64A7E" w:rsidP="00A64A7E" w:rsidR="00A64A7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64A7E" w:rsidP="00A64A7E" w:rsidR="00A64A7E">
      <w:pPr>
        <w:spacing w:after="0"/>
        <w:jc w:val="center"/>
        <w:rPr>
          <w:sz w:val="28"/>
          <w:szCs w:val="28"/>
        </w:rPr>
      </w:pPr>
    </w:p>
    <w:p w:rsidRDefault="00A64A7E" w:rsidP="00A64A7E" w:rsidR="00A64A7E">
      <w:pPr>
        <w:spacing w:after="0"/>
        <w:jc w:val="both"/>
      </w:pPr>
    </w:p>
    <w:p w:rsidRDefault="00A64A7E" w:rsidP="00A64A7E" w:rsidR="00A64A7E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M-sistemi društvo s ograničenom odgovornošću za informatičku i elektroničku djelatnost, OIB 75281542373, Orehovica, A. G. Matoša 1, iznosi </w:t>
      </w:r>
      <w:r>
        <w:t>126.480,45</w:t>
      </w:r>
      <w:r>
        <w:t xml:space="preserve"> kn.</w:t>
      </w:r>
    </w:p>
    <w:p w:rsidRDefault="00A64A7E" w:rsidP="00A64A7E" w:rsidR="00A64A7E">
      <w:pPr>
        <w:spacing w:after="0"/>
        <w:jc w:val="both"/>
      </w:pPr>
    </w:p>
    <w:p w:rsidRDefault="00A64A7E" w:rsidP="00A64A7E" w:rsidR="00A64A7E">
      <w:pPr>
        <w:spacing w:after="0"/>
        <w:jc w:val="both"/>
      </w:pPr>
      <w:r>
        <w:tab/>
        <w:t xml:space="preserve">II/ Poziva se direktor dužnika </w:t>
      </w:r>
      <w:proofErr w:type="spellStart"/>
      <w:r>
        <w:t>Mišel</w:t>
      </w:r>
      <w:proofErr w:type="spellEnd"/>
      <w:r>
        <w:t xml:space="preserve"> Mesarić iz Orehovice, A. G. Matoša 1, OIB 67962085220, </w:t>
      </w:r>
      <w:r>
        <w:t xml:space="preserve">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64A7E" w:rsidP="00A64A7E" w:rsidR="00A64A7E">
      <w:pPr>
        <w:spacing w:after="0"/>
        <w:jc w:val="both"/>
      </w:pPr>
    </w:p>
    <w:p w:rsidRDefault="00A64A7E" w:rsidP="00A64A7E" w:rsidR="00A64A7E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64A7E" w:rsidP="00A64A7E" w:rsidR="00A64A7E">
      <w:pPr>
        <w:spacing w:after="0"/>
        <w:jc w:val="both"/>
      </w:pPr>
    </w:p>
    <w:p w:rsidRDefault="00A64A7E" w:rsidP="00A64A7E" w:rsidR="00A64A7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64A7E" w:rsidP="00A64A7E" w:rsidR="00A64A7E">
      <w:pPr>
        <w:spacing w:after="0"/>
        <w:jc w:val="both"/>
      </w:pPr>
    </w:p>
    <w:p w:rsidRDefault="00A64A7E" w:rsidP="00A64A7E" w:rsidR="00A64A7E">
      <w:pPr>
        <w:spacing w:after="0"/>
        <w:jc w:val="both"/>
      </w:pPr>
      <w:r>
        <w:tab/>
      </w:r>
    </w:p>
    <w:p w:rsidRDefault="00A64A7E" w:rsidP="00A64A7E" w:rsidR="00A64A7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64A7E" w:rsidP="00A64A7E" w:rsidR="00A64A7E">
      <w:pPr>
        <w:spacing w:after="0"/>
        <w:outlineLvl w:val="0"/>
      </w:pPr>
    </w:p>
    <w:p w:rsidRDefault="00A64A7E" w:rsidP="00A64A7E" w:rsidR="00A64A7E">
      <w:pPr>
        <w:spacing w:after="0"/>
        <w:outlineLvl w:val="0"/>
      </w:pPr>
    </w:p>
    <w:p w:rsidRDefault="00A64A7E" w:rsidP="00A64A7E" w:rsidR="00A64A7E">
      <w:pPr>
        <w:spacing w:after="0"/>
        <w:outlineLvl w:val="0"/>
      </w:pPr>
    </w:p>
    <w:p w:rsidRDefault="00A64A7E" w:rsidP="00A64A7E" w:rsidR="00A64A7E">
      <w:pPr>
        <w:spacing w:after="0"/>
        <w:jc w:val="center"/>
        <w:outlineLvl w:val="0"/>
      </w:pPr>
      <w:r>
        <w:lastRenderedPageBreak/>
        <w:t>Obrazloženje</w:t>
      </w:r>
    </w:p>
    <w:p w:rsidRDefault="00A64A7E" w:rsidP="00A64A7E" w:rsidR="00A64A7E">
      <w:pPr>
        <w:spacing w:after="0"/>
        <w:outlineLvl w:val="0"/>
      </w:pPr>
    </w:p>
    <w:p w:rsidRDefault="00A64A7E" w:rsidP="00A64A7E" w:rsidR="00A64A7E">
      <w:pPr>
        <w:spacing w:after="0"/>
        <w:jc w:val="both"/>
        <w:outlineLvl w:val="0"/>
      </w:pPr>
      <w:r>
        <w:tab/>
        <w:t xml:space="preserve">Dana </w:t>
      </w:r>
      <w:r>
        <w:t>30</w:t>
      </w:r>
      <w:r>
        <w:t>. listopada 2015. godine, predlagatelj Financijska agencija, Podružnica Varaždin podnio je prijedlog  za otvaranje stečajnog postupka nad dužnikom</w:t>
      </w:r>
      <w:r>
        <w:t xml:space="preserve"> </w:t>
      </w:r>
      <w:r>
        <w:t xml:space="preserve">M-sistemi društvo s ograničenom odgovornošću za informatičku i elektroničku djelatnost, OIB 75281542373, Orehovica, A. G. Matoša 1, navodeći da dužnik na dan 1. rujna 2015. u Očevidniku redoslijeda osnova za plaćanje ima evidentirane neizvršene osnove za plaćanje u ukupnom iznosu </w:t>
      </w:r>
      <w:r>
        <w:t>126.480,45</w:t>
      </w:r>
      <w:r>
        <w:t xml:space="preserve">  kn te da dužnik nema zaposlenih.</w:t>
      </w:r>
    </w:p>
    <w:p w:rsidRDefault="00A64A7E" w:rsidP="00A64A7E" w:rsidR="00A64A7E">
      <w:pPr>
        <w:spacing w:after="0"/>
        <w:jc w:val="both"/>
        <w:outlineLvl w:val="0"/>
      </w:pPr>
    </w:p>
    <w:p w:rsidRDefault="00A64A7E" w:rsidP="00A64A7E" w:rsidR="00A64A7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64A7E" w:rsidP="00A64A7E" w:rsidR="00A64A7E">
      <w:pPr>
        <w:spacing w:after="0"/>
        <w:jc w:val="both"/>
        <w:outlineLvl w:val="0"/>
      </w:pPr>
    </w:p>
    <w:p w:rsidRDefault="00A64A7E" w:rsidP="00A64A7E" w:rsidR="00A64A7E">
      <w:pPr>
        <w:spacing w:after="0"/>
        <w:jc w:val="center"/>
        <w:outlineLvl w:val="0"/>
      </w:pPr>
    </w:p>
    <w:p w:rsidRDefault="00A64A7E" w:rsidP="00A64A7E" w:rsidR="00A64A7E">
      <w:pPr>
        <w:spacing w:after="0"/>
        <w:jc w:val="center"/>
        <w:outlineLvl w:val="0"/>
      </w:pPr>
      <w:r>
        <w:t>U Varaždinu, 10. studenog 2015. godine</w:t>
      </w:r>
    </w:p>
    <w:p w:rsidRDefault="00A64A7E" w:rsidP="00A64A7E" w:rsidR="00A64A7E">
      <w:pPr>
        <w:spacing w:after="0"/>
        <w:jc w:val="center"/>
        <w:outlineLvl w:val="0"/>
      </w:pPr>
    </w:p>
    <w:p w:rsidRDefault="00A64A7E" w:rsidP="00A64A7E" w:rsidR="00A64A7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4A7E" w:rsidP="00A64A7E" w:rsidR="00A64A7E">
      <w:pPr>
        <w:spacing w:after="0"/>
        <w:jc w:val="center"/>
        <w:outlineLvl w:val="0"/>
      </w:pPr>
    </w:p>
    <w:p w:rsidRDefault="00A64A7E" w:rsidP="00A64A7E" w:rsidR="00A64A7E">
      <w:pPr>
        <w:spacing w:after="0"/>
        <w:ind w:firstLine="720" w:left="3600"/>
        <w:jc w:val="center"/>
        <w:outlineLvl w:val="0"/>
      </w:pPr>
      <w:r>
        <w:t>STEČAJNI SUDAC:</w:t>
      </w:r>
    </w:p>
    <w:p w:rsidRDefault="00A64A7E" w:rsidP="00A64A7E" w:rsidR="00A64A7E">
      <w:pPr>
        <w:spacing w:after="0"/>
        <w:ind w:firstLine="720" w:left="3600"/>
        <w:jc w:val="center"/>
        <w:outlineLvl w:val="0"/>
      </w:pPr>
      <w:r>
        <w:t>Jasna Lekić</w:t>
      </w:r>
    </w:p>
    <w:p w:rsidRDefault="00A64A7E" w:rsidP="00A64A7E" w:rsidR="00A64A7E">
      <w:pPr>
        <w:spacing w:after="0"/>
        <w:ind w:firstLine="720" w:left="3600"/>
        <w:outlineLvl w:val="0"/>
      </w:pPr>
    </w:p>
    <w:p w:rsidRDefault="00A64A7E" w:rsidP="00A64A7E" w:rsidR="00A64A7E">
      <w:pPr>
        <w:spacing w:after="0"/>
        <w:outlineLvl w:val="0"/>
      </w:pPr>
    </w:p>
    <w:p w:rsidRDefault="00A64A7E" w:rsidP="00A64A7E" w:rsidR="00A64A7E">
      <w:pPr>
        <w:spacing w:after="0"/>
        <w:outlineLvl w:val="0"/>
      </w:pPr>
    </w:p>
    <w:p w:rsidRDefault="00A64A7E" w:rsidP="00A64A7E" w:rsidR="00A64A7E">
      <w:pPr>
        <w:spacing w:after="0"/>
        <w:outlineLvl w:val="0"/>
      </w:pPr>
    </w:p>
    <w:p w:rsidRDefault="00A64A7E" w:rsidP="00A64A7E" w:rsidR="00A64A7E">
      <w:pPr>
        <w:spacing w:after="0"/>
        <w:outlineLvl w:val="0"/>
      </w:pPr>
      <w:r>
        <w:t>DNA:</w:t>
      </w:r>
    </w:p>
    <w:p w:rsidRDefault="00A64A7E" w:rsidP="00A64A7E" w:rsidR="00A64A7E">
      <w:pPr>
        <w:spacing w:after="0"/>
        <w:outlineLvl w:val="0"/>
      </w:pPr>
      <w:r>
        <w:t>- e-Oglasna ploča suda</w:t>
      </w:r>
    </w:p>
    <w:p w:rsidRDefault="00A64A7E" w:rsidP="00A64A7E" w:rsidR="00A64A7E" w:rsidRPr="00B76F3C">
      <w:pPr>
        <w:pStyle w:val="SudNaziv"/>
      </w:pPr>
    </w:p>
    <w:p w:rsidRDefault="00EA1C6D" w:rsidP="00A64A7E" w:rsidR="00AE649C" w:rsidRPr="00B76F3C">
      <w:pPr>
        <w:pStyle w:val="SudSjedite"/>
      </w:pPr>
      <w:r>
        <w:tab/>
      </w:r>
    </w:p>
    <w:p w:rsidRDefault="00CB0EA4" w:rsidP="00A64A7E" w:rsidR="00CB0EA4">
      <w:pPr>
        <w:pStyle w:val="Naslovdokumenta"/>
        <w:spacing w:after="0" w:before="0"/>
      </w:pPr>
    </w:p>
    <w:p w:rsidRDefault="0071688E" w:rsidP="00A64A7E" w:rsidR="0071688E">
      <w:pPr>
        <w:pStyle w:val="Poetniodjeljak"/>
        <w:spacing w:after="0" w:before="0"/>
      </w:pPr>
    </w:p>
    <w:p w:rsidRDefault="00A21F0D" w:rsidP="00A64A7E" w:rsidR="00A21F0D">
      <w:pPr>
        <w:pStyle w:val="NormaleSPIS"/>
        <w:spacing w:after="0"/>
        <w:rPr>
          <w:noProof/>
        </w:rPr>
      </w:pPr>
    </w:p>
    <w:p w:rsidRDefault="00DA0242" w:rsidP="00A64A7E" w:rsidR="00DA0242">
      <w:pPr>
        <w:pStyle w:val="ZapisniarPotpis"/>
        <w:spacing w:after="0" w:before="0"/>
      </w:pPr>
    </w:p>
    <w:sectPr w:rsidSect="00A64A7E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A7E" w:rsidR="008333A9">
    <w:pPr>
      <w:pStyle w:val="Zaglavlje"/>
    </w:pPr>
    <w:r>
      <w:rPr>
        <w:rStyle w:val="PozadinaSvijetloCrvena"/>
        <w:shd w:fill="auto" w:color="auto" w:val="clear"/>
      </w:rPr>
      <w:t>Poslovni broj: ST-433/15-4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A7E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12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St-433/2015-4</izvorni_sadrzaj>
    <derivirana_varijabla naziv="DomainObject.Oznaka_1">St-433/2015-4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M-sistemi društvo s ograničenom odgovornošću za informatičku i elektroničku djelatnost</izvorni_sadrzaj>
    <derivirana_varijabla naziv="DomainObject.Predmet.ProtustrankaFormated_1">  M-sistemi društvo s ograničenom odgovornošću za informatičku i elektroničku djelatnost</derivirana_varijabla>
  </DomainObject.Predmet.ProtustrankaFormated>
  <DomainObject.Predmet.ProtustrankaFormatedOIB>
    <izvorni_sadrzaj>  M-sistemi društvo s ograničenom odgovornošću za informatičku i elektroničku djelatnost, OIB 75281542373</izvorni_sadrzaj>
    <derivirana_varijabla naziv="DomainObject.Predmet.ProtustrankaFormatedOIB_1">  M-sistemi društvo s ograničenom odgovornošću za informatičku i elektroničku djelatnost, OIB 75281542373</derivirana_varijabla>
  </DomainObject.Predmet.ProtustrankaFormatedOIB>
  <DomainObject.Predmet.ProtustrankaFormatedWithAdress>
    <izvorni_sadrzaj> M-sistemi društvo s ograničenom odgovornošću za informatičku i elektroničku djelatnost, A.G.Matoša 1, 40000 Orehovica</izvorni_sadrzaj>
    <derivirana_varijabla naziv="DomainObject.Predmet.ProtustrankaFormatedWithAdress_1"> M-sistemi društvo s ograničenom odgovornošću za informatičku i elektroničku djelatnost, A.G.Matoša 1, 40000 Orehovica</derivirana_varijabla>
  </DomainObject.Predmet.ProtustrankaFormatedWithAdress>
  <DomainObject.Predmet.ProtustrankaFormatedWithAdressOIB>
    <izvorni_sadrzaj> M-sistemi društvo s ograničenom odgovornošću za informatičku i elektroničku djelatnost, OIB 75281542373, A.G.Matoša 1, 40000 Orehovica</izvorni_sadrzaj>
    <derivirana_varijabla naziv="DomainObject.Predmet.ProtustrankaFormatedWithAdressOIB_1"> M-sistemi društvo s ograničenom odgovornošću za informatičku i elektroničku djelatnost, OIB 75281542373, A.G.Matoša 1, 40000 Orehovica</derivirana_varijabla>
  </DomainObject.Predmet.ProtustrankaFormatedWithAdressOIB>
  <DomainObject.Predmet.ProtustrankaWithAdress>
    <izvorni_sadrzaj>M-sistemi društvo s ograničenom odgovornošću za informatičku i elektroničku djelatnost A.G.Matoša 1, 40000 Orehovica</izvorni_sadrzaj>
    <derivirana_varijabla naziv="DomainObject.Predmet.ProtustrankaWithAdress_1">M-sistemi društvo s ograničenom odgovornošću za informatičku i elektroničku djelatnost A.G.Matoša 1, 40000 Orehovica</derivirana_varijabla>
  </DomainObject.Predmet.ProtustrankaWithAdress>
  <DomainObject.Predmet.ProtustrankaWithAdressOIB>
    <izvorni_sadrzaj>M-sistemi društvo s ograničenom odgovornošću za informatičku i elektroničku djelatnost, OIB 75281542373, A.G.Matoša 1, 40000 Orehovica</izvorni_sadrzaj>
    <derivirana_varijabla naziv="DomainObject.Predmet.ProtustrankaWithAdressOIB_1">M-sistemi društvo s ograničenom odgovornošću za informatičku i elektroničku djelatnost, OIB 75281542373, A.G.Matoša 1, 40000 Orehovica</derivirana_varijabla>
  </DomainObject.Predmet.ProtustrankaWithAdressOIB>
  <DomainObject.Predmet.ProtustrankaNazivFormated>
    <izvorni_sadrzaj>M-sistemi društvo s ograničenom odgovornošću za informatičku i elektroničku djelatnost</izvorni_sadrzaj>
    <derivirana_varijabla naziv="DomainObject.Predmet.ProtustrankaNazivFormated_1">M-sistemi društvo s ograničenom odgovornošću za informatičku i elektroničku djelatnost</derivirana_varijabla>
  </DomainObject.Predmet.ProtustrankaNazivFormated>
  <DomainObject.Predmet.ProtustrankaNazivFormatedOIB>
    <izvorni_sadrzaj>M-sistemi društvo s ograničenom odgovornošću za informatičku i elektroničku djelatnost, OIB 75281542373</izvorni_sadrzaj>
    <derivirana_varijabla naziv="DomainObject.Predmet.ProtustrankaNazivFormatedOIB_1">M-sistemi društvo s ograničenom odgovornošću za informatičku i elektroničku djelatnost, OIB 75281542373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126480.45</izvorni_sadrzaj>
    <derivirana_varijabla naziv="DomainObject.Predmet.TrenutnaVrijednost_1">126480.45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M-sistemi društvo s ograničenom odgovornošću za informatičku i elektroničku djelatnost</item>
    </izvorni_sadrzaj>
    <derivirana_varijabla naziv="DomainObject.Predmet.ProtuStrankaListFormated_1">
      <item>M-sistemi društvo s ograničenom odgovornošću za informatičku i elektroničku djelatnost</item>
    </derivirana_varijabla>
  </DomainObject.Predmet.ProtuStrankaListFormated>
  <DomainObject.Predmet.ProtuStrankaListFormatedOIB>
    <izvorni_sadrzaj>
      <item>M-sistemi društvo s ograničenom odgovornošću za informatičku i elektroničku djelatnost, OIB 75281542373</item>
    </izvorni_sadrzaj>
    <derivirana_varijabla naziv="DomainObject.Predmet.ProtuStrankaListFormatedOIB_1">
      <item>M-sistemi društvo s ograničenom odgovornošću za informatičku i elektroničku djelatnost, OIB 75281542373</item>
    </derivirana_varijabla>
  </DomainObject.Predmet.ProtuStrankaListFormatedOIB>
  <DomainObject.Predmet.ProtuStrankaListFormatedWithAdress>
    <izvorni_sadrzaj>
      <item>M-sistemi društvo s ograničenom odgovornošću za informatičku i elektroničku djelatnost, A.G.Matoša 1, 40000 Orehovica</item>
    </izvorni_sadrzaj>
    <derivirana_varijabla naziv="DomainObject.Predmet.ProtuStrankaListFormatedWithAdress_1">
      <item>M-sistemi društvo s ograničenom odgovornošću za informatičku i elektroničku djelatnost, A.G.Matoša 1, 40000 Orehovica</item>
    </derivirana_varijabla>
  </DomainObject.Predmet.ProtuStrankaListFormatedWithAdress>
  <DomainObject.Predmet.ProtuStrankaListFormatedWithAdressOIB>
    <izvorni_sadrzaj>
      <item>M-sistemi društvo s ograničenom odgovornošću za informatičku i elektroničku djelatnost, OIB 75281542373, A.G.Matoša 1, 40000 Orehovica</item>
    </izvorni_sadrzaj>
    <derivirana_varijabla naziv="DomainObject.Predmet.ProtuStrankaListFormatedWithAdressOIB_1">
      <item>M-sistemi društvo s ograničenom odgovornošću za informatičku i elektroničku djelatnost, OIB 75281542373, A.G.Matoša 1, 40000 Orehovica</item>
    </derivirana_varijabla>
  </DomainObject.Predmet.ProtuStrankaListFormatedWithAdressOIB>
  <DomainObject.Predmet.ProtuStrankaListNazivFormated>
    <izvorni_sadrzaj>
      <item>M-sistemi društvo s ograničenom odgovornošću za informatičku i elektroničku djelatnost</item>
    </izvorni_sadrzaj>
    <derivirana_varijabla naziv="DomainObject.Predmet.ProtuStrankaListNazivFormated_1">
      <item>M-sistemi društvo s ograničenom odgovornošću za informatičku i elektroničku djelatnost</item>
    </derivirana_varijabla>
  </DomainObject.Predmet.ProtuStrankaListNazivFormated>
  <DomainObject.Predmet.ProtuStrankaListNazivFormatedOIB>
    <izvorni_sadrzaj>
      <item>M-sistemi društvo s ograničenom odgovornošću za informatičku i elektroničku djelatnost, OIB 75281542373</item>
    </izvorni_sadrzaj>
    <derivirana_varijabla naziv="DomainObject.Predmet.ProtuStrankaListNazivFormatedOIB_1">
      <item>M-sistemi društvo s ograničenom odgovornošću za informatičku i elektroničku djelatnost, OIB 75281542373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St-433/2015-4</izvorni_sadrzaj>
    <derivirana_varijabla naziv="DomainObject.PoslovniBrojDokumenta_1">St-433/2015-4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M-sistemi društvo s ograničenom odgovornošću za informatičku i elektroničku djelatnost</izvorni_sadrzaj>
    <derivirana_varijabla naziv="DomainObject.Predmet.ProtustrankaIDrugi_1">M-sistemi društvo s ograničenom odgovornošću za informatičku i elektroničku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M-sistemi društvo s ograničenom odgovornošću za informatičku i elektroničku djelatnost, OIB 75281542373, A.G.Matoša 1, 40000 Orehovica</izvorni_sadrzaj>
    <derivirana_varijabla naziv="DomainObject.Predmet.ProtustrankaIDrugiAdressOIB_1">M-sistemi društvo s ograničenom odgovornošću za informatičku i elektroničku djelatnost, OIB 75281542373, A.G.Matoša 1,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M-sistemi društvo s ograničenom odgovornošću za informatičku i elektroničku djelatnost</item>
      <item>E-oglasna ploča</item>
      <item>Sudski registar, Trgovački sud u Varaždinu</item>
    </izvorni_sadrzaj>
    <derivirana_varijabla naziv="DomainObject.Predmet.SudioniciListNaziv_1">
      <item>Financijska agencija</item>
      <item>M-sistemi društvo s ograničenom odgovornošću za informatičku i elektroničku djelatnost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M-sistemi društvo s ograničenom odgovornošću za informatičku i elektroničku djelatnost, OIB 75281542373, A.G.Matoša 1,40000 Orehovica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M-sistemi društvo s ograničenom odgovornošću za informatičku i elektroničku djelatnost, OIB 75281542373, A.G.Matoša 1,40000 Orehovica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FFD2D-FBD8-40FB-87FE-DA156C293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2611</properties:Characters>
  <properties:Lines>77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2015-11-10T08:39:00Z</cp:lastPrinted>
  <dcterms:modified xmlns:xsi="http://www.w3.org/2001/XMLSchema-instance" xsi:type="dcterms:W3CDTF">2015-11-10T08:39:00Z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