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2064" w14:paraId="2902064" w:rsidRDefault="004C1AB7" w:rsidP="00F67A7E" w:rsidR="004C1AB7">
      <w:pPr>
        <w:spacing w:lineRule="auto" w:line="240" w:after="0"/>
        <w15:collapsed w:val="false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bookmarkStart w:name="_GoBack" w:id="0"/>
      <w:bookmarkEnd w:id="0"/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F67A7E" w:rsidR="00F67A7E" w:rsidRPr="00F67A7E">
      <w:pPr>
        <w:spacing w:lineRule="auto" w:line="240" w:after="0"/>
        <w:jc w:val="right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3 St-</w:t>
      </w:r>
      <w:r w:rsidR="00731DA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2302/16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F67A7E" w:rsidR="00F67A7E" w:rsidRPr="00F67A7E">
      <w:pPr>
        <w:spacing w:lineRule="auto" w:line="240" w:after="0"/>
        <w:jc w:val="center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Z A P I S N I K</w:t>
      </w:r>
    </w:p>
    <w:p w:rsidRDefault="00F67A7E" w:rsidP="00F67A7E" w:rsidR="00F67A7E" w:rsidRPr="00F67A7E">
      <w:pPr>
        <w:spacing w:lineRule="auto" w:line="240" w:after="0"/>
        <w:jc w:val="center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SA ISPITNOG ROČIŠTA</w:t>
      </w:r>
    </w:p>
    <w:p w:rsidRDefault="00F67A7E" w:rsidP="00F67A7E" w:rsid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održa</w:t>
      </w:r>
      <w:r w:rsidR="005B130B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nog </w:t>
      </w:r>
      <w:r w:rsidR="004861A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="00731DA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19</w:t>
      </w:r>
      <w:r w:rsidR="006942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. prosinca</w:t>
      </w:r>
      <w:r w:rsidR="005B130B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201</w:t>
      </w:r>
      <w:r w:rsidR="00E017F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8</w:t>
      </w:r>
      <w:r w:rsidR="00924895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.</w:t>
      </w:r>
      <w:r w:rsidR="005B130B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u Trgovačk</w:t>
      </w: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om sudu u Zagrebu, Stalna služba u predmetu nad stečajnim dužnikom </w:t>
      </w:r>
      <w:r w:rsidR="00731DA8" w:rsidRPr="00731DA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TEM-95, d.o.o. u stečaju, Zagreb, Međimurska 19, OIB: 47988156317</w:t>
      </w:r>
    </w:p>
    <w:p w:rsidRDefault="007B30A6" w:rsidP="00F67A7E" w:rsidR="007B30A6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PRISUTNI OD SUDA: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Vesna Fundurulić Perišin, stečajni sudac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Žana Livaja, zapisničar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Utvrđuje se da je pristupio stečajni upravitelj </w:t>
      </w:r>
      <w:r w:rsidR="00731DA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Marija Vujčić Turkulin</w:t>
      </w:r>
      <w:r w:rsidR="007B30A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.</w:t>
      </w:r>
    </w:p>
    <w:p w:rsidRDefault="005253F4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Započeto u </w:t>
      </w:r>
      <w:r w:rsidR="00731DA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12</w:t>
      </w:r>
      <w:r w:rsidR="006942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,00</w:t>
      </w:r>
      <w:r w:rsidR="00F67A7E"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sati.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Ročište je javno.</w:t>
      </w:r>
    </w:p>
    <w:p w:rsidRDefault="00F67A7E" w:rsidP="00F67A7E" w:rsid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5253F4" w:rsidP="005253F4" w:rsidR="005253F4" w:rsidRPr="005253F4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5253F4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Utvrđuje se da su pristupili sljedeći vjerovnici:</w:t>
      </w:r>
    </w:p>
    <w:p w:rsidRDefault="00203B1C" w:rsidP="005253F4" w:rsidR="00203B1C" w:rsidRPr="005253F4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F4968" w:rsidP="0069421C" w:rsidR="00E142E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-za </w:t>
      </w:r>
      <w:r w:rsidR="006942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vjerovnika REPUBLIKA HRVATSKA Ministarstvo financija, Porezna uprava, Područni ured Zagreb – </w:t>
      </w:r>
      <w:r w:rsid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Sonja Uroić Štefanko, zamjenica ŽDO Karlovac</w:t>
      </w:r>
    </w:p>
    <w:p w:rsidRDefault="0069421C" w:rsidP="0069421C" w:rsidR="006942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-za vjerovnika </w:t>
      </w:r>
      <w:r w:rsid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OPUS M d.o.o. – Milan Mlinarić, odgovorna osoba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</w:t>
      </w: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Izabela Sorić – Luka Dorotić, odvjetnik iz Zagreba, punomoć uz prijavu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Dubravko Derk – osobno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Božena Meznar – Jorip Poparić, odvjetnik iz Zagreba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CROATIA BANKA d.d. – Krešimir Baraba, punomoć uz prijavu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MEDI-LAB – Mato Krmek, odvjetnik, punomoć u spisu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ZAGREBAČKI HOLDING d.o.o. - Petra Bušeta, odvjetnički vježbenik u OD Smole i Škrinjar, Su-868/13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F. I. C. d.o.o. – Hrvoje Miško, odvjetnik iz Zagreba, punomoć uz prijavu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GRADITELJSTVO PAVE VUKELIĆ d.o.o. - </w:t>
      </w: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Hrvoje Miško, odvjetnik iz Zagreba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, dostavlja punomoć u spis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Splitska banka d.d. – Ana Mlačić, </w:t>
      </w:r>
      <w:r w:rsid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od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v</w:t>
      </w:r>
      <w:r w:rsid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jetnica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u OD Ećimović &amp; Kaleb, Zagreb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IBR INŽENJERING CIRKOVIĆd.o.o. – Nikolina Berner Resnik, odvjetnica iz Zagreba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Martina Borko- osobno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ALFA MODUS  - Ivan Kapor, odvjetnik iz Zagreba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SOCIETA PER LA GESTIONE DI ATTIVITA - SGA S.p.A.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– Marko Kapetanović, odvjetnik iz Zagreba, punomoć u spisu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HABUNEK PROMET – Marija Habunek, odgovorna osoba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ZAGREB BETON – Antonija Šimunković, odvjetnička vježbenica kod odvjetnika Lovre Zovko, punomoć u spisu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CAUTELA – Ante Dragičević, odvjetnik iz Zagreba, predaje punomoć u spis</w:t>
      </w:r>
    </w:p>
    <w:p w:rsidRDefault="00203B1C" w:rsidP="0069421C" w:rsidR="00203B1C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-za </w:t>
      </w:r>
      <w:r w:rsid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izlučnog </w:t>
      </w:r>
      <w:r w:rsidRPr="00203B1C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vjerovnika</w:t>
      </w:r>
      <w:r w:rsid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Milan Dujmović – Igor Paulić, odvjetnik iz Zagreba, punomoć u spisu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izlučnog</w:t>
      </w: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Željko Golac – Ana Pijember Luketić, odvjetnica iz Zagreba, punomoć uz prijavu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-za 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izlučnog </w:t>
      </w: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Sanja Šarić – osobno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izlučnog</w:t>
      </w: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Vjekoslava Korlat – Marija Benedikta Čičak, odvjetnička vježbenica kod odvjetnice Zvjezdane Žnidarčić Begović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-za 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izlučnog </w:t>
      </w: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Joso Mlinarić – osobno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lastRenderedPageBreak/>
        <w:t xml:space="preserve">-za 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izlučnog </w:t>
      </w: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Dragan Vidović – osobno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izlučnog vjerovnika Viktorija Brajković – osobno, uz punomoćnicu Zoranu Živković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Marija Halabmek – Vedran Ramadanović, odvje</w:t>
      </w:r>
      <w:r w:rsidR="00667DE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tnik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u zamjenu za Marina Burić  Ramadanović odvjetnica iz Zagreba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izlučnog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FRATEA d.o.o. -Filip Hrkać, odvjetnički vježbenik kod odvjetnika Marka Samardžije, punomoć u spisu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izlučnog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Sara Ferberuš – Luka Roić, odvjetnički vježbenik u OD Jujnović i dr.</w:t>
      </w:r>
    </w:p>
    <w:p w:rsidRDefault="00654576" w:rsidP="0069421C" w:rsidR="00654576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65457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-za izlučnog vjerovnika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BAR GRAD d.o.o. – Alen Bartolić, odgovorna osoba</w:t>
      </w:r>
    </w:p>
    <w:p w:rsidRDefault="00527171" w:rsidP="00E142EE" w:rsidR="00527171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C75C7" w:rsidP="0043291D" w:rsidR="00FC75C7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Konstatira se da današnjem ročištu kao javnost prisustvuju Dejana Ivanović i Mirjana Barišić</w:t>
      </w:r>
      <w:r w:rsidR="0043291D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.</w:t>
      </w:r>
    </w:p>
    <w:p w:rsidRDefault="00E142EE" w:rsidP="00E142EE" w:rsidR="00E142E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E142EE" w:rsidR="00F67A7E" w:rsidRPr="00F67A7E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Utvrđuje se da je rješenje o otvaranju stečajnog postupka od </w:t>
      </w:r>
      <w:r w:rsidR="00731DA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8. lipnja</w:t>
      </w:r>
      <w:r w:rsidR="00E017F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2018</w:t>
      </w: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. objavljeno na e-Oglasnoj ploči suda </w:t>
      </w:r>
      <w:r w:rsidR="00731DA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8. lipnja </w:t>
      </w:r>
      <w:r w:rsidR="00E017F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2018</w:t>
      </w: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.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</w:p>
    <w:p w:rsidRDefault="00F67A7E" w:rsidP="00E23CC1" w:rsidR="00F67A7E" w:rsidRPr="00F67A7E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Stečajni sudac otvara raspravu i objavljuje da je predmet današnjeg ročišta ispitivanje prijavljenih tražbina prema iznosima i isplatnom redu kako su uneseni u tablice koje je sastavio stečajni upravitelj i  koje tablice su sukladno odredbi čl. 259. SZ-a bile objavljene na mrežnoj stranici e-Oglasna ploča te se nalazile na uvidu u pisarnici suda.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E23CC1" w:rsidR="00F67A7E" w:rsidRPr="00F67A7E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Stečajni sudac obavještava vjerovnike da sukladno čl. 265. SZ- vjerovnici kojima je potraživanje priznato neće dobiti poseban otpravak rješenja o utvrđenoj tražbini, osim ako to posebne ne zatraže i plate trošak rješenja. 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E23CC1" w:rsidR="00F67A7E" w:rsidRPr="00F67A7E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Rješenje o utvrđenim i osporenim tražbinama objavit će se na mrežnim stranicama e-Oglasna ploča sukladno čl. 265. st. 2. i čl. 12. SZ-a.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E23CC1" w:rsidR="00F67A7E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Vjerovnici čije tražbine budu osporene sukladno čl. 265. SZ-a bit će upućeni u parnicu u roku od osam dana od dana pravomoćnosti rješenja o upućivanju u parnicu, odnosno primitka drugostupanjske odluke u skladu s čl. 267. st. 1. SZ-a.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E23CC1" w:rsidR="00F67A7E" w:rsidRPr="00F67A7E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Prelazi se na ispitivanje svake prijavljene tražbine.</w:t>
      </w: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E23CC1" w:rsidR="00F67A7E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F67A7E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Poziva se stečajni upravitelj u skladu s čl. 260. SZ-a očitovati se o prijavljenim tražbinama.</w:t>
      </w:r>
    </w:p>
    <w:p w:rsidRDefault="00E5114F" w:rsidP="00E23CC1" w:rsidR="00E5114F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F67A7E" w:rsidR="00F67A7E" w:rsidRPr="00F67A7E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5253F4" w:rsidP="009F23A1" w:rsidR="005253F4" w:rsidRPr="005253F4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5253F4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Stečajni upravitelj izjavljuje da su u I višem isplatnom redu prijavljene i obrađene tražbine u ukupnom iznosu od </w:t>
      </w:r>
      <w:r w:rsidR="00731DA8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780.908,20 </w:t>
      </w:r>
      <w:r w:rsidR="00637E67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kn</w:t>
      </w:r>
      <w:r w:rsidRPr="005253F4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. Isti čita prijavljene i priznate tražbine: </w:t>
      </w:r>
    </w:p>
    <w:p w:rsidRDefault="005253F4" w:rsidP="005253F4" w:rsidR="005253F4" w:rsidRPr="005253F4">
      <w:pPr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9F23A1" w:rsidP="00637E67" w:rsidR="00F67A7E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REPUBLIKA HRVATSKA Ministarstvo financija, Porezna uprava,</w:t>
      </w:r>
      <w:r w:rsidR="005253F4" w:rsidRPr="0067671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Područni ured Zagreb, 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Savska cesta 41</w:t>
      </w:r>
      <w:r w:rsidR="005253F4" w:rsidRPr="0067671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OIB: 18683136487, prijavljena tražbina u iznosu od 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601.408,73</w:t>
      </w:r>
      <w:r w:rsidR="00637E67" w:rsidRPr="0067671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253F4" w:rsidRPr="00676711">
        <w:rPr>
          <w:rFonts w:eastAsia="Times New Roman" w:hAnsi="Times New Roman" w:ascii="Times New Roman"/>
          <w:bCs/>
          <w:sz w:val="24"/>
          <w:szCs w:val="24"/>
          <w:lang w:eastAsia="hr-HR"/>
        </w:rPr>
        <w:t>kn, koja se priznaje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cijelosti</w:t>
      </w:r>
      <w:r w:rsidR="005253F4" w:rsidRPr="0067671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9F23A1" w:rsidP="009F23A1" w:rsidR="009F23A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0927B1" w:rsidP="000927B1" w:rsidR="009F23A1" w:rsidRPr="009F23A1">
      <w:pPr>
        <w:spacing w:lineRule="auto" w:line="240" w:after="0"/>
        <w:ind w:hanging="283" w:left="709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2. </w:t>
      </w:r>
      <w:r w:rsidR="00731DA8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Grgić Ivan, Novo Čiče, Trg Antuna Cvetkovića 11, 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OIB:</w:t>
      </w:r>
      <w:r w:rsidR="00731DA8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12926929386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731DA8" w:rsidRPr="00731DA8">
        <w:t xml:space="preserve"> </w:t>
      </w:r>
      <w:r w:rsidR="00731DA8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prijavljena tražbina u iznosu od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1DA8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179.499,47</w:t>
      </w:r>
      <w:r w:rsidR="0005728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kn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, koja se priznaje u cijelosti.</w:t>
      </w:r>
    </w:p>
    <w:p w:rsidRDefault="00637E67" w:rsidP="00637E67" w:rsidR="00637E67" w:rsidRPr="00637E67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</w:p>
    <w:p w:rsidRDefault="00F67A7E" w:rsidP="00BD16C5" w:rsidR="00132529" w:rsidRPr="00731DA8">
      <w:pPr>
        <w:spacing w:lineRule="auto" w:line="240" w:after="0"/>
        <w:ind w:firstLine="708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II višem isplatnom redu da su prijavljene i obrađene tražbine u ukupnom iznosu od 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146.404.284,64</w:t>
      </w:r>
      <w:r w:rsidR="00D70F96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D16C5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kn,</w:t>
      </w:r>
      <w:r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D16C5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te su iste priznate u iznosu od</w:t>
      </w:r>
      <w:r w:rsidR="00910985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26.168.430,66 </w:t>
      </w:r>
      <w:r w:rsidR="00BD16C5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kn, a osporene za iznos od </w:t>
      </w:r>
      <w:r w:rsid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120.235.853,98</w:t>
      </w:r>
      <w:r w:rsidR="00910985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D16C5" w:rsidRPr="00731DA8">
        <w:rPr>
          <w:rFonts w:eastAsia="Times New Roman" w:hAnsi="Times New Roman" w:ascii="Times New Roman"/>
          <w:bCs/>
          <w:sz w:val="24"/>
          <w:szCs w:val="24"/>
          <w:lang w:eastAsia="hr-HR"/>
        </w:rPr>
        <w:t>kn. Isti čita prijavljene i priznate, odnosno osporene tražbine:</w:t>
      </w:r>
    </w:p>
    <w:p w:rsidRDefault="00D70F96" w:rsidP="00AC77D3" w:rsidR="00D70F96" w:rsidRPr="006D1E85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F36F0F" w:rsidP="00F36F0F" w:rsidR="00F36F0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F36F0F">
        <w:rPr>
          <w:rFonts w:hAnsi="Times New Roman" w:ascii="Times New Roman"/>
          <w:sz w:val="24"/>
          <w:szCs w:val="24"/>
        </w:rPr>
        <w:t>Suvlasnici zgrade u Zagrebu, Ivana Bone Bolice 7/A, koje</w:t>
      </w:r>
      <w:r>
        <w:rPr>
          <w:rFonts w:hAnsi="Times New Roman" w:ascii="Times New Roman"/>
          <w:sz w:val="24"/>
          <w:szCs w:val="24"/>
        </w:rPr>
        <w:t xml:space="preserve"> zastupa upravitelj GSKG d.o.o.</w:t>
      </w:r>
      <w:r w:rsidRPr="00F36F0F">
        <w:rPr>
          <w:rFonts w:hAnsi="Times New Roman" w:ascii="Times New Roman"/>
          <w:sz w:val="24"/>
          <w:szCs w:val="24"/>
        </w:rPr>
        <w:t>, Zagreb, Savska cesta 1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F36F0F">
        <w:rPr>
          <w:rFonts w:hAnsi="Times New Roman" w:ascii="Times New Roman"/>
          <w:sz w:val="24"/>
          <w:szCs w:val="24"/>
        </w:rPr>
        <w:t>03744272526</w:t>
      </w:r>
      <w:r>
        <w:rPr>
          <w:rFonts w:hAnsi="Times New Roman" w:ascii="Times New Roman"/>
          <w:sz w:val="24"/>
          <w:szCs w:val="24"/>
        </w:rPr>
        <w:t xml:space="preserve">, </w:t>
      </w:r>
      <w:r w:rsidRPr="00F36F0F">
        <w:rPr>
          <w:rFonts w:hAnsi="Times New Roman" w:ascii="Times New Roman"/>
          <w:sz w:val="24"/>
          <w:szCs w:val="24"/>
        </w:rPr>
        <w:t>prijavljena tražbina u iznosu od 398,05</w:t>
      </w:r>
      <w:r>
        <w:rPr>
          <w:rFonts w:hAnsi="Times New Roman" w:ascii="Times New Roman"/>
          <w:sz w:val="24"/>
          <w:szCs w:val="24"/>
        </w:rPr>
        <w:t xml:space="preserve"> kn, </w:t>
      </w:r>
      <w:r w:rsidRPr="00F36F0F">
        <w:rPr>
          <w:rFonts w:hAnsi="Times New Roman" w:ascii="Times New Roman"/>
          <w:sz w:val="24"/>
          <w:szCs w:val="24"/>
        </w:rPr>
        <w:t>koja se priznaje u cijelosti.</w:t>
      </w:r>
    </w:p>
    <w:p w:rsidRDefault="00F36F0F" w:rsidP="00F36F0F" w:rsidR="00F36F0F" w:rsidRPr="00F36F0F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36F0F" w:rsidP="00F36F0F" w:rsidR="00F36F0F" w:rsidRPr="00F36F0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F36F0F">
        <w:rPr>
          <w:rFonts w:hAnsi="Times New Roman" w:ascii="Times New Roman"/>
          <w:sz w:val="24"/>
          <w:szCs w:val="24"/>
        </w:rPr>
        <w:t xml:space="preserve">Suvlasnici zgrade </w:t>
      </w:r>
      <w:r>
        <w:rPr>
          <w:rFonts w:hAnsi="Times New Roman" w:ascii="Times New Roman"/>
          <w:sz w:val="24"/>
          <w:szCs w:val="24"/>
        </w:rPr>
        <w:t>u Zagrebu, Ivana Bone Bolice 7</w:t>
      </w:r>
      <w:r w:rsidRPr="00F36F0F">
        <w:rPr>
          <w:rFonts w:hAnsi="Times New Roman" w:ascii="Times New Roman"/>
          <w:sz w:val="24"/>
          <w:szCs w:val="24"/>
        </w:rPr>
        <w:t xml:space="preserve">, koje zastupa upravitelj GSKG d.o.o., Zagreb, Savska cesta 1, OIB: 03744272526, prijavljena tražbina u iznosu od </w:t>
      </w:r>
      <w:r>
        <w:rPr>
          <w:rFonts w:hAnsi="Times New Roman" w:ascii="Times New Roman"/>
          <w:sz w:val="24"/>
          <w:szCs w:val="24"/>
        </w:rPr>
        <w:t>517,08</w:t>
      </w:r>
      <w:r w:rsidRPr="00F36F0F">
        <w:rPr>
          <w:rFonts w:hAnsi="Times New Roman" w:ascii="Times New Roman"/>
          <w:sz w:val="24"/>
          <w:szCs w:val="24"/>
        </w:rPr>
        <w:t xml:space="preserve"> kn, koja se priznaje u cijelosti.</w:t>
      </w:r>
    </w:p>
    <w:p w:rsidRDefault="00F36F0F" w:rsidP="00F36F0F" w:rsidR="00F36F0F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36F0F" w:rsidP="00F36F0F" w:rsidR="00F36F0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F36F0F">
        <w:rPr>
          <w:rFonts w:hAnsi="Times New Roman" w:ascii="Times New Roman"/>
          <w:sz w:val="24"/>
          <w:szCs w:val="24"/>
        </w:rPr>
        <w:t xml:space="preserve">Suvlasnici zgrade u Zagrebu, </w:t>
      </w:r>
      <w:r>
        <w:rPr>
          <w:rFonts w:hAnsi="Times New Roman" w:ascii="Times New Roman"/>
          <w:sz w:val="24"/>
          <w:szCs w:val="24"/>
        </w:rPr>
        <w:t>Mostarska 1/A</w:t>
      </w:r>
      <w:r w:rsidRPr="00F36F0F">
        <w:rPr>
          <w:rFonts w:hAnsi="Times New Roman" w:ascii="Times New Roman"/>
          <w:sz w:val="24"/>
          <w:szCs w:val="24"/>
        </w:rPr>
        <w:t xml:space="preserve">, koje zastupa upravitelj GSKG d.o.o., Zagreb, Savska cesta 1, OIB: 03744272526, prijavljena tražbina u iznosu od </w:t>
      </w:r>
      <w:r>
        <w:rPr>
          <w:rFonts w:hAnsi="Times New Roman" w:ascii="Times New Roman"/>
          <w:sz w:val="24"/>
          <w:szCs w:val="24"/>
        </w:rPr>
        <w:t>418,38</w:t>
      </w:r>
      <w:r w:rsidRPr="00F36F0F">
        <w:rPr>
          <w:rFonts w:hAnsi="Times New Roman" w:ascii="Times New Roman"/>
          <w:sz w:val="24"/>
          <w:szCs w:val="24"/>
        </w:rPr>
        <w:t xml:space="preserve"> kn, koja se priznaje u cijelosti.</w:t>
      </w:r>
    </w:p>
    <w:p w:rsidRDefault="00F36F0F" w:rsidP="00F36F0F" w:rsidR="00F36F0F" w:rsidRPr="00F36F0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F36F0F" w:rsidP="00F36F0F" w:rsidR="00F36F0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F36F0F">
        <w:rPr>
          <w:rFonts w:hAnsi="Times New Roman" w:ascii="Times New Roman"/>
          <w:sz w:val="24"/>
          <w:szCs w:val="24"/>
        </w:rPr>
        <w:t xml:space="preserve">Suvlasnici zgrade u Zagrebu, </w:t>
      </w:r>
      <w:r>
        <w:rPr>
          <w:rFonts w:hAnsi="Times New Roman" w:ascii="Times New Roman"/>
          <w:sz w:val="24"/>
          <w:szCs w:val="24"/>
        </w:rPr>
        <w:t>Međimurska 19/21</w:t>
      </w:r>
      <w:r w:rsidRPr="00F36F0F">
        <w:rPr>
          <w:rFonts w:hAnsi="Times New Roman" w:ascii="Times New Roman"/>
          <w:sz w:val="24"/>
          <w:szCs w:val="24"/>
        </w:rPr>
        <w:t xml:space="preserve">, koje zastupa upravitelj GSKG d.o.o., Zagreb, Savska cesta 1, OIB: 03744272526, prijavljena tražbina u iznosu od </w:t>
      </w:r>
      <w:r>
        <w:rPr>
          <w:rFonts w:hAnsi="Times New Roman" w:ascii="Times New Roman"/>
          <w:sz w:val="24"/>
          <w:szCs w:val="24"/>
        </w:rPr>
        <w:t>24.097,02</w:t>
      </w:r>
      <w:r w:rsidRPr="00F36F0F">
        <w:rPr>
          <w:rFonts w:hAnsi="Times New Roman" w:ascii="Times New Roman"/>
          <w:sz w:val="24"/>
          <w:szCs w:val="24"/>
        </w:rPr>
        <w:t xml:space="preserve"> kn, koja se priznaje u cijelosti.</w:t>
      </w:r>
    </w:p>
    <w:p w:rsidRDefault="00F36F0F" w:rsidP="00F36F0F" w:rsidR="00F36F0F" w:rsidRPr="00F36F0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42A06" w:rsidP="00E42A06" w:rsidR="00F36F0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Hrvatski T</w:t>
      </w:r>
      <w:r w:rsidRPr="00E42A06">
        <w:rPr>
          <w:rFonts w:hAnsi="Times New Roman" w:ascii="Times New Roman"/>
          <w:sz w:val="24"/>
          <w:szCs w:val="24"/>
        </w:rPr>
        <w:t>elekom d.d.</w:t>
      </w:r>
      <w:r>
        <w:rPr>
          <w:rFonts w:hAnsi="Times New Roman" w:ascii="Times New Roman"/>
          <w:sz w:val="24"/>
          <w:szCs w:val="24"/>
        </w:rPr>
        <w:t>,</w:t>
      </w:r>
      <w:r w:rsidRPr="00E42A06">
        <w:rPr>
          <w:rFonts w:hAnsi="Times New Roman" w:ascii="Times New Roman"/>
          <w:sz w:val="24"/>
          <w:szCs w:val="24"/>
        </w:rPr>
        <w:t xml:space="preserve"> 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E42A06">
        <w:rPr>
          <w:rFonts w:hAnsi="Times New Roman" w:ascii="Times New Roman"/>
          <w:sz w:val="24"/>
          <w:szCs w:val="24"/>
        </w:rPr>
        <w:t>Roberta Frangeša Mihanovića 9</w:t>
      </w:r>
      <w:r>
        <w:rPr>
          <w:rFonts w:hAnsi="Times New Roman" w:ascii="Times New Roman"/>
          <w:sz w:val="24"/>
          <w:szCs w:val="24"/>
        </w:rPr>
        <w:t>, OIB:</w:t>
      </w:r>
      <w:r w:rsidRPr="00E42A06">
        <w:rPr>
          <w:rFonts w:hAnsi="Times New Roman" w:ascii="Times New Roman"/>
          <w:sz w:val="24"/>
          <w:szCs w:val="24"/>
        </w:rPr>
        <w:t>81793146560</w:t>
      </w:r>
      <w:r>
        <w:rPr>
          <w:rFonts w:hAnsi="Times New Roman" w:ascii="Times New Roman"/>
          <w:sz w:val="24"/>
          <w:szCs w:val="24"/>
        </w:rPr>
        <w:t>,</w:t>
      </w:r>
      <w:r w:rsidRPr="00E42A06">
        <w:t xml:space="preserve"> </w:t>
      </w:r>
      <w:r w:rsidRPr="00E42A06">
        <w:rPr>
          <w:rFonts w:hAnsi="Times New Roman" w:ascii="Times New Roman"/>
          <w:sz w:val="24"/>
          <w:szCs w:val="24"/>
        </w:rPr>
        <w:t>prijavljena tražbina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E42A06">
        <w:rPr>
          <w:rFonts w:hAnsi="Times New Roman" w:ascii="Times New Roman"/>
          <w:sz w:val="24"/>
          <w:szCs w:val="24"/>
        </w:rPr>
        <w:t>19.317,47</w:t>
      </w:r>
      <w:r>
        <w:rPr>
          <w:rFonts w:hAnsi="Times New Roman" w:ascii="Times New Roman"/>
          <w:sz w:val="24"/>
          <w:szCs w:val="24"/>
        </w:rPr>
        <w:t xml:space="preserve"> kn, </w:t>
      </w:r>
      <w:r w:rsidRPr="00E42A06">
        <w:rPr>
          <w:rFonts w:hAnsi="Times New Roman" w:ascii="Times New Roman"/>
          <w:sz w:val="24"/>
          <w:szCs w:val="24"/>
        </w:rPr>
        <w:t>koja se priznaje u cijelosti.</w:t>
      </w:r>
    </w:p>
    <w:p w:rsidRDefault="00E42A06" w:rsidP="00E42A06" w:rsidR="00E42A06" w:rsidRPr="00E42A0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42A06" w:rsidP="00E42A06" w:rsidR="00E42A0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E42A06">
        <w:rPr>
          <w:rFonts w:hAnsi="Times New Roman" w:ascii="Times New Roman"/>
          <w:sz w:val="24"/>
          <w:szCs w:val="24"/>
        </w:rPr>
        <w:t xml:space="preserve">Suvlasnici zgrade u Zagrebu, </w:t>
      </w:r>
      <w:r>
        <w:rPr>
          <w:rFonts w:hAnsi="Times New Roman" w:ascii="Times New Roman"/>
          <w:sz w:val="24"/>
          <w:szCs w:val="24"/>
        </w:rPr>
        <w:t>Kneza Mislava 2</w:t>
      </w:r>
      <w:r w:rsidRPr="00E42A06">
        <w:rPr>
          <w:rFonts w:hAnsi="Times New Roman" w:ascii="Times New Roman"/>
          <w:sz w:val="24"/>
          <w:szCs w:val="24"/>
        </w:rPr>
        <w:t xml:space="preserve">, koje zastupa upravitelj GSKG d.o.o., Zagreb, Savska cesta 1, OIB: 03744272526, prijavljena tražbina u iznosu od </w:t>
      </w:r>
      <w:r>
        <w:rPr>
          <w:rFonts w:hAnsi="Times New Roman" w:ascii="Times New Roman"/>
          <w:sz w:val="24"/>
          <w:szCs w:val="24"/>
        </w:rPr>
        <w:t>29.016,74</w:t>
      </w:r>
      <w:r w:rsidRPr="00E42A06">
        <w:rPr>
          <w:rFonts w:hAnsi="Times New Roman" w:ascii="Times New Roman"/>
          <w:sz w:val="24"/>
          <w:szCs w:val="24"/>
        </w:rPr>
        <w:t xml:space="preserve"> kn, koja se priznaje u cijelosti.</w:t>
      </w:r>
    </w:p>
    <w:p w:rsidRDefault="00E42A06" w:rsidP="00E42A06" w:rsidR="00E42A06" w:rsidRPr="00E42A0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51EDF" w:rsidP="00B51EDF" w:rsidR="00B51EDF">
      <w:pPr>
        <w:pStyle w:val="Odlomakpopisa"/>
        <w:numPr>
          <w:ilvl w:val="0"/>
          <w:numId w:val="8"/>
        </w:numPr>
        <w:rPr>
          <w:rFonts w:hAnsi="Times New Roman" w:ascii="Times New Roman"/>
          <w:sz w:val="24"/>
          <w:szCs w:val="24"/>
        </w:rPr>
      </w:pPr>
      <w:r w:rsidRPr="00B51EDF">
        <w:rPr>
          <w:rFonts w:hAnsi="Times New Roman" w:ascii="Times New Roman"/>
          <w:sz w:val="24"/>
          <w:szCs w:val="24"/>
        </w:rPr>
        <w:t>Suvlasnici zgrade u Zagrebu, II Barilovićka 5-7, koje zastupa upravitelj Standard održavanje d.o.o. , Zagreb, Remetinečka 112, OIB:</w:t>
      </w:r>
      <w:r w:rsidRPr="00B51EDF">
        <w:t xml:space="preserve"> </w:t>
      </w:r>
      <w:r w:rsidRPr="00B51EDF">
        <w:rPr>
          <w:rFonts w:hAnsi="Times New Roman" w:ascii="Times New Roman"/>
          <w:sz w:val="24"/>
          <w:szCs w:val="24"/>
        </w:rPr>
        <w:t>87539671553,</w:t>
      </w:r>
      <w:r w:rsidRPr="00B51EDF">
        <w:t xml:space="preserve"> </w:t>
      </w:r>
      <w:r w:rsidRPr="00B51EDF">
        <w:rPr>
          <w:rFonts w:hAnsi="Times New Roman" w:ascii="Times New Roman"/>
          <w:sz w:val="24"/>
          <w:szCs w:val="24"/>
        </w:rPr>
        <w:t xml:space="preserve">prijavljena tražbina u iznosu od </w:t>
      </w:r>
      <w:r>
        <w:rPr>
          <w:rFonts w:hAnsi="Times New Roman" w:ascii="Times New Roman"/>
          <w:sz w:val="24"/>
          <w:szCs w:val="24"/>
        </w:rPr>
        <w:t>18.534,29</w:t>
      </w:r>
      <w:r w:rsidRPr="00B51EDF">
        <w:rPr>
          <w:rFonts w:hAnsi="Times New Roman" w:ascii="Times New Roman"/>
          <w:sz w:val="24"/>
          <w:szCs w:val="24"/>
        </w:rPr>
        <w:t xml:space="preserve"> kn, koja se priznaje u cijelosti.</w:t>
      </w:r>
    </w:p>
    <w:p w:rsidRDefault="00B51EDF" w:rsidP="00B51EDF" w:rsidR="00B51EDF" w:rsidRPr="00B51ED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51EDF" w:rsidP="00B51EDF" w:rsidR="00B51EDF" w:rsidRPr="00B51ED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57286" w:rsidP="00444707" w:rsidR="00B51ED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ODVJETNIČKO DRUŠTVO GALETOVIĆ I GALETOVIĆ</w:t>
      </w:r>
      <w:r w:rsidR="00D118ED" w:rsidRPr="00D118ED">
        <w:rPr>
          <w:rFonts w:hAnsi="Times New Roman" w:ascii="Times New Roman"/>
          <w:sz w:val="24"/>
          <w:szCs w:val="24"/>
        </w:rPr>
        <w:t xml:space="preserve"> d.o.o.</w:t>
      </w:r>
      <w:r w:rsidR="00444707">
        <w:rPr>
          <w:rFonts w:hAnsi="Times New Roman" w:ascii="Times New Roman"/>
          <w:sz w:val="24"/>
          <w:szCs w:val="24"/>
        </w:rPr>
        <w:t xml:space="preserve">, </w:t>
      </w:r>
      <w:r w:rsidR="00444707" w:rsidRPr="00444707">
        <w:rPr>
          <w:rFonts w:hAnsi="Times New Roman" w:ascii="Times New Roman"/>
          <w:sz w:val="24"/>
          <w:szCs w:val="24"/>
        </w:rPr>
        <w:t>Zagreb</w:t>
      </w:r>
      <w:r w:rsidR="00444707">
        <w:rPr>
          <w:rFonts w:hAnsi="Times New Roman" w:ascii="Times New Roman"/>
          <w:sz w:val="24"/>
          <w:szCs w:val="24"/>
        </w:rPr>
        <w:t>,</w:t>
      </w:r>
      <w:r w:rsidR="00444707" w:rsidRPr="00444707">
        <w:rPr>
          <w:rFonts w:hAnsi="Times New Roman" w:ascii="Times New Roman"/>
          <w:sz w:val="24"/>
          <w:szCs w:val="24"/>
        </w:rPr>
        <w:t xml:space="preserve"> Palmotićeva 3,</w:t>
      </w:r>
      <w:r>
        <w:rPr>
          <w:rFonts w:hAnsi="Times New Roman" w:ascii="Times New Roman"/>
          <w:sz w:val="24"/>
          <w:szCs w:val="24"/>
        </w:rPr>
        <w:t xml:space="preserve"> </w:t>
      </w:r>
      <w:r w:rsidR="00444707">
        <w:rPr>
          <w:rFonts w:hAnsi="Times New Roman" w:ascii="Times New Roman"/>
          <w:sz w:val="24"/>
          <w:szCs w:val="24"/>
        </w:rPr>
        <w:t>OIB:</w:t>
      </w:r>
      <w:r w:rsidR="00D118ED" w:rsidRPr="00D118ED">
        <w:rPr>
          <w:rFonts w:hAnsi="Times New Roman" w:ascii="Times New Roman"/>
          <w:sz w:val="24"/>
          <w:szCs w:val="24"/>
        </w:rPr>
        <w:t>20991407102</w:t>
      </w:r>
      <w:r w:rsidR="00444707">
        <w:rPr>
          <w:rFonts w:hAnsi="Times New Roman" w:ascii="Times New Roman"/>
          <w:sz w:val="24"/>
          <w:szCs w:val="24"/>
        </w:rPr>
        <w:t xml:space="preserve">, </w:t>
      </w:r>
      <w:r w:rsidR="00D118ED" w:rsidRPr="00D118ED">
        <w:rPr>
          <w:rFonts w:hAnsi="Times New Roman" w:ascii="Times New Roman"/>
          <w:sz w:val="24"/>
          <w:szCs w:val="24"/>
        </w:rPr>
        <w:tab/>
      </w:r>
      <w:r w:rsidR="00444707" w:rsidRPr="00444707">
        <w:rPr>
          <w:rFonts w:hAnsi="Times New Roman" w:ascii="Times New Roman"/>
          <w:sz w:val="24"/>
          <w:szCs w:val="24"/>
        </w:rPr>
        <w:t>p</w:t>
      </w:r>
      <w:r w:rsidR="00444707">
        <w:rPr>
          <w:rFonts w:hAnsi="Times New Roman" w:ascii="Times New Roman"/>
          <w:sz w:val="24"/>
          <w:szCs w:val="24"/>
        </w:rPr>
        <w:t xml:space="preserve">rijavljena tražbina u iznosu od </w:t>
      </w:r>
      <w:r w:rsidR="00D118ED" w:rsidRPr="00D118ED">
        <w:rPr>
          <w:rFonts w:hAnsi="Times New Roman" w:ascii="Times New Roman"/>
          <w:sz w:val="24"/>
          <w:szCs w:val="24"/>
        </w:rPr>
        <w:t>100.000,00</w:t>
      </w:r>
      <w:r w:rsidR="00444707">
        <w:rPr>
          <w:rFonts w:hAnsi="Times New Roman" w:ascii="Times New Roman"/>
          <w:sz w:val="24"/>
          <w:szCs w:val="24"/>
        </w:rPr>
        <w:t xml:space="preserve"> kn, </w:t>
      </w:r>
      <w:r w:rsidR="00444707" w:rsidRPr="00444707">
        <w:rPr>
          <w:rFonts w:hAnsi="Times New Roman" w:ascii="Times New Roman"/>
          <w:sz w:val="24"/>
          <w:szCs w:val="24"/>
        </w:rPr>
        <w:t>koja se priznaje u cijelosti.</w:t>
      </w:r>
    </w:p>
    <w:p w:rsidRDefault="00057286" w:rsidP="00057286" w:rsidR="00057286" w:rsidRPr="00B51EDF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57286" w:rsidP="00057286" w:rsidR="0005728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057286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PUS-M d.o.o., Zagreb, </w:t>
      </w:r>
      <w:r w:rsidRPr="00057286">
        <w:rPr>
          <w:rFonts w:hAnsi="Times New Roman" w:ascii="Times New Roman"/>
          <w:sz w:val="24"/>
          <w:szCs w:val="24"/>
        </w:rPr>
        <w:t>II. Barilovićka 5</w:t>
      </w:r>
      <w:r>
        <w:rPr>
          <w:rFonts w:hAnsi="Times New Roman" w:ascii="Times New Roman"/>
          <w:sz w:val="24"/>
          <w:szCs w:val="24"/>
        </w:rPr>
        <w:t>, OIB:</w:t>
      </w:r>
      <w:r w:rsidRPr="00057286">
        <w:rPr>
          <w:rFonts w:hAnsi="Times New Roman" w:ascii="Times New Roman"/>
          <w:sz w:val="24"/>
          <w:szCs w:val="24"/>
        </w:rPr>
        <w:t>37482736235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57286">
        <w:rPr>
          <w:rFonts w:hAnsi="Times New Roman" w:ascii="Times New Roman"/>
          <w:sz w:val="24"/>
          <w:szCs w:val="24"/>
        </w:rPr>
        <w:t>prijavljena tražbina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7286">
        <w:rPr>
          <w:rFonts w:hAnsi="Times New Roman" w:ascii="Times New Roman"/>
          <w:sz w:val="24"/>
          <w:szCs w:val="24"/>
        </w:rPr>
        <w:t xml:space="preserve">298.119,96 </w:t>
      </w:r>
      <w:r>
        <w:rPr>
          <w:rFonts w:hAnsi="Times New Roman" w:ascii="Times New Roman"/>
          <w:sz w:val="24"/>
          <w:szCs w:val="24"/>
        </w:rPr>
        <w:t xml:space="preserve">kn, </w:t>
      </w:r>
      <w:r w:rsidRPr="00057286">
        <w:rPr>
          <w:rFonts w:hAnsi="Times New Roman" w:ascii="Times New Roman"/>
          <w:sz w:val="24"/>
          <w:szCs w:val="24"/>
        </w:rPr>
        <w:t>te se ista osporava u cijelosti budući</w:t>
      </w:r>
      <w:r>
        <w:rPr>
          <w:rFonts w:hAnsi="Times New Roman" w:ascii="Times New Roman"/>
          <w:sz w:val="24"/>
          <w:szCs w:val="24"/>
        </w:rPr>
        <w:t xml:space="preserve"> je nastupila zastara.</w:t>
      </w:r>
    </w:p>
    <w:p w:rsidRDefault="00057286" w:rsidP="00057286" w:rsidR="00057286" w:rsidRPr="0005728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57286" w:rsidP="00057286" w:rsidR="0005728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PTIMONT-MART d.o.o., </w:t>
      </w:r>
      <w:r w:rsidRPr="00057286">
        <w:rPr>
          <w:rFonts w:hAnsi="Times New Roman" w:ascii="Times New Roman"/>
          <w:sz w:val="24"/>
          <w:szCs w:val="24"/>
        </w:rPr>
        <w:t>Krapina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57286">
        <w:rPr>
          <w:rFonts w:hAnsi="Times New Roman" w:ascii="Times New Roman"/>
          <w:sz w:val="24"/>
          <w:szCs w:val="24"/>
        </w:rPr>
        <w:t>Donja Šemnica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7286">
        <w:rPr>
          <w:rFonts w:hAnsi="Times New Roman" w:ascii="Times New Roman"/>
          <w:sz w:val="24"/>
          <w:szCs w:val="24"/>
        </w:rPr>
        <w:t>120</w:t>
      </w:r>
      <w:r>
        <w:rPr>
          <w:rFonts w:hAnsi="Times New Roman" w:ascii="Times New Roman"/>
          <w:sz w:val="24"/>
          <w:szCs w:val="24"/>
        </w:rPr>
        <w:t>, OIB:22817626859</w:t>
      </w:r>
      <w:r w:rsidRPr="00057286">
        <w:rPr>
          <w:rFonts w:hAnsi="Times New Roman" w:ascii="Times New Roman"/>
          <w:sz w:val="24"/>
          <w:szCs w:val="24"/>
        </w:rPr>
        <w:t>,</w:t>
      </w:r>
      <w:r w:rsidRPr="00057286">
        <w:t xml:space="preserve"> </w:t>
      </w:r>
      <w:r w:rsidRPr="00057286">
        <w:rPr>
          <w:rFonts w:hAnsi="Times New Roman" w:ascii="Times New Roman"/>
          <w:sz w:val="24"/>
          <w:szCs w:val="24"/>
        </w:rPr>
        <w:t>prijavljena tražbina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7286">
        <w:rPr>
          <w:rFonts w:hAnsi="Times New Roman" w:ascii="Times New Roman"/>
          <w:sz w:val="24"/>
          <w:szCs w:val="24"/>
        </w:rPr>
        <w:t>310.223,75</w:t>
      </w:r>
      <w:r>
        <w:rPr>
          <w:rFonts w:hAnsi="Times New Roman" w:ascii="Times New Roman"/>
          <w:sz w:val="24"/>
          <w:szCs w:val="24"/>
        </w:rPr>
        <w:t xml:space="preserve"> kn, </w:t>
      </w:r>
      <w:r w:rsidRPr="00057286">
        <w:rPr>
          <w:rFonts w:hAnsi="Times New Roman" w:ascii="Times New Roman"/>
          <w:sz w:val="24"/>
          <w:szCs w:val="24"/>
        </w:rPr>
        <w:t>te se ista osporava u cijelosti budući je nastupila zastara.</w:t>
      </w:r>
    </w:p>
    <w:p w:rsidRDefault="00057286" w:rsidP="00057286" w:rsidR="00057286" w:rsidRPr="0005728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57286" w:rsidP="00057286" w:rsidR="0005728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057286">
        <w:rPr>
          <w:rFonts w:hAnsi="Times New Roman" w:ascii="Times New Roman"/>
          <w:sz w:val="24"/>
          <w:szCs w:val="24"/>
        </w:rPr>
        <w:t>Financijska agencija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57286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, Ulica </w:t>
      </w:r>
      <w:r w:rsidRPr="00057286">
        <w:rPr>
          <w:rFonts w:hAnsi="Times New Roman" w:ascii="Times New Roman"/>
          <w:sz w:val="24"/>
          <w:szCs w:val="24"/>
        </w:rPr>
        <w:t>grada Vukovara 70</w:t>
      </w:r>
      <w:r>
        <w:rPr>
          <w:rFonts w:hAnsi="Times New Roman" w:ascii="Times New Roman"/>
          <w:sz w:val="24"/>
          <w:szCs w:val="24"/>
        </w:rPr>
        <w:t>, OIB:85821130368</w:t>
      </w:r>
      <w:r w:rsidRPr="00057286">
        <w:rPr>
          <w:rFonts w:hAnsi="Times New Roman" w:ascii="Times New Roman"/>
          <w:sz w:val="24"/>
          <w:szCs w:val="24"/>
        </w:rPr>
        <w:t>,</w:t>
      </w:r>
      <w:r w:rsidRPr="00057286">
        <w:t xml:space="preserve"> </w:t>
      </w:r>
      <w:r w:rsidRPr="00057286">
        <w:rPr>
          <w:rFonts w:hAnsi="Times New Roman" w:ascii="Times New Roman"/>
          <w:sz w:val="24"/>
          <w:szCs w:val="24"/>
        </w:rPr>
        <w:t>prijavljena tražbina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7286">
        <w:rPr>
          <w:rFonts w:hAnsi="Times New Roman" w:ascii="Times New Roman"/>
          <w:sz w:val="24"/>
          <w:szCs w:val="24"/>
        </w:rPr>
        <w:t>1.692,50</w:t>
      </w:r>
      <w:r>
        <w:rPr>
          <w:rFonts w:hAnsi="Times New Roman" w:ascii="Times New Roman"/>
          <w:sz w:val="24"/>
          <w:szCs w:val="24"/>
        </w:rPr>
        <w:t xml:space="preserve"> kn, </w:t>
      </w:r>
      <w:r w:rsidRPr="00057286">
        <w:rPr>
          <w:rFonts w:hAnsi="Times New Roman" w:ascii="Times New Roman"/>
          <w:sz w:val="24"/>
          <w:szCs w:val="24"/>
        </w:rPr>
        <w:t>koja se priznaje u cijelosti.</w:t>
      </w:r>
    </w:p>
    <w:p w:rsidRDefault="00057286" w:rsidP="00057286" w:rsidR="00057286" w:rsidRPr="0005728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57286" w:rsidP="00057286" w:rsidR="0005728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Grad Zagreb, Zagreb, Trg Stjepana Radića 1, OIB:</w:t>
      </w:r>
      <w:r w:rsidRPr="00057286">
        <w:t xml:space="preserve"> </w:t>
      </w:r>
      <w:r w:rsidRPr="00057286">
        <w:rPr>
          <w:rFonts w:hAnsi="Times New Roman" w:ascii="Times New Roman"/>
          <w:sz w:val="24"/>
          <w:szCs w:val="24"/>
        </w:rPr>
        <w:t>61817894937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57286">
        <w:rPr>
          <w:rFonts w:hAnsi="Times New Roman" w:ascii="Times New Roman"/>
          <w:sz w:val="24"/>
          <w:szCs w:val="24"/>
        </w:rPr>
        <w:t>prijavljena tražbina u iznosu od 14.086.151,25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7286">
        <w:rPr>
          <w:rFonts w:hAnsi="Times New Roman" w:ascii="Times New Roman"/>
          <w:sz w:val="24"/>
          <w:szCs w:val="24"/>
        </w:rPr>
        <w:t>kn,  priznaje se u iznosu od 6.454.621,88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7286">
        <w:rPr>
          <w:rFonts w:hAnsi="Times New Roman" w:ascii="Times New Roman"/>
          <w:sz w:val="24"/>
          <w:szCs w:val="24"/>
        </w:rPr>
        <w:t>kn, a osporava za iznos od 7.631.529,37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7286">
        <w:rPr>
          <w:rFonts w:hAnsi="Times New Roman" w:ascii="Times New Roman"/>
          <w:sz w:val="24"/>
          <w:szCs w:val="24"/>
        </w:rPr>
        <w:t xml:space="preserve">kn, budući je </w:t>
      </w:r>
      <w:r>
        <w:rPr>
          <w:rFonts w:hAnsi="Times New Roman" w:ascii="Times New Roman"/>
          <w:sz w:val="24"/>
          <w:szCs w:val="24"/>
        </w:rPr>
        <w:t xml:space="preserve">za </w:t>
      </w:r>
      <w:r w:rsidRPr="00057286">
        <w:rPr>
          <w:rFonts w:hAnsi="Times New Roman" w:ascii="Times New Roman"/>
          <w:sz w:val="24"/>
          <w:szCs w:val="24"/>
        </w:rPr>
        <w:t>navedeni iznos</w:t>
      </w:r>
      <w:r>
        <w:rPr>
          <w:rFonts w:hAnsi="Times New Roman" w:ascii="Times New Roman"/>
          <w:sz w:val="24"/>
          <w:szCs w:val="24"/>
        </w:rPr>
        <w:t xml:space="preserve"> nastupila zastara. </w:t>
      </w:r>
    </w:p>
    <w:p w:rsidRDefault="00057286" w:rsidP="00057286" w:rsidR="00057286" w:rsidRPr="0005728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57286" w:rsidP="00057286" w:rsidR="0005728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057286">
        <w:rPr>
          <w:rFonts w:hAnsi="Times New Roman" w:ascii="Times New Roman"/>
          <w:sz w:val="24"/>
          <w:szCs w:val="24"/>
        </w:rPr>
        <w:t xml:space="preserve">Grad Zagreb, Zagreb, Trg Stjepana Radića 1, OIB: 61817894937, prijavljena tražbina u iznosu od </w:t>
      </w:r>
      <w:r>
        <w:rPr>
          <w:rFonts w:hAnsi="Times New Roman" w:ascii="Times New Roman"/>
          <w:sz w:val="24"/>
          <w:szCs w:val="24"/>
        </w:rPr>
        <w:t>44.211,56</w:t>
      </w:r>
      <w:r w:rsidRPr="00057286">
        <w:rPr>
          <w:rFonts w:hAnsi="Times New Roman" w:ascii="Times New Roman"/>
          <w:sz w:val="24"/>
          <w:szCs w:val="24"/>
        </w:rPr>
        <w:t xml:space="preserve"> kn,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7286">
        <w:rPr>
          <w:rFonts w:hAnsi="Times New Roman" w:ascii="Times New Roman"/>
          <w:sz w:val="24"/>
          <w:szCs w:val="24"/>
        </w:rPr>
        <w:t>koja se priznaje u cijelosti.</w:t>
      </w:r>
    </w:p>
    <w:p w:rsidRDefault="00057286" w:rsidP="00057286" w:rsidR="00057286" w:rsidRPr="0005728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57286" w:rsidP="00057286" w:rsidR="0005728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057286">
        <w:rPr>
          <w:rFonts w:hAnsi="Times New Roman" w:ascii="Times New Roman"/>
          <w:sz w:val="24"/>
          <w:szCs w:val="24"/>
        </w:rPr>
        <w:t xml:space="preserve">REPUBLIKA HRVATSKA Ministarstvo financija, Porezna uprava, Područni ured Zagreb, Savska cesta 41, OIB: 18683136487, prijavljena tražbina u iznosu od </w:t>
      </w:r>
      <w:r w:rsidR="009A37DB">
        <w:rPr>
          <w:rFonts w:hAnsi="Times New Roman" w:ascii="Times New Roman"/>
          <w:sz w:val="24"/>
          <w:szCs w:val="24"/>
        </w:rPr>
        <w:t>677.449,75</w:t>
      </w:r>
      <w:r w:rsidRPr="00057286">
        <w:rPr>
          <w:rFonts w:hAnsi="Times New Roman" w:ascii="Times New Roman"/>
          <w:sz w:val="24"/>
          <w:szCs w:val="24"/>
        </w:rPr>
        <w:t xml:space="preserve"> kn, koja se priznaje u cijelosti.</w:t>
      </w:r>
    </w:p>
    <w:p w:rsidRDefault="009A37DB" w:rsidP="009A37DB" w:rsidR="009A37DB" w:rsidRPr="009A37DB">
      <w:pPr>
        <w:pStyle w:val="Odlomakpopisa"/>
        <w:rPr>
          <w:rFonts w:hAnsi="Times New Roman" w:ascii="Times New Roman"/>
          <w:sz w:val="24"/>
          <w:szCs w:val="24"/>
        </w:rPr>
      </w:pPr>
    </w:p>
    <w:p w:rsidRDefault="006C3025" w:rsidP="006C3025" w:rsidR="0005728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6C3025">
        <w:rPr>
          <w:rFonts w:hAnsi="Times New Roman" w:ascii="Times New Roman"/>
          <w:sz w:val="24"/>
          <w:szCs w:val="24"/>
        </w:rPr>
        <w:t>Wiener osiguranje Vienna Insurance Group d.d., Zagreb, Slovenska ulica 24, OIB:52848403362,</w:t>
      </w:r>
      <w:r w:rsidRPr="006C3025">
        <w:rPr>
          <w:rFonts w:hAnsi="Times New Roman" w:ascii="Times New Roman"/>
          <w:sz w:val="24"/>
          <w:szCs w:val="24"/>
        </w:rPr>
        <w:tab/>
        <w:t>Slovenska ulica 24,</w:t>
      </w:r>
      <w:r>
        <w:rPr>
          <w:rFonts w:hAnsi="Times New Roman" w:ascii="Times New Roman"/>
          <w:sz w:val="24"/>
          <w:szCs w:val="24"/>
        </w:rPr>
        <w:t xml:space="preserve"> </w:t>
      </w:r>
      <w:r w:rsidRPr="006C3025">
        <w:rPr>
          <w:rFonts w:hAnsi="Times New Roman" w:ascii="Times New Roman"/>
          <w:sz w:val="24"/>
          <w:szCs w:val="24"/>
        </w:rPr>
        <w:t xml:space="preserve">prijavljena tražbina u iznosu od 42.320,86 kn,  priznaje se u iznosu od </w:t>
      </w:r>
      <w:r>
        <w:rPr>
          <w:rFonts w:hAnsi="Times New Roman" w:ascii="Times New Roman"/>
          <w:sz w:val="24"/>
          <w:szCs w:val="24"/>
        </w:rPr>
        <w:t>9.864,36</w:t>
      </w:r>
      <w:r w:rsidRPr="006C3025">
        <w:rPr>
          <w:rFonts w:hAnsi="Times New Roman" w:ascii="Times New Roman"/>
          <w:sz w:val="24"/>
          <w:szCs w:val="24"/>
        </w:rPr>
        <w:t xml:space="preserve"> kn, a osporava za iznos od </w:t>
      </w:r>
      <w:r>
        <w:rPr>
          <w:rFonts w:hAnsi="Times New Roman" w:ascii="Times New Roman"/>
          <w:sz w:val="24"/>
          <w:szCs w:val="24"/>
        </w:rPr>
        <w:t>32.456,50</w:t>
      </w:r>
      <w:r w:rsidRPr="006C3025">
        <w:rPr>
          <w:rFonts w:hAnsi="Times New Roman" w:ascii="Times New Roman"/>
          <w:sz w:val="24"/>
          <w:szCs w:val="24"/>
        </w:rPr>
        <w:t xml:space="preserve"> kn, budući </w:t>
      </w:r>
      <w:r>
        <w:rPr>
          <w:rFonts w:hAnsi="Times New Roman" w:ascii="Times New Roman"/>
          <w:sz w:val="24"/>
          <w:szCs w:val="24"/>
        </w:rPr>
        <w:t>isti nije dokumentiran te nisu nastali troškovi</w:t>
      </w:r>
      <w:r w:rsidRPr="006C3025">
        <w:rPr>
          <w:rFonts w:hAnsi="Times New Roman" w:ascii="Times New Roman"/>
          <w:sz w:val="24"/>
          <w:szCs w:val="24"/>
        </w:rPr>
        <w:t xml:space="preserve">. </w:t>
      </w:r>
    </w:p>
    <w:p w:rsidRDefault="006C3025" w:rsidP="006C3025" w:rsidR="006C3025" w:rsidRPr="006C3025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84C55" w:rsidP="00B84C55" w:rsidR="006C302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B84C55">
        <w:rPr>
          <w:rFonts w:hAnsi="Times New Roman" w:ascii="Times New Roman"/>
          <w:sz w:val="24"/>
          <w:szCs w:val="24"/>
        </w:rPr>
        <w:t>Izabela Sorić</w:t>
      </w:r>
      <w:r>
        <w:rPr>
          <w:rFonts w:hAnsi="Times New Roman" w:ascii="Times New Roman"/>
          <w:sz w:val="24"/>
          <w:szCs w:val="24"/>
        </w:rPr>
        <w:t>, Zadar, Starigradski prilaz 5, OIB:</w:t>
      </w:r>
      <w:r w:rsidRPr="00B84C55">
        <w:t xml:space="preserve"> </w:t>
      </w:r>
      <w:r w:rsidRPr="00B84C55">
        <w:rPr>
          <w:rFonts w:hAnsi="Times New Roman" w:ascii="Times New Roman"/>
          <w:sz w:val="24"/>
          <w:szCs w:val="24"/>
        </w:rPr>
        <w:t>65650786213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B84C55">
        <w:rPr>
          <w:rFonts w:hAnsi="Times New Roman" w:ascii="Times New Roman"/>
          <w:sz w:val="24"/>
          <w:szCs w:val="24"/>
        </w:rPr>
        <w:t>prijavljena tražbina u iznosu od 2.220.541,94 kn, te se ista osporava u cijelosti budući je</w:t>
      </w:r>
      <w:r w:rsidR="009E1D34">
        <w:rPr>
          <w:rFonts w:hAnsi="Times New Roman" w:ascii="Times New Roman"/>
          <w:sz w:val="24"/>
          <w:szCs w:val="24"/>
        </w:rPr>
        <w:t xml:space="preserve"> nastupila zastara, te nema dokaza o uplati kupovnine, a postoje ugovori. </w:t>
      </w:r>
    </w:p>
    <w:p w:rsidRDefault="009E1D34" w:rsidP="009E1D34" w:rsidR="009E1D34" w:rsidRPr="009E1D3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E1D34" w:rsidP="009E1D34" w:rsidR="009E1D3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9E1D34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ODOVOD</w:t>
      </w:r>
      <w:r w:rsidRPr="009E1D34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E1D34">
        <w:rPr>
          <w:rFonts w:hAnsi="Times New Roman" w:ascii="Times New Roman"/>
          <w:sz w:val="24"/>
          <w:szCs w:val="24"/>
        </w:rPr>
        <w:t>Zadar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E1D34">
        <w:rPr>
          <w:rFonts w:hAnsi="Times New Roman" w:ascii="Times New Roman"/>
          <w:sz w:val="24"/>
          <w:szCs w:val="24"/>
        </w:rPr>
        <w:t>Špire Brusine 17,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9E1D34">
        <w:rPr>
          <w:rFonts w:hAnsi="Times New Roman" w:ascii="Times New Roman"/>
          <w:sz w:val="24"/>
          <w:szCs w:val="24"/>
        </w:rPr>
        <w:t>89406825003</w:t>
      </w:r>
      <w:r>
        <w:rPr>
          <w:rFonts w:hAnsi="Times New Roman" w:ascii="Times New Roman"/>
          <w:sz w:val="24"/>
          <w:szCs w:val="24"/>
        </w:rPr>
        <w:t>,</w:t>
      </w:r>
      <w:r w:rsidRPr="009E1D34">
        <w:t xml:space="preserve"> </w:t>
      </w:r>
      <w:r w:rsidRPr="009E1D34">
        <w:rPr>
          <w:rFonts w:hAnsi="Times New Roman" w:ascii="Times New Roman"/>
          <w:sz w:val="24"/>
          <w:szCs w:val="24"/>
        </w:rPr>
        <w:t>prijavljena tražbina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9E1D34">
        <w:rPr>
          <w:rFonts w:hAnsi="Times New Roman" w:ascii="Times New Roman"/>
          <w:sz w:val="24"/>
          <w:szCs w:val="24"/>
        </w:rPr>
        <w:t>557,85</w:t>
      </w:r>
      <w:r>
        <w:rPr>
          <w:rFonts w:hAnsi="Times New Roman" w:ascii="Times New Roman"/>
          <w:sz w:val="24"/>
          <w:szCs w:val="24"/>
        </w:rPr>
        <w:t xml:space="preserve"> kn, </w:t>
      </w:r>
      <w:r w:rsidRPr="009E1D34">
        <w:rPr>
          <w:rFonts w:hAnsi="Times New Roman" w:ascii="Times New Roman"/>
          <w:sz w:val="24"/>
          <w:szCs w:val="24"/>
        </w:rPr>
        <w:t>koja se priznaje u cijelosti.</w:t>
      </w:r>
    </w:p>
    <w:p w:rsidRDefault="009E1D34" w:rsidP="009E1D34" w:rsidR="009E1D34" w:rsidRPr="009E1D3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053F3" w:rsidP="00D053F3" w:rsidR="009E1D3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053F3">
        <w:rPr>
          <w:rFonts w:hAnsi="Times New Roman" w:ascii="Times New Roman"/>
          <w:sz w:val="24"/>
          <w:szCs w:val="24"/>
        </w:rPr>
        <w:t>Dubravko Derk</w:t>
      </w:r>
      <w:r>
        <w:rPr>
          <w:rFonts w:hAnsi="Times New Roman" w:ascii="Times New Roman"/>
          <w:sz w:val="24"/>
          <w:szCs w:val="24"/>
        </w:rPr>
        <w:t>, Zagreb, Maksimirska 71, OIB:</w:t>
      </w:r>
      <w:r w:rsidRPr="00D053F3">
        <w:rPr>
          <w:rFonts w:hAnsi="Times New Roman" w:ascii="Times New Roman"/>
          <w:sz w:val="24"/>
          <w:szCs w:val="24"/>
        </w:rPr>
        <w:t>87125290982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D053F3">
        <w:rPr>
          <w:rFonts w:hAnsi="Times New Roman" w:ascii="Times New Roman"/>
          <w:sz w:val="24"/>
          <w:szCs w:val="24"/>
        </w:rPr>
        <w:t>prijavljena tražbina u iznosu od 1.511.713,65</w:t>
      </w:r>
      <w:r>
        <w:rPr>
          <w:rFonts w:hAnsi="Times New Roman" w:ascii="Times New Roman"/>
          <w:sz w:val="24"/>
          <w:szCs w:val="24"/>
        </w:rPr>
        <w:t xml:space="preserve"> </w:t>
      </w:r>
      <w:r w:rsidRPr="00D053F3">
        <w:rPr>
          <w:rFonts w:hAnsi="Times New Roman" w:ascii="Times New Roman"/>
          <w:sz w:val="24"/>
          <w:szCs w:val="24"/>
        </w:rPr>
        <w:t>kn, te se ista osporava u cijelosti budući je nastupila zastara, te nema dokaza o uplati kupovnine, a postoje ugovori.</w:t>
      </w:r>
    </w:p>
    <w:p w:rsidRDefault="00D053F3" w:rsidP="00D053F3" w:rsidR="00D053F3" w:rsidRPr="00D053F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629BE" w:rsidP="00C629BE" w:rsidR="00C629B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C629BE">
        <w:rPr>
          <w:rFonts w:hAnsi="Times New Roman" w:ascii="Times New Roman"/>
          <w:sz w:val="24"/>
          <w:szCs w:val="24"/>
        </w:rPr>
        <w:t>STAMBENI ZG d.o.o., Zagreb, Savska cesta 183,</w:t>
      </w:r>
      <w:r w:rsidR="00B23F76">
        <w:rPr>
          <w:rFonts w:hAnsi="Times New Roman" w:ascii="Times New Roman"/>
          <w:sz w:val="24"/>
          <w:szCs w:val="24"/>
        </w:rPr>
        <w:t xml:space="preserve"> OIB:</w:t>
      </w:r>
      <w:r w:rsidRPr="00C629BE">
        <w:rPr>
          <w:rFonts w:hAnsi="Times New Roman" w:ascii="Times New Roman"/>
          <w:sz w:val="24"/>
          <w:szCs w:val="24"/>
        </w:rPr>
        <w:t>43118119983, prijavljena tražbina u iznosu od 417.685,02kn, koja se priznaje u cijelosti.</w:t>
      </w:r>
    </w:p>
    <w:p w:rsidRDefault="00BA6EC2" w:rsidP="00BA6EC2" w:rsidR="00BA6EC2" w:rsidRPr="00BA6EC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A6EC2" w:rsidP="00BA6EC2" w:rsidR="00BA6EC2" w:rsidRPr="00C629B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C629BE" w:rsidP="008734F0" w:rsidR="008734F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VODOOPSKRBA I ODVODNJA</w:t>
      </w:r>
      <w:r w:rsidRPr="00C629BE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="008734F0" w:rsidRPr="008734F0">
        <w:rPr>
          <w:rFonts w:hAnsi="Times New Roman" w:ascii="Times New Roman"/>
          <w:sz w:val="24"/>
          <w:szCs w:val="24"/>
        </w:rPr>
        <w:t>Zagreb</w:t>
      </w:r>
      <w:r w:rsidR="008734F0">
        <w:rPr>
          <w:rFonts w:hAnsi="Times New Roman" w:ascii="Times New Roman"/>
          <w:sz w:val="24"/>
          <w:szCs w:val="24"/>
        </w:rPr>
        <w:t xml:space="preserve">, </w:t>
      </w:r>
      <w:r w:rsidR="008734F0" w:rsidRPr="008734F0">
        <w:rPr>
          <w:rFonts w:hAnsi="Times New Roman" w:ascii="Times New Roman"/>
          <w:sz w:val="24"/>
          <w:szCs w:val="24"/>
        </w:rPr>
        <w:t xml:space="preserve">Folnegovićeva 1, </w:t>
      </w:r>
      <w:r w:rsidR="008734F0">
        <w:rPr>
          <w:rFonts w:hAnsi="Times New Roman" w:ascii="Times New Roman"/>
          <w:sz w:val="24"/>
          <w:szCs w:val="24"/>
        </w:rPr>
        <w:t>OIB:</w:t>
      </w:r>
      <w:r w:rsidR="008734F0" w:rsidRPr="008734F0">
        <w:rPr>
          <w:rFonts w:hAnsi="Times New Roman" w:ascii="Times New Roman"/>
          <w:sz w:val="24"/>
          <w:szCs w:val="24"/>
        </w:rPr>
        <w:t>83416546499</w:t>
      </w:r>
      <w:r w:rsidR="008734F0">
        <w:rPr>
          <w:rFonts w:hAnsi="Times New Roman" w:ascii="Times New Roman"/>
          <w:sz w:val="24"/>
          <w:szCs w:val="24"/>
        </w:rPr>
        <w:t xml:space="preserve">, </w:t>
      </w:r>
      <w:r w:rsidR="008734F0" w:rsidRPr="008734F0">
        <w:rPr>
          <w:rFonts w:hAnsi="Times New Roman" w:ascii="Times New Roman"/>
          <w:sz w:val="24"/>
          <w:szCs w:val="24"/>
        </w:rPr>
        <w:t>prijavljena tražbina u iznosu od 329.761,84</w:t>
      </w:r>
      <w:r w:rsidR="008734F0">
        <w:rPr>
          <w:rFonts w:hAnsi="Times New Roman" w:ascii="Times New Roman"/>
          <w:sz w:val="24"/>
          <w:szCs w:val="24"/>
        </w:rPr>
        <w:t xml:space="preserve"> </w:t>
      </w:r>
      <w:r w:rsidR="008734F0" w:rsidRPr="008734F0">
        <w:rPr>
          <w:rFonts w:hAnsi="Times New Roman" w:ascii="Times New Roman"/>
          <w:sz w:val="24"/>
          <w:szCs w:val="24"/>
        </w:rPr>
        <w:t>kn, koja se priznaje u cijelosti.</w:t>
      </w:r>
    </w:p>
    <w:p w:rsidRDefault="008734F0" w:rsidP="008734F0" w:rsidR="008734F0" w:rsidRPr="008734F0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52C3E" w:rsidP="00052C3E" w:rsidR="008734F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VENDOR EKSPERT d.o.o., Zagreb, Ogulinska 40, OIB:</w:t>
      </w:r>
      <w:r w:rsidRPr="00052C3E">
        <w:rPr>
          <w:rFonts w:hAnsi="Times New Roman" w:ascii="Times New Roman"/>
          <w:sz w:val="24"/>
          <w:szCs w:val="24"/>
        </w:rPr>
        <w:t>22731996038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52C3E">
        <w:rPr>
          <w:rFonts w:hAnsi="Times New Roman" w:ascii="Times New Roman"/>
          <w:sz w:val="24"/>
          <w:szCs w:val="24"/>
        </w:rPr>
        <w:t>prijavljena tražbina u iznosu od 397.050,38 kn,  te se ista osporava u cijelosti budući</w:t>
      </w:r>
      <w:r>
        <w:rPr>
          <w:rFonts w:hAnsi="Times New Roman" w:ascii="Times New Roman"/>
          <w:sz w:val="24"/>
          <w:szCs w:val="24"/>
        </w:rPr>
        <w:t xml:space="preserve"> nema dokaza o pravnom osnovu, a također iz priložene dokumentacije proizlazi i zastara. </w:t>
      </w:r>
    </w:p>
    <w:p w:rsidRDefault="00052C3E" w:rsidP="00052C3E" w:rsidR="00052C3E" w:rsidRPr="00052C3E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065B3" w:rsidP="00B065B3" w:rsidR="00052C3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B065B3">
        <w:rPr>
          <w:rFonts w:hAnsi="Times New Roman" w:ascii="Times New Roman"/>
          <w:sz w:val="24"/>
          <w:szCs w:val="24"/>
        </w:rPr>
        <w:t>Božena Meznar</w:t>
      </w:r>
      <w:r>
        <w:rPr>
          <w:rFonts w:hAnsi="Times New Roman" w:ascii="Times New Roman"/>
          <w:sz w:val="24"/>
          <w:szCs w:val="24"/>
        </w:rPr>
        <w:t xml:space="preserve">, Zagreb, </w:t>
      </w:r>
      <w:r w:rsidRPr="00B065B3">
        <w:rPr>
          <w:rFonts w:hAnsi="Times New Roman" w:ascii="Times New Roman"/>
          <w:sz w:val="24"/>
          <w:szCs w:val="24"/>
        </w:rPr>
        <w:t>II. Barilovićka 7,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B065B3">
        <w:rPr>
          <w:rFonts w:hAnsi="Times New Roman" w:ascii="Times New Roman"/>
          <w:sz w:val="24"/>
          <w:szCs w:val="24"/>
        </w:rPr>
        <w:t>13281367038</w:t>
      </w:r>
      <w:r>
        <w:rPr>
          <w:rFonts w:hAnsi="Times New Roman" w:ascii="Times New Roman"/>
          <w:sz w:val="24"/>
          <w:szCs w:val="24"/>
        </w:rPr>
        <w:t xml:space="preserve">, </w:t>
      </w:r>
      <w:r w:rsidRPr="00B065B3">
        <w:rPr>
          <w:rFonts w:hAnsi="Times New Roman" w:ascii="Times New Roman"/>
          <w:sz w:val="24"/>
          <w:szCs w:val="24"/>
        </w:rPr>
        <w:t>prijavljena tražbina u iznosu od 1.538.476,65</w:t>
      </w:r>
      <w:r>
        <w:rPr>
          <w:rFonts w:hAnsi="Times New Roman" w:ascii="Times New Roman"/>
          <w:sz w:val="24"/>
          <w:szCs w:val="24"/>
        </w:rPr>
        <w:t xml:space="preserve"> </w:t>
      </w:r>
      <w:r w:rsidRPr="00B065B3">
        <w:rPr>
          <w:rFonts w:hAnsi="Times New Roman" w:ascii="Times New Roman"/>
          <w:sz w:val="24"/>
          <w:szCs w:val="24"/>
        </w:rPr>
        <w:t>kn,</w:t>
      </w:r>
      <w:r>
        <w:rPr>
          <w:rFonts w:hAnsi="Times New Roman" w:ascii="Times New Roman"/>
          <w:sz w:val="24"/>
          <w:szCs w:val="24"/>
        </w:rPr>
        <w:t xml:space="preserve"> </w:t>
      </w:r>
      <w:r w:rsidRPr="00B065B3">
        <w:rPr>
          <w:rFonts w:hAnsi="Times New Roman" w:ascii="Times New Roman"/>
          <w:sz w:val="24"/>
          <w:szCs w:val="24"/>
        </w:rPr>
        <w:t xml:space="preserve">te se ista osporava u cijelosti budući </w:t>
      </w:r>
      <w:r>
        <w:rPr>
          <w:rFonts w:hAnsi="Times New Roman" w:ascii="Times New Roman"/>
          <w:sz w:val="24"/>
          <w:szCs w:val="24"/>
        </w:rPr>
        <w:t>je nastupila</w:t>
      </w:r>
      <w:r w:rsidRPr="00B065B3">
        <w:rPr>
          <w:rFonts w:hAnsi="Times New Roman" w:ascii="Times New Roman"/>
          <w:sz w:val="24"/>
          <w:szCs w:val="24"/>
        </w:rPr>
        <w:t xml:space="preserve"> zastara.</w:t>
      </w:r>
    </w:p>
    <w:p w:rsidRDefault="00B065B3" w:rsidP="00B065B3" w:rsidR="00B065B3" w:rsidRPr="00B065B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065B3" w:rsidP="00B065B3" w:rsidR="00B065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CROATIA BANKA d.d., Zagreb, </w:t>
      </w:r>
      <w:r w:rsidRPr="00B065B3">
        <w:rPr>
          <w:rFonts w:hAnsi="Times New Roman" w:ascii="Times New Roman"/>
          <w:sz w:val="24"/>
          <w:szCs w:val="24"/>
        </w:rPr>
        <w:t xml:space="preserve">Roberta Frangeša Mihanovića 9, </w:t>
      </w:r>
      <w:r>
        <w:rPr>
          <w:rFonts w:hAnsi="Times New Roman" w:ascii="Times New Roman"/>
          <w:sz w:val="24"/>
          <w:szCs w:val="24"/>
        </w:rPr>
        <w:t>OIB:</w:t>
      </w:r>
      <w:r w:rsidRPr="00B065B3">
        <w:rPr>
          <w:rFonts w:hAnsi="Times New Roman" w:ascii="Times New Roman"/>
          <w:sz w:val="24"/>
          <w:szCs w:val="24"/>
        </w:rPr>
        <w:t>32247795989</w:t>
      </w:r>
      <w:r>
        <w:rPr>
          <w:rFonts w:hAnsi="Times New Roman" w:ascii="Times New Roman"/>
          <w:sz w:val="24"/>
          <w:szCs w:val="24"/>
        </w:rPr>
        <w:t xml:space="preserve">, </w:t>
      </w:r>
      <w:r w:rsidRPr="00B065B3">
        <w:rPr>
          <w:rFonts w:hAnsi="Times New Roman" w:ascii="Times New Roman"/>
          <w:sz w:val="24"/>
          <w:szCs w:val="24"/>
        </w:rPr>
        <w:t>prijavljena tražbina u iznosu od 9.984.603,39</w:t>
      </w:r>
      <w:r>
        <w:rPr>
          <w:rFonts w:hAnsi="Times New Roman" w:ascii="Times New Roman"/>
          <w:sz w:val="24"/>
          <w:szCs w:val="24"/>
        </w:rPr>
        <w:t xml:space="preserve"> </w:t>
      </w:r>
      <w:r w:rsidRPr="00B065B3">
        <w:rPr>
          <w:rFonts w:hAnsi="Times New Roman" w:ascii="Times New Roman"/>
          <w:sz w:val="24"/>
          <w:szCs w:val="24"/>
        </w:rPr>
        <w:t xml:space="preserve">kn, koja se priznaje u cijelosti.  </w:t>
      </w:r>
    </w:p>
    <w:p w:rsidRDefault="00B065B3" w:rsidP="00B065B3" w:rsidR="00B065B3" w:rsidRPr="00B065B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47512" w:rsidP="00947512" w:rsidR="00B065B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MEDI – LAB d.o.o., Zagreb, Hondlova 2/9, OIB:</w:t>
      </w:r>
      <w:r w:rsidRPr="00947512">
        <w:rPr>
          <w:rFonts w:hAnsi="Times New Roman" w:ascii="Times New Roman"/>
          <w:sz w:val="24"/>
          <w:szCs w:val="24"/>
        </w:rPr>
        <w:t>77804145433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47512">
        <w:rPr>
          <w:rFonts w:hAnsi="Times New Roman" w:ascii="Times New Roman"/>
          <w:sz w:val="24"/>
          <w:szCs w:val="24"/>
        </w:rPr>
        <w:t>prijavljena tražbina u iznosu od 22.895.185,47</w:t>
      </w:r>
      <w:r>
        <w:rPr>
          <w:rFonts w:hAnsi="Times New Roman" w:ascii="Times New Roman"/>
          <w:sz w:val="24"/>
          <w:szCs w:val="24"/>
        </w:rPr>
        <w:t xml:space="preserve"> kn, </w:t>
      </w:r>
      <w:r w:rsidRPr="00947512">
        <w:rPr>
          <w:rFonts w:hAnsi="Times New Roman" w:ascii="Times New Roman"/>
          <w:sz w:val="24"/>
          <w:szCs w:val="24"/>
        </w:rPr>
        <w:t xml:space="preserve">te se ista osporava u cijelosti budući </w:t>
      </w:r>
      <w:r>
        <w:rPr>
          <w:rFonts w:hAnsi="Times New Roman" w:ascii="Times New Roman"/>
          <w:sz w:val="24"/>
          <w:szCs w:val="24"/>
        </w:rPr>
        <w:t>nema dokaza o uplatama, neovisno o postojanju ovršnih isprava</w:t>
      </w:r>
      <w:r w:rsidRPr="00947512">
        <w:rPr>
          <w:rFonts w:hAnsi="Times New Roman" w:ascii="Times New Roman"/>
          <w:sz w:val="24"/>
          <w:szCs w:val="24"/>
        </w:rPr>
        <w:t>.</w:t>
      </w:r>
    </w:p>
    <w:p w:rsidRDefault="00947512" w:rsidP="00947512" w:rsidR="00947512" w:rsidRPr="0094751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47512" w:rsidP="00947512" w:rsidR="009475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d.o.o., Zagreb, Ulica grada Vukovara 41, OIB:</w:t>
      </w:r>
      <w:r w:rsidRPr="00947512">
        <w:t xml:space="preserve"> </w:t>
      </w:r>
      <w:r w:rsidRPr="00947512">
        <w:rPr>
          <w:rFonts w:hAnsi="Times New Roman" w:ascii="Times New Roman"/>
          <w:sz w:val="24"/>
          <w:szCs w:val="24"/>
        </w:rPr>
        <w:t>85584865987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47512">
        <w:rPr>
          <w:rFonts w:hAnsi="Times New Roman" w:ascii="Times New Roman"/>
          <w:sz w:val="24"/>
          <w:szCs w:val="24"/>
        </w:rPr>
        <w:t>prijavljena tražbina u iznosu od 39.471,33</w:t>
      </w:r>
      <w:r>
        <w:rPr>
          <w:rFonts w:hAnsi="Times New Roman" w:ascii="Times New Roman"/>
          <w:sz w:val="24"/>
          <w:szCs w:val="24"/>
        </w:rPr>
        <w:t xml:space="preserve"> </w:t>
      </w:r>
      <w:r w:rsidRPr="00947512">
        <w:rPr>
          <w:rFonts w:hAnsi="Times New Roman" w:ascii="Times New Roman"/>
          <w:sz w:val="24"/>
          <w:szCs w:val="24"/>
        </w:rPr>
        <w:t>kn, koja se priznaje u cijelosti.</w:t>
      </w:r>
    </w:p>
    <w:p w:rsidRDefault="00947512" w:rsidP="00947512" w:rsidR="00947512" w:rsidRPr="0094751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47512" w:rsidP="00947512" w:rsidR="009475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947512">
        <w:rPr>
          <w:rFonts w:hAnsi="Times New Roman" w:ascii="Times New Roman"/>
          <w:sz w:val="24"/>
          <w:szCs w:val="24"/>
        </w:rPr>
        <w:t>Boris Žulj</w:t>
      </w:r>
      <w:r>
        <w:rPr>
          <w:rFonts w:hAnsi="Times New Roman" w:ascii="Times New Roman"/>
          <w:sz w:val="24"/>
          <w:szCs w:val="24"/>
        </w:rPr>
        <w:t xml:space="preserve">, vlasnik obrta za bravariju, </w:t>
      </w:r>
      <w:r w:rsidRPr="00947512">
        <w:rPr>
          <w:rFonts w:hAnsi="Times New Roman" w:ascii="Times New Roman"/>
          <w:sz w:val="24"/>
          <w:szCs w:val="24"/>
        </w:rPr>
        <w:t>proizvodnj</w:t>
      </w:r>
      <w:r>
        <w:rPr>
          <w:rFonts w:hAnsi="Times New Roman" w:ascii="Times New Roman"/>
          <w:sz w:val="24"/>
          <w:szCs w:val="24"/>
        </w:rPr>
        <w:t>u,</w:t>
      </w:r>
      <w:r w:rsidRPr="00947512">
        <w:rPr>
          <w:rFonts w:hAnsi="Times New Roman" w:ascii="Times New Roman"/>
          <w:sz w:val="24"/>
          <w:szCs w:val="24"/>
        </w:rPr>
        <w:t xml:space="preserve"> trgovin</w:t>
      </w:r>
      <w:r>
        <w:rPr>
          <w:rFonts w:hAnsi="Times New Roman" w:ascii="Times New Roman"/>
          <w:sz w:val="24"/>
          <w:szCs w:val="24"/>
        </w:rPr>
        <w:t>u i građevinarstvo</w:t>
      </w:r>
      <w:r w:rsidRPr="00947512">
        <w:rPr>
          <w:rFonts w:hAnsi="Times New Roman" w:ascii="Times New Roman"/>
          <w:sz w:val="24"/>
          <w:szCs w:val="24"/>
        </w:rPr>
        <w:t xml:space="preserve"> Ž</w:t>
      </w:r>
      <w:r>
        <w:rPr>
          <w:rFonts w:hAnsi="Times New Roman" w:ascii="Times New Roman"/>
          <w:sz w:val="24"/>
          <w:szCs w:val="24"/>
        </w:rPr>
        <w:t xml:space="preserve">ULJ, Omiš, </w:t>
      </w:r>
      <w:r w:rsidRPr="00947512">
        <w:rPr>
          <w:rFonts w:hAnsi="Times New Roman" w:ascii="Times New Roman"/>
          <w:sz w:val="24"/>
          <w:szCs w:val="24"/>
        </w:rPr>
        <w:t xml:space="preserve">Zakučac 6, </w:t>
      </w:r>
      <w:r>
        <w:rPr>
          <w:rFonts w:hAnsi="Times New Roman" w:ascii="Times New Roman"/>
          <w:sz w:val="24"/>
          <w:szCs w:val="24"/>
        </w:rPr>
        <w:t>OIB:</w:t>
      </w:r>
      <w:r w:rsidRPr="00947512">
        <w:rPr>
          <w:rFonts w:hAnsi="Times New Roman" w:ascii="Times New Roman"/>
          <w:sz w:val="24"/>
          <w:szCs w:val="24"/>
        </w:rPr>
        <w:t>69925047220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47512">
        <w:rPr>
          <w:rFonts w:hAnsi="Times New Roman" w:ascii="Times New Roman"/>
          <w:sz w:val="24"/>
          <w:szCs w:val="24"/>
        </w:rPr>
        <w:t>prijavljena tražbina u iznosu od 690.926,41 kn,  te se ista osporava u cijelosti budući</w:t>
      </w:r>
      <w:r>
        <w:rPr>
          <w:rFonts w:hAnsi="Times New Roman" w:ascii="Times New Roman"/>
          <w:sz w:val="24"/>
          <w:szCs w:val="24"/>
        </w:rPr>
        <w:t xml:space="preserve"> je nastupila zastara.</w:t>
      </w:r>
    </w:p>
    <w:p w:rsidRDefault="00947512" w:rsidP="00947512" w:rsidR="00947512" w:rsidRPr="0094751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31B79" w:rsidP="00431B79" w:rsidR="00947512" w:rsidRPr="00976C0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976C07">
        <w:rPr>
          <w:rFonts w:hAnsi="Times New Roman" w:ascii="Times New Roman"/>
          <w:sz w:val="24"/>
          <w:szCs w:val="24"/>
        </w:rPr>
        <w:t>F.I.C. d.o.o., Zagreb, Brezovička cesta 21c, OIB:</w:t>
      </w:r>
      <w:r w:rsidRPr="00976C07">
        <w:rPr>
          <w:sz w:val="24"/>
          <w:szCs w:val="24"/>
        </w:rPr>
        <w:t xml:space="preserve"> </w:t>
      </w:r>
      <w:r w:rsidRPr="00976C07">
        <w:rPr>
          <w:rFonts w:hAnsi="Times New Roman" w:ascii="Times New Roman"/>
          <w:sz w:val="24"/>
          <w:szCs w:val="24"/>
        </w:rPr>
        <w:t>81404619659, prijavljena tražbina u iznosu od 802.204,95 kn,  te se ista osporava u cijelosti budući u prijavi nema dokaza o novčanom tijeku, odnosno dokaz o uplatama stečajnom dužniku prvog vjerovnika Medi-lab d.o.o. koji ustupa tražbinu.</w:t>
      </w:r>
    </w:p>
    <w:p w:rsidRDefault="00431B79" w:rsidP="00431B79" w:rsidR="00431B79" w:rsidRPr="00431B7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23F76" w:rsidP="00B23F76" w:rsidR="00431B7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B23F76">
        <w:rPr>
          <w:rFonts w:hAnsi="Times New Roman" w:ascii="Times New Roman"/>
          <w:sz w:val="24"/>
          <w:szCs w:val="24"/>
        </w:rPr>
        <w:t>GRADITELJSTVO PAVE VUKELIĆ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B23F76">
        <w:rPr>
          <w:rFonts w:hAnsi="Times New Roman" w:ascii="Times New Roman"/>
          <w:sz w:val="24"/>
          <w:szCs w:val="24"/>
        </w:rPr>
        <w:t>Lukarišće</w:t>
      </w:r>
      <w:r>
        <w:rPr>
          <w:rFonts w:hAnsi="Times New Roman" w:ascii="Times New Roman"/>
          <w:sz w:val="24"/>
          <w:szCs w:val="24"/>
        </w:rPr>
        <w:t xml:space="preserve">, </w:t>
      </w:r>
      <w:r w:rsidRPr="00B23F76">
        <w:rPr>
          <w:rFonts w:hAnsi="Times New Roman" w:ascii="Times New Roman"/>
          <w:sz w:val="24"/>
          <w:szCs w:val="24"/>
        </w:rPr>
        <w:t xml:space="preserve">Lukarska 43, </w:t>
      </w:r>
      <w:r>
        <w:rPr>
          <w:rFonts w:hAnsi="Times New Roman" w:ascii="Times New Roman"/>
          <w:sz w:val="24"/>
          <w:szCs w:val="24"/>
        </w:rPr>
        <w:t>OIB:</w:t>
      </w:r>
      <w:r w:rsidRPr="00B23F76">
        <w:t xml:space="preserve"> </w:t>
      </w:r>
      <w:r w:rsidRPr="00B23F76">
        <w:rPr>
          <w:rFonts w:hAnsi="Times New Roman" w:ascii="Times New Roman"/>
          <w:sz w:val="24"/>
          <w:szCs w:val="24"/>
        </w:rPr>
        <w:t>21229144792</w:t>
      </w:r>
      <w:r>
        <w:rPr>
          <w:rFonts w:hAnsi="Times New Roman" w:ascii="Times New Roman"/>
          <w:sz w:val="24"/>
          <w:szCs w:val="24"/>
        </w:rPr>
        <w:t xml:space="preserve">, </w:t>
      </w:r>
      <w:r w:rsidR="00BA6EC2">
        <w:rPr>
          <w:rFonts w:hAnsi="Times New Roman" w:ascii="Times New Roman"/>
          <w:sz w:val="24"/>
          <w:szCs w:val="24"/>
        </w:rPr>
        <w:t xml:space="preserve"> </w:t>
      </w:r>
      <w:r w:rsidRPr="00B23F76">
        <w:rPr>
          <w:rFonts w:hAnsi="Times New Roman" w:ascii="Times New Roman"/>
          <w:sz w:val="24"/>
          <w:szCs w:val="24"/>
        </w:rPr>
        <w:t>prijavljena tražbina u iznosu od 1.554.273,35 kn,  te se ista osporava u cijelosti budući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23F76">
        <w:rPr>
          <w:rFonts w:hAnsi="Times New Roman" w:ascii="Times New Roman"/>
          <w:sz w:val="24"/>
          <w:szCs w:val="24"/>
        </w:rPr>
        <w:t xml:space="preserve"> prijavi nema dokaza o novčanom tijeku, odnosno dokaz o uplatama stečajnom dužniku vjerovnika VENETO</w:t>
      </w:r>
      <w:r>
        <w:rPr>
          <w:rFonts w:hAnsi="Times New Roman" w:ascii="Times New Roman"/>
          <w:sz w:val="24"/>
          <w:szCs w:val="24"/>
        </w:rPr>
        <w:t>.</w:t>
      </w:r>
    </w:p>
    <w:p w:rsidRDefault="00B23F76" w:rsidP="00B23F76" w:rsidR="00B23F76" w:rsidRPr="00B23F7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23F76" w:rsidP="00B23F76" w:rsidR="00F36F0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B23F76">
        <w:rPr>
          <w:rFonts w:hAnsi="Times New Roman" w:ascii="Times New Roman"/>
          <w:sz w:val="24"/>
          <w:szCs w:val="24"/>
        </w:rPr>
        <w:t>CMC EKOCON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B23F76">
        <w:rPr>
          <w:rFonts w:hAnsi="Times New Roman" w:ascii="Times New Roman"/>
          <w:sz w:val="24"/>
          <w:szCs w:val="24"/>
        </w:rPr>
        <w:t>Buzet</w:t>
      </w:r>
      <w:r>
        <w:rPr>
          <w:rFonts w:hAnsi="Times New Roman" w:ascii="Times New Roman"/>
          <w:sz w:val="24"/>
          <w:szCs w:val="24"/>
        </w:rPr>
        <w:t xml:space="preserve">, </w:t>
      </w:r>
      <w:r w:rsidRPr="00B23F76">
        <w:rPr>
          <w:rFonts w:hAnsi="Times New Roman" w:ascii="Times New Roman"/>
          <w:sz w:val="24"/>
          <w:szCs w:val="24"/>
        </w:rPr>
        <w:t xml:space="preserve">Grad Buzet, Sv. Ivan 3/2, </w:t>
      </w:r>
      <w:r>
        <w:rPr>
          <w:rFonts w:hAnsi="Times New Roman" w:ascii="Times New Roman"/>
          <w:sz w:val="24"/>
          <w:szCs w:val="24"/>
        </w:rPr>
        <w:t>OIB:</w:t>
      </w:r>
      <w:r w:rsidRPr="00B23F76">
        <w:rPr>
          <w:rFonts w:hAnsi="Times New Roman" w:ascii="Times New Roman"/>
          <w:sz w:val="24"/>
          <w:szCs w:val="24"/>
        </w:rPr>
        <w:t>21688419865</w:t>
      </w:r>
      <w:r>
        <w:rPr>
          <w:rFonts w:hAnsi="Times New Roman" w:ascii="Times New Roman"/>
          <w:sz w:val="24"/>
          <w:szCs w:val="24"/>
        </w:rPr>
        <w:t>,</w:t>
      </w:r>
      <w:r w:rsidRPr="00B23F76">
        <w:t xml:space="preserve"> </w:t>
      </w:r>
      <w:r w:rsidRPr="00B23F76">
        <w:rPr>
          <w:rFonts w:hAnsi="Times New Roman" w:ascii="Times New Roman"/>
          <w:sz w:val="24"/>
          <w:szCs w:val="24"/>
        </w:rPr>
        <w:t>prijavljena tražbina u iznosu od 168.727,78</w:t>
      </w:r>
      <w:r>
        <w:rPr>
          <w:rFonts w:hAnsi="Times New Roman" w:ascii="Times New Roman"/>
          <w:sz w:val="24"/>
          <w:szCs w:val="24"/>
        </w:rPr>
        <w:t xml:space="preserve"> </w:t>
      </w:r>
      <w:r w:rsidRPr="00B23F76">
        <w:rPr>
          <w:rFonts w:hAnsi="Times New Roman" w:ascii="Times New Roman"/>
          <w:sz w:val="24"/>
          <w:szCs w:val="24"/>
        </w:rPr>
        <w:t xml:space="preserve">kn, koja se priznaje u cijelosti.  </w:t>
      </w:r>
    </w:p>
    <w:p w:rsidRDefault="00B23F76" w:rsidP="00B23F76" w:rsidR="00B23F76" w:rsidRPr="00B23F7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23F76" w:rsidP="00B23F76" w:rsidR="00B23F76" w:rsidRPr="00B23F7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B23F76">
        <w:rPr>
          <w:rFonts w:hAnsi="Times New Roman" w:ascii="Times New Roman"/>
          <w:sz w:val="24"/>
          <w:szCs w:val="24"/>
        </w:rPr>
        <w:t>Marija Halambek</w:t>
      </w:r>
      <w:r>
        <w:rPr>
          <w:rFonts w:hAnsi="Times New Roman" w:ascii="Times New Roman"/>
          <w:sz w:val="24"/>
          <w:szCs w:val="24"/>
        </w:rPr>
        <w:t xml:space="preserve">, Zagreb, </w:t>
      </w:r>
      <w:r w:rsidRPr="00B23F76">
        <w:rPr>
          <w:rFonts w:hAnsi="Times New Roman" w:ascii="Times New Roman"/>
          <w:sz w:val="24"/>
          <w:szCs w:val="24"/>
        </w:rPr>
        <w:t>Ulica grada Chicaga 27,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B23F76">
        <w:t xml:space="preserve"> </w:t>
      </w:r>
      <w:r w:rsidRPr="00B23F76">
        <w:rPr>
          <w:rFonts w:hAnsi="Times New Roman" w:ascii="Times New Roman"/>
          <w:sz w:val="24"/>
          <w:szCs w:val="24"/>
        </w:rPr>
        <w:t>7973637584</w:t>
      </w:r>
      <w:r>
        <w:rPr>
          <w:rFonts w:hAnsi="Times New Roman" w:ascii="Times New Roman"/>
        </w:rPr>
        <w:t xml:space="preserve">, </w:t>
      </w:r>
      <w:r w:rsidRPr="00B23F76">
        <w:rPr>
          <w:rFonts w:hAnsi="Times New Roman" w:ascii="Times New Roman"/>
        </w:rPr>
        <w:t xml:space="preserve">prijavljena tražbina u iznosu od 642.781,13 kn, koja se priznaje u cijelosti.  </w:t>
      </w:r>
    </w:p>
    <w:p w:rsidRDefault="00B23F76" w:rsidP="00B23F76" w:rsidR="00B23F76" w:rsidRPr="00B23F7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23F76" w:rsidP="00B23F76" w:rsidR="00B23F7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HEP </w:t>
      </w:r>
      <w:r w:rsidRPr="00B23F76">
        <w:rPr>
          <w:rFonts w:hAnsi="Times New Roman" w:ascii="Times New Roman"/>
          <w:sz w:val="24"/>
          <w:szCs w:val="24"/>
        </w:rPr>
        <w:t>TOPLINARSTVO d.o.o.</w:t>
      </w:r>
      <w:r>
        <w:rPr>
          <w:rFonts w:hAnsi="Times New Roman" w:ascii="Times New Roman"/>
          <w:sz w:val="24"/>
          <w:szCs w:val="24"/>
        </w:rPr>
        <w:t xml:space="preserve">, Zagreb, </w:t>
      </w:r>
      <w:r w:rsidRPr="00B23F76">
        <w:rPr>
          <w:rFonts w:hAnsi="Times New Roman" w:ascii="Times New Roman"/>
          <w:sz w:val="24"/>
          <w:szCs w:val="24"/>
        </w:rPr>
        <w:t>Miševečka 15a,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B23F76">
        <w:rPr>
          <w:rFonts w:hAnsi="Times New Roman" w:ascii="Times New Roman"/>
          <w:sz w:val="24"/>
          <w:szCs w:val="24"/>
        </w:rPr>
        <w:t>15907062900</w:t>
      </w:r>
      <w:r>
        <w:rPr>
          <w:rFonts w:hAnsi="Times New Roman" w:ascii="Times New Roman"/>
          <w:sz w:val="24"/>
          <w:szCs w:val="24"/>
        </w:rPr>
        <w:t xml:space="preserve">, </w:t>
      </w:r>
      <w:r w:rsidRPr="00B23F76">
        <w:rPr>
          <w:rFonts w:hAnsi="Times New Roman" w:ascii="Times New Roman"/>
          <w:sz w:val="24"/>
          <w:szCs w:val="24"/>
        </w:rPr>
        <w:t>prijavljena tražbina u iznosu od 358.119,44</w:t>
      </w:r>
      <w:r w:rsidR="00054A8E">
        <w:rPr>
          <w:rFonts w:hAnsi="Times New Roman" w:ascii="Times New Roman"/>
          <w:sz w:val="24"/>
          <w:szCs w:val="24"/>
        </w:rPr>
        <w:t xml:space="preserve"> </w:t>
      </w:r>
      <w:r w:rsidRPr="00B23F76">
        <w:rPr>
          <w:rFonts w:hAnsi="Times New Roman" w:ascii="Times New Roman"/>
          <w:sz w:val="24"/>
          <w:szCs w:val="24"/>
        </w:rPr>
        <w:t>kn, koja se priznaje u cijelosti.</w:t>
      </w:r>
    </w:p>
    <w:p w:rsidRDefault="00054A8E" w:rsidP="00054A8E" w:rsidR="00054A8E" w:rsidRPr="00054A8E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54A8E" w:rsidP="00054A8E" w:rsidR="00054A8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054A8E">
        <w:rPr>
          <w:rFonts w:hAnsi="Times New Roman" w:ascii="Times New Roman"/>
          <w:sz w:val="24"/>
          <w:szCs w:val="24"/>
        </w:rPr>
        <w:t>PRODANIĆ d.o.o.</w:t>
      </w:r>
      <w:r>
        <w:rPr>
          <w:rFonts w:hAnsi="Times New Roman" w:ascii="Times New Roman"/>
          <w:sz w:val="24"/>
          <w:szCs w:val="24"/>
        </w:rPr>
        <w:t xml:space="preserve">, Garešnica, </w:t>
      </w:r>
      <w:r w:rsidRPr="00054A8E">
        <w:rPr>
          <w:rFonts w:hAnsi="Times New Roman" w:ascii="Times New Roman"/>
          <w:sz w:val="24"/>
          <w:szCs w:val="24"/>
        </w:rPr>
        <w:t>Moslavačka 99a,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054A8E">
        <w:t xml:space="preserve"> </w:t>
      </w:r>
      <w:r w:rsidRPr="00054A8E">
        <w:rPr>
          <w:rFonts w:hAnsi="Times New Roman" w:ascii="Times New Roman"/>
          <w:sz w:val="24"/>
          <w:szCs w:val="24"/>
        </w:rPr>
        <w:t>25523151789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54A8E">
        <w:rPr>
          <w:rFonts w:hAnsi="Times New Roman" w:ascii="Times New Roman"/>
          <w:sz w:val="24"/>
          <w:szCs w:val="24"/>
        </w:rPr>
        <w:t>prijavljena tražbina u iznosu od 446.778,68</w:t>
      </w:r>
      <w:r>
        <w:rPr>
          <w:rFonts w:hAnsi="Times New Roman" w:ascii="Times New Roman"/>
          <w:sz w:val="24"/>
          <w:szCs w:val="24"/>
        </w:rPr>
        <w:t xml:space="preserve"> kn</w:t>
      </w:r>
      <w:r w:rsidR="00B652A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4A8E">
        <w:rPr>
          <w:rFonts w:hAnsi="Times New Roman" w:ascii="Times New Roman"/>
          <w:sz w:val="24"/>
          <w:szCs w:val="24"/>
        </w:rPr>
        <w:t>koja se priznaje u cijelosti.</w:t>
      </w:r>
    </w:p>
    <w:p w:rsidRDefault="00B652A3" w:rsidP="00B652A3" w:rsidR="00B652A3" w:rsidRPr="00B652A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652A3" w:rsidP="00976C07" w:rsidR="00B652A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Sava osiguranje, d.d. – Podružnica Hrvatska, Zagreb, Savska 144 a, </w:t>
      </w:r>
      <w:r w:rsidR="00976C07">
        <w:rPr>
          <w:rFonts w:hAnsi="Times New Roman" w:ascii="Times New Roman"/>
          <w:sz w:val="24"/>
          <w:szCs w:val="24"/>
        </w:rPr>
        <w:t xml:space="preserve">OIB: </w:t>
      </w:r>
      <w:r w:rsidR="00976C07" w:rsidRPr="00976C07">
        <w:rPr>
          <w:rFonts w:hAnsi="Times New Roman" w:ascii="Times New Roman"/>
          <w:sz w:val="24"/>
          <w:szCs w:val="24"/>
        </w:rPr>
        <w:t>45237012600</w:t>
      </w:r>
      <w:r w:rsidR="00976C07">
        <w:rPr>
          <w:rFonts w:hAnsi="Times New Roman" w:ascii="Times New Roman"/>
          <w:sz w:val="24"/>
          <w:szCs w:val="24"/>
        </w:rPr>
        <w:t xml:space="preserve">, </w:t>
      </w:r>
      <w:r w:rsidRPr="00B652A3">
        <w:rPr>
          <w:rFonts w:hAnsi="Times New Roman" w:ascii="Times New Roman"/>
          <w:sz w:val="24"/>
          <w:szCs w:val="24"/>
        </w:rPr>
        <w:t>prijavljena tražbina u iznosu od 10.768,95</w:t>
      </w:r>
      <w:r>
        <w:rPr>
          <w:rFonts w:hAnsi="Times New Roman" w:ascii="Times New Roman"/>
          <w:sz w:val="24"/>
          <w:szCs w:val="24"/>
        </w:rPr>
        <w:t xml:space="preserve"> </w:t>
      </w:r>
      <w:r w:rsidRPr="00B652A3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,</w:t>
      </w:r>
      <w:r w:rsidRPr="00B652A3">
        <w:rPr>
          <w:rFonts w:hAnsi="Times New Roman" w:ascii="Times New Roman"/>
          <w:sz w:val="24"/>
          <w:szCs w:val="24"/>
        </w:rPr>
        <w:t xml:space="preserve"> koja se priznaje u cijelosti.</w:t>
      </w:r>
    </w:p>
    <w:p w:rsidRDefault="00B652A3" w:rsidP="00B652A3" w:rsidR="00B652A3" w:rsidRPr="00B652A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76C07" w:rsidP="00976C07" w:rsidR="00B23F7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976C07">
        <w:rPr>
          <w:rFonts w:hAnsi="Times New Roman" w:ascii="Times New Roman"/>
          <w:sz w:val="24"/>
          <w:szCs w:val="24"/>
        </w:rPr>
        <w:lastRenderedPageBreak/>
        <w:t>Splitska banka d.d., Split, Domovinskog rata 61, OIB:</w:t>
      </w:r>
      <w:r w:rsidRPr="00976C07">
        <w:t xml:space="preserve"> </w:t>
      </w:r>
      <w:r w:rsidRPr="00976C07">
        <w:rPr>
          <w:rFonts w:hAnsi="Times New Roman" w:ascii="Times New Roman"/>
          <w:sz w:val="24"/>
          <w:szCs w:val="24"/>
        </w:rPr>
        <w:t xml:space="preserve">69326397242, prijavljena tražbina u iznosu od 10.042.221,37 kn,  te se ista osporava u cijelosti budući </w:t>
      </w:r>
      <w:r>
        <w:rPr>
          <w:rFonts w:hAnsi="Times New Roman" w:ascii="Times New Roman"/>
          <w:sz w:val="24"/>
          <w:szCs w:val="24"/>
        </w:rPr>
        <w:t>u</w:t>
      </w:r>
      <w:r w:rsidRPr="00976C07">
        <w:rPr>
          <w:rFonts w:hAnsi="Times New Roman" w:ascii="Times New Roman"/>
          <w:sz w:val="24"/>
          <w:szCs w:val="24"/>
        </w:rPr>
        <w:t xml:space="preserve"> prijavi nije dokumentiran tijek novca između stečajnog dužnika, Splitske banke d.d. i Medi-lab-a d.o.o., te se ne vidi osnovanost potraživanja vjerovnika.</w:t>
      </w:r>
    </w:p>
    <w:p w:rsidRDefault="00976C07" w:rsidP="00976C07" w:rsidR="00976C07" w:rsidRPr="00976C07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76C07" w:rsidP="00976C07" w:rsidR="00976C0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976C07">
        <w:rPr>
          <w:rFonts w:hAnsi="Times New Roman" w:ascii="Times New Roman"/>
          <w:sz w:val="24"/>
          <w:szCs w:val="24"/>
        </w:rPr>
        <w:t>I.B.R. INŽENJERING CIRKOVIĆ d.o.o.</w:t>
      </w:r>
      <w:r>
        <w:rPr>
          <w:rFonts w:hAnsi="Times New Roman" w:ascii="Times New Roman"/>
          <w:sz w:val="24"/>
          <w:szCs w:val="24"/>
        </w:rPr>
        <w:t>, Zagreb, Sv. Roka 10, OIB:</w:t>
      </w:r>
      <w:r w:rsidRPr="00976C07">
        <w:t xml:space="preserve"> </w:t>
      </w:r>
      <w:r w:rsidRPr="00976C07">
        <w:rPr>
          <w:rFonts w:hAnsi="Times New Roman" w:ascii="Times New Roman"/>
          <w:sz w:val="24"/>
          <w:szCs w:val="24"/>
        </w:rPr>
        <w:t>65951145612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76C07">
        <w:rPr>
          <w:rFonts w:hAnsi="Times New Roman" w:ascii="Times New Roman"/>
          <w:sz w:val="24"/>
          <w:szCs w:val="24"/>
        </w:rPr>
        <w:t>prijavljena tražbina u iznosu od 23.297,77</w:t>
      </w:r>
      <w:r>
        <w:rPr>
          <w:rFonts w:hAnsi="Times New Roman" w:ascii="Times New Roman"/>
          <w:sz w:val="24"/>
          <w:szCs w:val="24"/>
        </w:rPr>
        <w:t xml:space="preserve"> </w:t>
      </w:r>
      <w:r w:rsidRPr="00976C07">
        <w:rPr>
          <w:rFonts w:hAnsi="Times New Roman" w:ascii="Times New Roman"/>
          <w:sz w:val="24"/>
          <w:szCs w:val="24"/>
        </w:rPr>
        <w:t>kn, koja se priznaje u cijelosti.</w:t>
      </w:r>
    </w:p>
    <w:p w:rsidRDefault="00976C07" w:rsidP="00976C07" w:rsidR="00976C07" w:rsidRPr="00976C07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76C07" w:rsidP="00976C07" w:rsidR="00976C0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976C07">
        <w:rPr>
          <w:rFonts w:hAnsi="Times New Roman" w:ascii="Times New Roman"/>
          <w:sz w:val="24"/>
          <w:szCs w:val="24"/>
        </w:rPr>
        <w:t>Martina Borko</w:t>
      </w:r>
      <w:r>
        <w:rPr>
          <w:rFonts w:hAnsi="Times New Roman" w:ascii="Times New Roman"/>
          <w:sz w:val="24"/>
          <w:szCs w:val="24"/>
        </w:rPr>
        <w:t xml:space="preserve">, Zagreb, </w:t>
      </w:r>
      <w:r w:rsidRPr="00976C07">
        <w:rPr>
          <w:rFonts w:hAnsi="Times New Roman" w:ascii="Times New Roman"/>
          <w:sz w:val="24"/>
          <w:szCs w:val="24"/>
        </w:rPr>
        <w:t>Ulica grada Chicaga 25,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976C07">
        <w:t xml:space="preserve"> </w:t>
      </w:r>
      <w:r w:rsidRPr="00976C07">
        <w:rPr>
          <w:rFonts w:hAnsi="Times New Roman" w:ascii="Times New Roman"/>
          <w:sz w:val="24"/>
          <w:szCs w:val="24"/>
        </w:rPr>
        <w:t>41644368972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76C07">
        <w:rPr>
          <w:rFonts w:hAnsi="Times New Roman" w:ascii="Times New Roman"/>
          <w:sz w:val="24"/>
          <w:szCs w:val="24"/>
        </w:rPr>
        <w:t>prijavljena tražbina u iznosu od 355.570,00 kn,  te se ista osporava u cijelosti budući</w:t>
      </w:r>
      <w:r>
        <w:rPr>
          <w:rFonts w:hAnsi="Times New Roman" w:ascii="Times New Roman"/>
          <w:sz w:val="24"/>
          <w:szCs w:val="24"/>
        </w:rPr>
        <w:t xml:space="preserve"> je za istu nastupila zastara. </w:t>
      </w:r>
    </w:p>
    <w:p w:rsidRDefault="00976C07" w:rsidP="00976C07" w:rsidR="00976C07" w:rsidRPr="00976C07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76C07" w:rsidP="00976C07" w:rsidR="00976C0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TOTIĆ GRADITELJSTVO d.o.o., Zagreb, </w:t>
      </w:r>
      <w:r w:rsidRPr="00976C07">
        <w:rPr>
          <w:rFonts w:hAnsi="Times New Roman" w:ascii="Times New Roman"/>
          <w:sz w:val="24"/>
          <w:szCs w:val="24"/>
        </w:rPr>
        <w:t>IV Stara Pešćenica 1,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976C07">
        <w:t xml:space="preserve"> </w:t>
      </w:r>
      <w:r w:rsidRPr="00976C07">
        <w:rPr>
          <w:rFonts w:hAnsi="Times New Roman" w:ascii="Times New Roman"/>
          <w:sz w:val="24"/>
          <w:szCs w:val="24"/>
        </w:rPr>
        <w:t>99790753024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76C07">
        <w:rPr>
          <w:rFonts w:hAnsi="Times New Roman" w:ascii="Times New Roman"/>
          <w:sz w:val="24"/>
          <w:szCs w:val="24"/>
        </w:rPr>
        <w:t>prijavljena tražbina u iznosu od 287.253,85</w:t>
      </w:r>
      <w:r>
        <w:rPr>
          <w:rFonts w:hAnsi="Times New Roman" w:ascii="Times New Roman"/>
          <w:sz w:val="24"/>
          <w:szCs w:val="24"/>
        </w:rPr>
        <w:t xml:space="preserve"> </w:t>
      </w:r>
      <w:r w:rsidRPr="00976C07">
        <w:rPr>
          <w:rFonts w:hAnsi="Times New Roman" w:ascii="Times New Roman"/>
          <w:sz w:val="24"/>
          <w:szCs w:val="24"/>
        </w:rPr>
        <w:t>kn,  te se ista osporava u cijelosti budući je za istu nastupila zastara.</w:t>
      </w:r>
    </w:p>
    <w:p w:rsidRDefault="00976C07" w:rsidP="00976C07" w:rsidR="00976C07" w:rsidRPr="00976C07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76C07" w:rsidP="00976C07" w:rsidR="00F36F0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976C07">
        <w:rPr>
          <w:rFonts w:hAnsi="Times New Roman" w:ascii="Times New Roman"/>
          <w:sz w:val="24"/>
          <w:szCs w:val="24"/>
        </w:rPr>
        <w:t>ALFA MODUS d.o.o., Zagreb, Savska cesta 182, OIB:</w:t>
      </w:r>
      <w:r w:rsidRPr="00976C07">
        <w:t xml:space="preserve"> </w:t>
      </w:r>
      <w:r w:rsidRPr="00976C07">
        <w:rPr>
          <w:rFonts w:hAnsi="Times New Roman" w:ascii="Times New Roman"/>
          <w:sz w:val="24"/>
          <w:szCs w:val="24"/>
        </w:rPr>
        <w:t xml:space="preserve">77422329096, prijavljena tražbina u iznosu od 4.886.630,16 kn,  te se ista osporava u cijelosti budući </w:t>
      </w:r>
      <w:r>
        <w:rPr>
          <w:rFonts w:hAnsi="Times New Roman" w:ascii="Times New Roman"/>
          <w:sz w:val="24"/>
          <w:szCs w:val="24"/>
        </w:rPr>
        <w:t>u</w:t>
      </w:r>
      <w:r w:rsidRPr="00976C07">
        <w:rPr>
          <w:rFonts w:hAnsi="Times New Roman" w:ascii="Times New Roman"/>
          <w:sz w:val="24"/>
          <w:szCs w:val="24"/>
        </w:rPr>
        <w:t xml:space="preserve"> prijavi nije dokumentiran tijek novca prema Ugovorima o zajmu.</w:t>
      </w:r>
    </w:p>
    <w:p w:rsidRDefault="00976C07" w:rsidP="00976C07" w:rsidR="00976C07" w:rsidRPr="00976C07">
      <w:pPr>
        <w:pStyle w:val="Odlomakpopisa"/>
        <w:rPr>
          <w:rFonts w:hAnsi="Times New Roman" w:ascii="Times New Roman"/>
          <w:sz w:val="24"/>
          <w:szCs w:val="24"/>
        </w:rPr>
      </w:pPr>
    </w:p>
    <w:p w:rsidRDefault="00A7351F" w:rsidP="00A7351F" w:rsidR="00976C0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A7351F">
        <w:rPr>
          <w:rFonts w:hAnsi="Times New Roman" w:ascii="Times New Roman"/>
          <w:sz w:val="24"/>
          <w:szCs w:val="24"/>
        </w:rPr>
        <w:t>SOCIETA PER LA GESTIONE DI ATTIVITA - SGA S.p.A. (GRUPO VENETO)</w:t>
      </w:r>
      <w:r>
        <w:rPr>
          <w:rFonts w:hAnsi="Times New Roman" w:ascii="Times New Roman"/>
          <w:sz w:val="24"/>
          <w:szCs w:val="24"/>
        </w:rPr>
        <w:t xml:space="preserve">, Italija, </w:t>
      </w:r>
      <w:r w:rsidRPr="00A7351F">
        <w:rPr>
          <w:rFonts w:hAnsi="Times New Roman" w:ascii="Times New Roman"/>
          <w:sz w:val="24"/>
          <w:szCs w:val="24"/>
        </w:rPr>
        <w:t>Napulj,</w:t>
      </w:r>
      <w:r>
        <w:rPr>
          <w:rFonts w:hAnsi="Times New Roman" w:ascii="Times New Roman"/>
          <w:sz w:val="24"/>
          <w:szCs w:val="24"/>
        </w:rPr>
        <w:t xml:space="preserve"> Via san Giacomo 19, 80133, </w:t>
      </w:r>
      <w:r w:rsidRPr="00A7351F">
        <w:rPr>
          <w:rFonts w:hAnsi="Times New Roman" w:ascii="Times New Roman"/>
          <w:sz w:val="24"/>
          <w:szCs w:val="24"/>
        </w:rPr>
        <w:t>prijavljena tražbina u iznosu od 46.810.372,74 kn,  te se ista osporava u cijelosti budući</w:t>
      </w:r>
      <w:r>
        <w:rPr>
          <w:rFonts w:hAnsi="Times New Roman" w:ascii="Times New Roman"/>
          <w:sz w:val="24"/>
          <w:szCs w:val="24"/>
        </w:rPr>
        <w:t xml:space="preserve"> u</w:t>
      </w:r>
      <w:r w:rsidRPr="00A7351F">
        <w:rPr>
          <w:rFonts w:hAnsi="Times New Roman" w:ascii="Times New Roman"/>
          <w:sz w:val="24"/>
          <w:szCs w:val="24"/>
        </w:rPr>
        <w:t xml:space="preserve"> prijavi nije dokumentiran tijek novca, odnosno ulaz novca stečajnom dužniku ili izvođačima, a poslovne knjige stečajnog dužnika nis</w:t>
      </w:r>
      <w:r>
        <w:rPr>
          <w:rFonts w:hAnsi="Times New Roman" w:ascii="Times New Roman"/>
          <w:sz w:val="24"/>
          <w:szCs w:val="24"/>
        </w:rPr>
        <w:t>u</w:t>
      </w:r>
      <w:r w:rsidRPr="00A7351F">
        <w:rPr>
          <w:rFonts w:hAnsi="Times New Roman" w:ascii="Times New Roman"/>
          <w:sz w:val="24"/>
          <w:szCs w:val="24"/>
        </w:rPr>
        <w:t xml:space="preserve"> dob</w:t>
      </w:r>
      <w:r>
        <w:rPr>
          <w:rFonts w:hAnsi="Times New Roman" w:ascii="Times New Roman"/>
          <w:sz w:val="24"/>
          <w:szCs w:val="24"/>
        </w:rPr>
        <w:t>ivene</w:t>
      </w:r>
      <w:r w:rsidRPr="00A7351F">
        <w:rPr>
          <w:rFonts w:hAnsi="Times New Roman" w:ascii="Times New Roman"/>
          <w:sz w:val="24"/>
          <w:szCs w:val="24"/>
        </w:rPr>
        <w:t>.</w:t>
      </w:r>
    </w:p>
    <w:p w:rsidRDefault="00A7351F" w:rsidP="00A7351F" w:rsidR="00A7351F" w:rsidRPr="00A7351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A73E1D" w:rsidP="00A73E1D" w:rsidR="00A7351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A73E1D">
        <w:rPr>
          <w:rFonts w:hAnsi="Times New Roman" w:ascii="Times New Roman"/>
          <w:sz w:val="24"/>
          <w:szCs w:val="24"/>
        </w:rPr>
        <w:t>HABUNEK PROMET d.o.o.</w:t>
      </w:r>
      <w:r>
        <w:rPr>
          <w:rFonts w:hAnsi="Times New Roman" w:ascii="Times New Roman"/>
          <w:sz w:val="24"/>
          <w:szCs w:val="24"/>
        </w:rPr>
        <w:t xml:space="preserve">, Sesvete, </w:t>
      </w:r>
      <w:r w:rsidRPr="00A73E1D">
        <w:rPr>
          <w:rFonts w:hAnsi="Times New Roman" w:ascii="Times New Roman"/>
          <w:sz w:val="24"/>
          <w:szCs w:val="24"/>
        </w:rPr>
        <w:t>Vladimira Filakovca 10,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A73E1D">
        <w:t xml:space="preserve"> </w:t>
      </w:r>
      <w:r w:rsidRPr="00A73E1D">
        <w:rPr>
          <w:rFonts w:hAnsi="Times New Roman" w:ascii="Times New Roman"/>
          <w:sz w:val="24"/>
          <w:szCs w:val="24"/>
        </w:rPr>
        <w:t>25581064542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A73E1D">
        <w:rPr>
          <w:rFonts w:hAnsi="Times New Roman" w:ascii="Times New Roman"/>
          <w:sz w:val="24"/>
          <w:szCs w:val="24"/>
        </w:rPr>
        <w:t>prijavljena tražbina u iznosu od 4.383.392,86</w:t>
      </w:r>
      <w:r>
        <w:rPr>
          <w:rFonts w:hAnsi="Times New Roman" w:ascii="Times New Roman"/>
          <w:sz w:val="24"/>
          <w:szCs w:val="24"/>
        </w:rPr>
        <w:t xml:space="preserve"> </w:t>
      </w:r>
      <w:r w:rsidRPr="00A73E1D">
        <w:rPr>
          <w:rFonts w:hAnsi="Times New Roman" w:ascii="Times New Roman"/>
          <w:sz w:val="24"/>
          <w:szCs w:val="24"/>
        </w:rPr>
        <w:t>kn, koja se priznaje u cijelosti.</w:t>
      </w:r>
    </w:p>
    <w:p w:rsidRDefault="00A73E1D" w:rsidP="00A73E1D" w:rsidR="00A73E1D" w:rsidRPr="00A73E1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A73E1D" w:rsidP="00A73E1D" w:rsidR="00A73E1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A73E1D">
        <w:rPr>
          <w:rFonts w:hAnsi="Times New Roman" w:ascii="Times New Roman"/>
          <w:sz w:val="24"/>
          <w:szCs w:val="24"/>
        </w:rPr>
        <w:t>ZAGREB-BETON d.o.o.,</w:t>
      </w:r>
      <w:r>
        <w:rPr>
          <w:rFonts w:hAnsi="Times New Roman" w:ascii="Times New Roman"/>
          <w:sz w:val="24"/>
          <w:szCs w:val="24"/>
        </w:rPr>
        <w:t xml:space="preserve"> Sesvete, Sesvetski Kraljevec, Strojarska 5, OIB:</w:t>
      </w:r>
      <w:r w:rsidRPr="00A73E1D">
        <w:t xml:space="preserve"> </w:t>
      </w:r>
      <w:r w:rsidRPr="00A73E1D">
        <w:rPr>
          <w:rFonts w:hAnsi="Times New Roman" w:ascii="Times New Roman"/>
          <w:sz w:val="24"/>
          <w:szCs w:val="24"/>
        </w:rPr>
        <w:t>90475183197</w:t>
      </w:r>
      <w:r>
        <w:rPr>
          <w:rFonts w:hAnsi="Times New Roman" w:ascii="Times New Roman"/>
          <w:sz w:val="24"/>
          <w:szCs w:val="24"/>
        </w:rPr>
        <w:t xml:space="preserve">, </w:t>
      </w:r>
      <w:r w:rsidRPr="00A73E1D">
        <w:rPr>
          <w:rFonts w:hAnsi="Times New Roman" w:ascii="Times New Roman"/>
          <w:sz w:val="24"/>
          <w:szCs w:val="24"/>
        </w:rPr>
        <w:t>prijavljena tražbina u iznosu od 1.197.121,27</w:t>
      </w:r>
      <w:r>
        <w:rPr>
          <w:rFonts w:hAnsi="Times New Roman" w:ascii="Times New Roman"/>
          <w:sz w:val="24"/>
          <w:szCs w:val="24"/>
        </w:rPr>
        <w:t xml:space="preserve"> </w:t>
      </w:r>
      <w:r w:rsidRPr="00A73E1D">
        <w:rPr>
          <w:rFonts w:hAnsi="Times New Roman" w:ascii="Times New Roman"/>
          <w:sz w:val="24"/>
          <w:szCs w:val="24"/>
        </w:rPr>
        <w:t>kn, koja se priznaje u cijelosti.</w:t>
      </w:r>
    </w:p>
    <w:p w:rsidRDefault="00A73E1D" w:rsidP="00A73E1D" w:rsidR="00A73E1D" w:rsidRPr="00A73E1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A73E1D" w:rsidP="00A73E1D" w:rsidR="00A73E1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A73E1D">
        <w:rPr>
          <w:rFonts w:hAnsi="Times New Roman" w:ascii="Times New Roman"/>
          <w:sz w:val="24"/>
          <w:szCs w:val="24"/>
        </w:rPr>
        <w:t>Davor Radić</w:t>
      </w:r>
      <w:r>
        <w:rPr>
          <w:rFonts w:hAnsi="Times New Roman" w:ascii="Times New Roman"/>
          <w:sz w:val="24"/>
          <w:szCs w:val="24"/>
        </w:rPr>
        <w:t>, Split, Paračeva 102, OIB:</w:t>
      </w:r>
      <w:r w:rsidRPr="00A73E1D">
        <w:rPr>
          <w:rFonts w:hAnsi="Times New Roman" w:ascii="Times New Roman"/>
          <w:sz w:val="24"/>
          <w:szCs w:val="24"/>
        </w:rPr>
        <w:t>40327108684</w:t>
      </w:r>
      <w:r>
        <w:rPr>
          <w:rFonts w:hAnsi="Times New Roman" w:ascii="Times New Roman"/>
          <w:sz w:val="24"/>
          <w:szCs w:val="24"/>
        </w:rPr>
        <w:t xml:space="preserve"> i Ivica Radić, Split, Žnjanska 2, OIB:</w:t>
      </w:r>
      <w:r w:rsidRPr="00A73E1D">
        <w:t xml:space="preserve"> </w:t>
      </w:r>
      <w:r w:rsidRPr="00A73E1D">
        <w:rPr>
          <w:rFonts w:hAnsi="Times New Roman" w:ascii="Times New Roman"/>
          <w:sz w:val="24"/>
          <w:szCs w:val="24"/>
        </w:rPr>
        <w:t>88689450002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A73E1D">
        <w:rPr>
          <w:rFonts w:hAnsi="Times New Roman" w:ascii="Times New Roman"/>
          <w:sz w:val="24"/>
          <w:szCs w:val="24"/>
        </w:rPr>
        <w:t>prijavljena tražbina u iznosu od 352.516,96</w:t>
      </w:r>
      <w:r>
        <w:rPr>
          <w:rFonts w:hAnsi="Times New Roman" w:ascii="Times New Roman"/>
          <w:sz w:val="24"/>
          <w:szCs w:val="24"/>
        </w:rPr>
        <w:t xml:space="preserve"> </w:t>
      </w:r>
      <w:r w:rsidRPr="00A73E1D">
        <w:rPr>
          <w:rFonts w:hAnsi="Times New Roman" w:ascii="Times New Roman"/>
          <w:sz w:val="24"/>
          <w:szCs w:val="24"/>
        </w:rPr>
        <w:t>kn, koja se priznaje u cijelosti.</w:t>
      </w:r>
    </w:p>
    <w:p w:rsidRDefault="00A73E1D" w:rsidP="00A73E1D" w:rsidR="00A73E1D" w:rsidRPr="00A73E1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A73E1D" w:rsidP="00A73E1D" w:rsidR="00A73E1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A73E1D">
        <w:rPr>
          <w:rFonts w:hAnsi="Times New Roman" w:ascii="Times New Roman"/>
          <w:sz w:val="24"/>
          <w:szCs w:val="24"/>
        </w:rPr>
        <w:t>Ivan Strimić</w:t>
      </w:r>
      <w:r>
        <w:rPr>
          <w:rFonts w:hAnsi="Times New Roman" w:ascii="Times New Roman"/>
          <w:sz w:val="24"/>
          <w:szCs w:val="24"/>
        </w:rPr>
        <w:t>, Split, Velebitska 93, OIB:</w:t>
      </w:r>
      <w:r w:rsidRPr="00A73E1D">
        <w:t xml:space="preserve"> </w:t>
      </w:r>
      <w:r w:rsidRPr="00A73E1D">
        <w:rPr>
          <w:rFonts w:hAnsi="Times New Roman" w:ascii="Times New Roman"/>
          <w:sz w:val="24"/>
          <w:szCs w:val="24"/>
        </w:rPr>
        <w:t>34797606918</w:t>
      </w:r>
      <w:r>
        <w:rPr>
          <w:rFonts w:hAnsi="Times New Roman" w:ascii="Times New Roman"/>
          <w:sz w:val="24"/>
          <w:szCs w:val="24"/>
        </w:rPr>
        <w:t xml:space="preserve">, </w:t>
      </w:r>
      <w:r w:rsidRPr="00A73E1D">
        <w:rPr>
          <w:rFonts w:hAnsi="Times New Roman" w:ascii="Times New Roman"/>
          <w:sz w:val="24"/>
          <w:szCs w:val="24"/>
        </w:rPr>
        <w:t>prijavljena tražbina u iznosu od 1.051.032,44 kn,  te se ista osporava u cijelosti budući</w:t>
      </w:r>
      <w:r>
        <w:rPr>
          <w:rFonts w:hAnsi="Times New Roman" w:ascii="Times New Roman"/>
          <w:sz w:val="24"/>
          <w:szCs w:val="24"/>
        </w:rPr>
        <w:t xml:space="preserve"> je nastupila zastara. </w:t>
      </w:r>
    </w:p>
    <w:p w:rsidRDefault="00A73E1D" w:rsidP="00A73E1D" w:rsidR="00A73E1D" w:rsidRPr="00A73E1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A73E1D" w:rsidP="00A73E1D" w:rsidR="00A73E1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A73E1D">
        <w:rPr>
          <w:rFonts w:hAnsi="Times New Roman" w:ascii="Times New Roman"/>
          <w:sz w:val="24"/>
          <w:szCs w:val="24"/>
        </w:rPr>
        <w:t>CAUTELA d.o.o.</w:t>
      </w:r>
      <w:r>
        <w:rPr>
          <w:rFonts w:hAnsi="Times New Roman" w:ascii="Times New Roman"/>
          <w:sz w:val="24"/>
          <w:szCs w:val="24"/>
        </w:rPr>
        <w:t xml:space="preserve">, Zadar, </w:t>
      </w:r>
      <w:r w:rsidRPr="00A73E1D">
        <w:rPr>
          <w:rFonts w:hAnsi="Times New Roman" w:ascii="Times New Roman"/>
          <w:sz w:val="24"/>
          <w:szCs w:val="24"/>
        </w:rPr>
        <w:t>Stjepana Ivšića 4,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A73E1D">
        <w:t xml:space="preserve"> </w:t>
      </w:r>
      <w:r w:rsidRPr="00A73E1D">
        <w:rPr>
          <w:rFonts w:hAnsi="Times New Roman" w:ascii="Times New Roman"/>
          <w:sz w:val="24"/>
          <w:szCs w:val="24"/>
        </w:rPr>
        <w:t>41098807578</w:t>
      </w:r>
      <w:r>
        <w:rPr>
          <w:rFonts w:hAnsi="Times New Roman" w:ascii="Times New Roman"/>
          <w:sz w:val="24"/>
          <w:szCs w:val="24"/>
        </w:rPr>
        <w:t xml:space="preserve">, </w:t>
      </w:r>
      <w:r w:rsidRPr="00A73E1D">
        <w:rPr>
          <w:rFonts w:hAnsi="Times New Roman" w:ascii="Times New Roman"/>
          <w:sz w:val="24"/>
          <w:szCs w:val="24"/>
        </w:rPr>
        <w:t xml:space="preserve">prijavljena tražbina u iznosu od 16.860.071,04 </w:t>
      </w:r>
      <w:r w:rsidR="00044CA8">
        <w:rPr>
          <w:rFonts w:hAnsi="Times New Roman" w:ascii="Times New Roman"/>
          <w:sz w:val="24"/>
          <w:szCs w:val="24"/>
        </w:rPr>
        <w:t xml:space="preserve">kn, </w:t>
      </w:r>
      <w:r w:rsidRPr="00A73E1D">
        <w:rPr>
          <w:rFonts w:hAnsi="Times New Roman" w:ascii="Times New Roman"/>
          <w:sz w:val="24"/>
          <w:szCs w:val="24"/>
        </w:rPr>
        <w:t xml:space="preserve">te se ista osporava u cijelosti budući </w:t>
      </w:r>
      <w:r>
        <w:rPr>
          <w:rFonts w:hAnsi="Times New Roman" w:ascii="Times New Roman"/>
          <w:sz w:val="24"/>
          <w:szCs w:val="24"/>
        </w:rPr>
        <w:t>u</w:t>
      </w:r>
      <w:r w:rsidRPr="00A73E1D">
        <w:rPr>
          <w:rFonts w:hAnsi="Times New Roman" w:ascii="Times New Roman"/>
          <w:sz w:val="24"/>
          <w:szCs w:val="24"/>
        </w:rPr>
        <w:t xml:space="preserve"> prijavi nema dokaza o tijeku novca, odnosno dokaza o novčanim plasmanima, a vjerovnik </w:t>
      </w:r>
      <w:r w:rsidRPr="00A73E1D">
        <w:rPr>
          <w:rFonts w:hAnsi="Times New Roman" w:ascii="Times New Roman"/>
          <w:sz w:val="24"/>
          <w:szCs w:val="24"/>
        </w:rPr>
        <w:lastRenderedPageBreak/>
        <w:t>CAUTELA d.o.o. svoje potraživanje dokazuje Ugovorima o preuzimanju ispunjenja, Ugovorima o okvirnom iznosu zaduženja i osiguranja i Ugovoru o eskontu mjenice, a sve između povezanih društava između kojih je došlo do pripajanja u kojima je bio ranije osnivač i bivši zakonski zastupnik našeg stečajnog dužnika</w:t>
      </w:r>
      <w:r>
        <w:rPr>
          <w:rFonts w:hAnsi="Times New Roman" w:ascii="Times New Roman"/>
          <w:sz w:val="24"/>
          <w:szCs w:val="24"/>
        </w:rPr>
        <w:t>.</w:t>
      </w:r>
    </w:p>
    <w:p w:rsidRDefault="00A73E1D" w:rsidP="00A73E1D" w:rsidR="00A73E1D" w:rsidRPr="00A73E1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65B4D" w:rsidP="00765B4D" w:rsidR="00A73E1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765B4D">
        <w:rPr>
          <w:rFonts w:hAnsi="Times New Roman" w:ascii="Times New Roman"/>
          <w:sz w:val="24"/>
          <w:szCs w:val="24"/>
        </w:rPr>
        <w:t>HEP ELEKTRA d.o.o.</w:t>
      </w:r>
      <w:r>
        <w:rPr>
          <w:rFonts w:hAnsi="Times New Roman" w:ascii="Times New Roman"/>
          <w:sz w:val="24"/>
          <w:szCs w:val="24"/>
        </w:rPr>
        <w:t>, Zagreb, Gundulićeva 32, OIB:</w:t>
      </w:r>
      <w:r w:rsidRPr="00765B4D">
        <w:t xml:space="preserve"> </w:t>
      </w:r>
      <w:r w:rsidRPr="00765B4D">
        <w:rPr>
          <w:rFonts w:hAnsi="Times New Roman" w:ascii="Times New Roman"/>
          <w:sz w:val="24"/>
          <w:szCs w:val="24"/>
        </w:rPr>
        <w:t>43965974818</w:t>
      </w:r>
      <w:r>
        <w:rPr>
          <w:rFonts w:hAnsi="Times New Roman" w:ascii="Times New Roman"/>
          <w:sz w:val="24"/>
          <w:szCs w:val="24"/>
        </w:rPr>
        <w:t xml:space="preserve">, </w:t>
      </w:r>
      <w:r w:rsidRPr="00765B4D">
        <w:rPr>
          <w:rFonts w:hAnsi="Times New Roman" w:ascii="Times New Roman"/>
          <w:sz w:val="24"/>
          <w:szCs w:val="24"/>
        </w:rPr>
        <w:t>prijavljena tražbina u iznosu od 13.762,18</w:t>
      </w:r>
      <w:r>
        <w:rPr>
          <w:rFonts w:hAnsi="Times New Roman" w:ascii="Times New Roman"/>
          <w:sz w:val="24"/>
          <w:szCs w:val="24"/>
        </w:rPr>
        <w:t xml:space="preserve"> </w:t>
      </w:r>
      <w:r w:rsidRPr="00765B4D">
        <w:rPr>
          <w:rFonts w:hAnsi="Times New Roman" w:ascii="Times New Roman"/>
          <w:sz w:val="24"/>
          <w:szCs w:val="24"/>
        </w:rPr>
        <w:t>kn, koja se priznaje u cijelosti.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65B4D" w:rsidP="00765B4D" w:rsidR="00765B4D" w:rsidRPr="00765B4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65B4D" w:rsidP="00765B4D" w:rsidR="00765B4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765B4D">
        <w:rPr>
          <w:rFonts w:hAnsi="Times New Roman" w:ascii="Times New Roman"/>
          <w:sz w:val="24"/>
          <w:szCs w:val="24"/>
        </w:rPr>
        <w:t>BRAVARIJA SIKETIĆ d.o.o.,</w:t>
      </w:r>
      <w:r>
        <w:rPr>
          <w:rFonts w:hAnsi="Times New Roman" w:ascii="Times New Roman"/>
          <w:sz w:val="24"/>
          <w:szCs w:val="24"/>
        </w:rPr>
        <w:t xml:space="preserve"> Bedekovčina, </w:t>
      </w:r>
      <w:r w:rsidRPr="00765B4D">
        <w:rPr>
          <w:rFonts w:hAnsi="Times New Roman" w:ascii="Times New Roman"/>
          <w:sz w:val="24"/>
          <w:szCs w:val="24"/>
        </w:rPr>
        <w:t>Brestovec Orehovički 31</w:t>
      </w:r>
      <w:r>
        <w:rPr>
          <w:rFonts w:hAnsi="Times New Roman" w:ascii="Times New Roman"/>
          <w:sz w:val="24"/>
          <w:szCs w:val="24"/>
        </w:rPr>
        <w:t>/</w:t>
      </w:r>
      <w:r w:rsidRPr="00765B4D">
        <w:rPr>
          <w:rFonts w:hAnsi="Times New Roman" w:ascii="Times New Roman"/>
          <w:sz w:val="24"/>
          <w:szCs w:val="24"/>
        </w:rPr>
        <w:t>c,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765B4D">
        <w:t xml:space="preserve"> </w:t>
      </w:r>
      <w:r w:rsidRPr="00765B4D">
        <w:rPr>
          <w:rFonts w:hAnsi="Times New Roman" w:ascii="Times New Roman"/>
          <w:sz w:val="24"/>
          <w:szCs w:val="24"/>
        </w:rPr>
        <w:t>82274819893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765B4D">
        <w:rPr>
          <w:rFonts w:hAnsi="Times New Roman" w:ascii="Times New Roman"/>
          <w:sz w:val="24"/>
          <w:szCs w:val="24"/>
        </w:rPr>
        <w:t>prijavljena tražbina u iznosu od 151.680,84</w:t>
      </w:r>
      <w:r>
        <w:rPr>
          <w:rFonts w:hAnsi="Times New Roman" w:ascii="Times New Roman"/>
          <w:sz w:val="24"/>
          <w:szCs w:val="24"/>
        </w:rPr>
        <w:t xml:space="preserve"> </w:t>
      </w:r>
      <w:r w:rsidRPr="00765B4D">
        <w:rPr>
          <w:rFonts w:hAnsi="Times New Roman" w:ascii="Times New Roman"/>
          <w:sz w:val="24"/>
          <w:szCs w:val="24"/>
        </w:rPr>
        <w:t>kn, koja se priznaje u cijelosti.</w:t>
      </w:r>
    </w:p>
    <w:p w:rsidRDefault="00765B4D" w:rsidP="00765B4D" w:rsidR="00765B4D" w:rsidRPr="00765B4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65B4D" w:rsidP="00765B4D" w:rsidR="00765B4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vode, Zagreb, Grada Vukovara 220, OIB:</w:t>
      </w:r>
      <w:r w:rsidRPr="00765B4D">
        <w:t xml:space="preserve"> </w:t>
      </w:r>
      <w:r w:rsidRPr="00765B4D">
        <w:rPr>
          <w:rFonts w:hAnsi="Times New Roman" w:ascii="Times New Roman"/>
          <w:sz w:val="24"/>
          <w:szCs w:val="24"/>
        </w:rPr>
        <w:t>28921383001</w:t>
      </w:r>
      <w:r>
        <w:rPr>
          <w:rFonts w:hAnsi="Times New Roman" w:ascii="Times New Roman"/>
          <w:sz w:val="24"/>
          <w:szCs w:val="24"/>
        </w:rPr>
        <w:t xml:space="preserve">, </w:t>
      </w:r>
      <w:r w:rsidRPr="00765B4D">
        <w:rPr>
          <w:rFonts w:hAnsi="Times New Roman" w:ascii="Times New Roman"/>
          <w:sz w:val="24"/>
          <w:szCs w:val="24"/>
        </w:rPr>
        <w:t>prijavljena tražbina u iznosu od 11.459,86</w:t>
      </w:r>
      <w:r>
        <w:rPr>
          <w:rFonts w:hAnsi="Times New Roman" w:ascii="Times New Roman"/>
          <w:sz w:val="24"/>
          <w:szCs w:val="24"/>
        </w:rPr>
        <w:t xml:space="preserve"> </w:t>
      </w:r>
      <w:r w:rsidRPr="00765B4D">
        <w:rPr>
          <w:rFonts w:hAnsi="Times New Roman" w:ascii="Times New Roman"/>
          <w:sz w:val="24"/>
          <w:szCs w:val="24"/>
        </w:rPr>
        <w:t>kn, koja se priznaje u cijelosti.</w:t>
      </w:r>
    </w:p>
    <w:p w:rsidRDefault="00765B4D" w:rsidP="00765B4D" w:rsidR="00765B4D" w:rsidRPr="00765B4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65B4D" w:rsidP="00F01065" w:rsidR="00765B4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765B4D">
        <w:rPr>
          <w:rFonts w:hAnsi="Times New Roman" w:ascii="Times New Roman"/>
          <w:sz w:val="24"/>
          <w:szCs w:val="24"/>
        </w:rPr>
        <w:t>HEP</w:t>
      </w:r>
      <w:r>
        <w:rPr>
          <w:rFonts w:hAnsi="Times New Roman" w:ascii="Times New Roman"/>
          <w:sz w:val="24"/>
          <w:szCs w:val="24"/>
        </w:rPr>
        <w:t>-</w:t>
      </w:r>
      <w:r w:rsidRPr="00765B4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Operator distribucijskog sustava </w:t>
      </w:r>
      <w:r w:rsidRPr="00765B4D">
        <w:rPr>
          <w:rFonts w:hAnsi="Times New Roman" w:ascii="Times New Roman"/>
          <w:sz w:val="24"/>
          <w:szCs w:val="24"/>
        </w:rPr>
        <w:t>d.o.o.</w:t>
      </w:r>
      <w:r>
        <w:rPr>
          <w:rFonts w:hAnsi="Times New Roman" w:ascii="Times New Roman"/>
          <w:sz w:val="24"/>
          <w:szCs w:val="24"/>
        </w:rPr>
        <w:t xml:space="preserve">, Zagreb, </w:t>
      </w:r>
      <w:r w:rsidRPr="00765B4D">
        <w:rPr>
          <w:rFonts w:hAnsi="Times New Roman" w:ascii="Times New Roman"/>
          <w:sz w:val="24"/>
          <w:szCs w:val="24"/>
        </w:rPr>
        <w:t>Gundulićeva 32,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765B4D">
        <w:t xml:space="preserve"> </w:t>
      </w:r>
      <w:r w:rsidRPr="00765B4D">
        <w:rPr>
          <w:rFonts w:hAnsi="Times New Roman" w:ascii="Times New Roman"/>
          <w:sz w:val="24"/>
          <w:szCs w:val="24"/>
        </w:rPr>
        <w:t>46830600751</w:t>
      </w:r>
      <w:r>
        <w:rPr>
          <w:rFonts w:hAnsi="Times New Roman" w:ascii="Times New Roman"/>
          <w:sz w:val="24"/>
          <w:szCs w:val="24"/>
        </w:rPr>
        <w:t xml:space="preserve">, </w:t>
      </w:r>
      <w:r w:rsidR="00F01065" w:rsidRPr="00F01065">
        <w:rPr>
          <w:rFonts w:hAnsi="Times New Roman" w:ascii="Times New Roman"/>
          <w:sz w:val="24"/>
          <w:szCs w:val="24"/>
        </w:rPr>
        <w:t>prijavljena tražbina u iznosu od 60.000,00 kn,  te se ista osporava u cijelosti budući</w:t>
      </w:r>
      <w:r w:rsidR="00F01065">
        <w:rPr>
          <w:rFonts w:hAnsi="Times New Roman" w:ascii="Times New Roman"/>
          <w:sz w:val="24"/>
          <w:szCs w:val="24"/>
        </w:rPr>
        <w:t xml:space="preserve"> je nastupila zastara. </w:t>
      </w:r>
    </w:p>
    <w:p w:rsidRDefault="00F01065" w:rsidP="00F01065" w:rsidR="00F01065" w:rsidRPr="00F01065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14A3E" w:rsidP="00D14A3E" w:rsidR="00F0106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14A3E">
        <w:rPr>
          <w:rFonts w:hAnsi="Times New Roman" w:ascii="Times New Roman"/>
          <w:sz w:val="24"/>
          <w:szCs w:val="24"/>
        </w:rPr>
        <w:t>HEP- Operator distribucijskog sustava d.o.o., Zagreb, Gundulićeva 32, OIB: 46830600751, prijavljena tražbina u iznosu od</w:t>
      </w:r>
      <w:r w:rsidRPr="00D14A3E">
        <w:t xml:space="preserve"> </w:t>
      </w:r>
      <w:r w:rsidRPr="00D14A3E">
        <w:rPr>
          <w:rFonts w:hAnsi="Times New Roman" w:ascii="Times New Roman"/>
          <w:sz w:val="24"/>
          <w:szCs w:val="24"/>
        </w:rPr>
        <w:t>14.847,40</w:t>
      </w:r>
      <w:r>
        <w:rPr>
          <w:rFonts w:hAnsi="Times New Roman" w:ascii="Times New Roman"/>
          <w:sz w:val="24"/>
          <w:szCs w:val="24"/>
        </w:rPr>
        <w:t xml:space="preserve"> kn, </w:t>
      </w:r>
      <w:r w:rsidRPr="00D14A3E">
        <w:rPr>
          <w:rFonts w:hAnsi="Times New Roman" w:ascii="Times New Roman"/>
          <w:sz w:val="24"/>
          <w:szCs w:val="24"/>
        </w:rPr>
        <w:t>koja se priznaje u cijelosti.</w:t>
      </w:r>
    </w:p>
    <w:p w:rsidRDefault="00D14A3E" w:rsidP="00D14A3E" w:rsidR="00D14A3E" w:rsidRPr="00D14A3E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14A3E" w:rsidP="00D14A3E" w:rsidR="00D14A3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14A3E">
        <w:rPr>
          <w:rFonts w:hAnsi="Times New Roman" w:ascii="Times New Roman"/>
          <w:sz w:val="24"/>
          <w:szCs w:val="24"/>
        </w:rPr>
        <w:t>CMC GROUP d.o.o.,</w:t>
      </w:r>
      <w:r>
        <w:rPr>
          <w:rFonts w:hAnsi="Times New Roman" w:ascii="Times New Roman"/>
          <w:sz w:val="24"/>
          <w:szCs w:val="24"/>
        </w:rPr>
        <w:t xml:space="preserve"> Buzet, Sv.</w:t>
      </w:r>
      <w:r w:rsidRPr="00D14A3E">
        <w:rPr>
          <w:rFonts w:hAnsi="Times New Roman" w:ascii="Times New Roman"/>
          <w:sz w:val="24"/>
          <w:szCs w:val="24"/>
        </w:rPr>
        <w:t xml:space="preserve"> Ivan 3/2,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D14A3E">
        <w:t xml:space="preserve"> </w:t>
      </w:r>
      <w:r w:rsidRPr="00D14A3E">
        <w:rPr>
          <w:rFonts w:hAnsi="Times New Roman" w:ascii="Times New Roman"/>
          <w:sz w:val="24"/>
          <w:szCs w:val="24"/>
        </w:rPr>
        <w:t>21688419865</w:t>
      </w:r>
      <w:r>
        <w:rPr>
          <w:rFonts w:hAnsi="Times New Roman" w:ascii="Times New Roman"/>
          <w:sz w:val="24"/>
          <w:szCs w:val="24"/>
        </w:rPr>
        <w:t>,</w:t>
      </w:r>
      <w:r w:rsidRPr="00D14A3E">
        <w:t xml:space="preserve"> </w:t>
      </w:r>
      <w:r w:rsidRPr="00D14A3E">
        <w:rPr>
          <w:rFonts w:hAnsi="Times New Roman" w:ascii="Times New Roman"/>
          <w:sz w:val="24"/>
          <w:szCs w:val="24"/>
        </w:rPr>
        <w:t>prijavljena tražbina u iznosu od 177.215,41</w:t>
      </w:r>
      <w:r>
        <w:rPr>
          <w:rFonts w:hAnsi="Times New Roman" w:ascii="Times New Roman"/>
          <w:sz w:val="24"/>
          <w:szCs w:val="24"/>
        </w:rPr>
        <w:t xml:space="preserve"> </w:t>
      </w:r>
      <w:r w:rsidRPr="00D14A3E">
        <w:rPr>
          <w:rFonts w:hAnsi="Times New Roman" w:ascii="Times New Roman"/>
          <w:sz w:val="24"/>
          <w:szCs w:val="24"/>
        </w:rPr>
        <w:t>kn, koja se priznaje u cijelosti.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14A3E" w:rsidP="00D14A3E" w:rsidR="00D14A3E" w:rsidRPr="00D14A3E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14A3E" w:rsidP="00976C07" w:rsidR="00976C07" w:rsidRPr="00D14A3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14A3E">
        <w:rPr>
          <w:rFonts w:hAnsi="Times New Roman" w:ascii="Times New Roman"/>
          <w:sz w:val="24"/>
          <w:szCs w:val="24"/>
        </w:rPr>
        <w:t>GRADSKA PLINARA ZAGREB-OPSKRBA d.o.o.</w:t>
      </w:r>
      <w:r>
        <w:rPr>
          <w:rFonts w:hAnsi="Times New Roman" w:ascii="Times New Roman"/>
          <w:sz w:val="24"/>
          <w:szCs w:val="24"/>
        </w:rPr>
        <w:t>, Zagreb, Radnička cesta 1, OIB:</w:t>
      </w:r>
      <w:r w:rsidRPr="00D14A3E">
        <w:t xml:space="preserve"> </w:t>
      </w:r>
      <w:r w:rsidRPr="00D14A3E">
        <w:rPr>
          <w:rFonts w:hAnsi="Times New Roman" w:ascii="Times New Roman"/>
          <w:sz w:val="24"/>
          <w:szCs w:val="24"/>
        </w:rPr>
        <w:t>74364571096</w:t>
      </w:r>
      <w:r>
        <w:rPr>
          <w:rFonts w:hAnsi="Times New Roman" w:ascii="Times New Roman"/>
          <w:sz w:val="24"/>
          <w:szCs w:val="24"/>
        </w:rPr>
        <w:t xml:space="preserve">, </w:t>
      </w:r>
      <w:r w:rsidRPr="00D14A3E">
        <w:rPr>
          <w:rFonts w:hAnsi="Times New Roman" w:ascii="Times New Roman"/>
          <w:sz w:val="24"/>
          <w:szCs w:val="24"/>
        </w:rPr>
        <w:t>prijavljena tražbina u iznosu od 63.741,62</w:t>
      </w:r>
      <w:r>
        <w:rPr>
          <w:rFonts w:hAnsi="Times New Roman" w:ascii="Times New Roman"/>
          <w:sz w:val="24"/>
          <w:szCs w:val="24"/>
        </w:rPr>
        <w:t xml:space="preserve"> </w:t>
      </w:r>
      <w:r w:rsidRPr="00D14A3E">
        <w:rPr>
          <w:rFonts w:hAnsi="Times New Roman" w:ascii="Times New Roman"/>
          <w:sz w:val="24"/>
          <w:szCs w:val="24"/>
        </w:rPr>
        <w:t>kn, koja se priznaje u cijelosti.</w:t>
      </w:r>
    </w:p>
    <w:p w:rsidRDefault="00383AA8" w:rsidP="00AC77D3" w:rsidR="00383AA8" w:rsidRPr="00383AA8">
      <w:pPr>
        <w:ind w:firstLine="708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Stečajni sudac poziva vjerovnike da se izjasne o tome da li netko od nazočnih osporava tražbine vjerovnicima koje je na današnjem ročištu priznao stečajni upravitelj. </w:t>
      </w:r>
    </w:p>
    <w:p w:rsidRDefault="000171F0" w:rsidP="00383AA8" w:rsidR="00383AA8" w:rsidRPr="00383AA8">
      <w:pPr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Nazočni vjerovnici</w:t>
      </w:r>
      <w:r w:rsidR="00383AA8"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ne osporava</w:t>
      </w: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ju</w:t>
      </w:r>
      <w:r w:rsidR="00383AA8"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tražbine vjerovnika I i II višeg isplatnog reda kako je iste priznao stečajni</w:t>
      </w:r>
      <w:r w:rsidR="00383AA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upravitelj, pa stečajni sudac </w:t>
      </w:r>
    </w:p>
    <w:p w:rsidRDefault="00383AA8" w:rsidP="00383AA8" w:rsidR="00383AA8" w:rsidRPr="00383AA8">
      <w:pPr>
        <w:jc w:val="center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>o b j a v l j u je</w:t>
      </w:r>
    </w:p>
    <w:p w:rsidRDefault="00383AA8" w:rsidP="00383AA8" w:rsidR="00383AA8" w:rsidRPr="00383AA8">
      <w:pPr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Da su tražbine vjerovnika I i II višeg isplatnog reda priznate,  odnosno osporene kako je to navedeno u</w:t>
      </w: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tablici stečajnog upravitelja.</w:t>
      </w:r>
    </w:p>
    <w:p w:rsidRDefault="00383AA8" w:rsidP="00383AA8" w:rsidR="00383AA8" w:rsidRPr="00383AA8">
      <w:pPr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Stečajni sudac donosi</w:t>
      </w:r>
    </w:p>
    <w:p w:rsidRDefault="00383AA8" w:rsidP="00383AA8" w:rsidR="00383AA8" w:rsidRPr="00383AA8">
      <w:pPr>
        <w:jc w:val="center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>r j e š e n j e</w:t>
      </w:r>
    </w:p>
    <w:p w:rsidRDefault="00383AA8" w:rsidP="00383AA8" w:rsidR="00FC13AC">
      <w:pPr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lastRenderedPageBreak/>
        <w:tab/>
        <w:t xml:space="preserve">Rješenje o tome u kojem iznosu u kojem isplatnom redu su utvrđene, odnosno osporene pojedine tražbine, a kojim rješenjem će biti odlučeno i o upućivanju na parnicu radi utvrđivanja, odnosno osporavanja tražbine vjerovnika, bit će objavljeno na e-Oglasnoj ploči i dostavljeno onom vjerovniku čija je tražbina osporena, odnosno koji je upućen na parnicu. </w:t>
      </w:r>
    </w:p>
    <w:p w:rsidRDefault="00FC13AC" w:rsidP="00E108D1" w:rsidR="00E108D1">
      <w:pPr>
        <w:ind w:firstLine="708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Stečajna upraviteljica također dodaje da je među prijavama koje je uspjela dobiti od ranijeg stečajnog upravitelja bilo i tri prijave vjerovnika</w:t>
      </w:r>
      <w:r w:rsidR="00E108D1">
        <w:rPr>
          <w:rFonts w:eastAsia="Times New Roman" w:hAnsi="Times New Roman" w:ascii="Times New Roman"/>
          <w:color w:themeColor="text1" w:val="000000"/>
          <w:sz w:val="24"/>
          <w:szCs w:val="24"/>
        </w:rPr>
        <w:t>,</w:t>
      </w: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a koje su bile stavljene sa prijavama istih kao izlučnih vjerovnika, te će dostaviti tablicu vezano za te stečajne vjerovnike, a kako bi se u nastavku ispitnog ročišta ispitale i te tražbine. </w:t>
      </w:r>
    </w:p>
    <w:p w:rsidRDefault="00E108D1" w:rsidP="00E108D1" w:rsidR="00E108D1">
      <w:pPr>
        <w:ind w:firstLine="708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Stečajni sudac donosi</w:t>
      </w:r>
    </w:p>
    <w:p w:rsidRDefault="00E108D1" w:rsidP="00E108D1" w:rsidR="00E108D1">
      <w:pPr>
        <w:ind w:firstLine="708"/>
        <w:jc w:val="center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r j e š e nj e</w:t>
      </w:r>
    </w:p>
    <w:p w:rsidRDefault="00E108D1" w:rsidP="00FC13AC" w:rsidR="00E108D1" w:rsidRPr="00383AA8">
      <w:pPr>
        <w:ind w:firstLine="708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Po primitku tablica stečajnih vjerovnika te objavi istih na e-Oglasnoj ploči odrediti će se nastavak ispitnog ročišta. </w:t>
      </w:r>
    </w:p>
    <w:p w:rsidRDefault="00383AA8" w:rsidP="00383AA8" w:rsidR="00383AA8" w:rsidRPr="00383AA8">
      <w:pPr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Stečajni upravitelj</w:t>
      </w:r>
      <w:r w:rsidR="00A9784F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na današnjem ročištu dostavlja tablice razlučnih i izlučnih vjerovnika, te će se iste objaviti na e-Oglasnoj ploči suda. </w:t>
      </w: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383AA8" w:rsidP="00383AA8" w:rsidR="00383AA8" w:rsidRPr="00383AA8">
      <w:pPr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Temeljem čl. 55. st. 2. Stečajn</w:t>
      </w: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og zakona stečajni sudac donosi</w:t>
      </w:r>
    </w:p>
    <w:p w:rsidRDefault="00383AA8" w:rsidP="00383AA8" w:rsidR="00383AA8" w:rsidRPr="00383AA8">
      <w:pPr>
        <w:jc w:val="center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>r j e š e n j e</w:t>
      </w:r>
    </w:p>
    <w:p w:rsidRDefault="00383AA8" w:rsidP="00383AA8" w:rsidR="00383AA8" w:rsidRPr="00383AA8">
      <w:pPr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P</w:t>
      </w: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relazi se na</w:t>
      </w:r>
    </w:p>
    <w:p w:rsidRDefault="00383AA8" w:rsidP="00383AA8" w:rsidR="00383AA8" w:rsidRPr="00383AA8">
      <w:pPr>
        <w:jc w:val="center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>SKUPŠTINU VJEROVNIKA (IZVJEŠTAJNO ROČIŠTE)</w:t>
      </w:r>
    </w:p>
    <w:p w:rsidRDefault="00383AA8" w:rsidP="00F94CA4" w:rsidR="00AF41CA">
      <w:pPr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Stečajni upravitelj iznosi usmeno kao u pisanom izvješću, a koje izvješće je bilo o</w:t>
      </w: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bjavljeno na e-Oglasnoj ploči. </w:t>
      </w:r>
    </w:p>
    <w:p w:rsidRDefault="003E2721" w:rsidP="00F94CA4" w:rsidR="003E2721">
      <w:pPr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Prisutni vjerovnik za Splitska banka smatra da ne treba za sada prih</w:t>
      </w:r>
      <w:r w:rsidR="00D77E33">
        <w:rPr>
          <w:rFonts w:eastAsia="Times New Roman" w:hAnsi="Times New Roman" w:ascii="Times New Roman"/>
          <w:color w:themeColor="text1" w:val="000000"/>
          <w:sz w:val="24"/>
          <w:szCs w:val="24"/>
        </w:rPr>
        <w:t>vatiti izviješć</w:t>
      </w: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e stečajne upraviteljice budući je nedokumentirano.</w:t>
      </w:r>
    </w:p>
    <w:p w:rsidRDefault="003E2721" w:rsidP="003E2721" w:rsidR="003E2721">
      <w:pPr>
        <w:ind w:firstLine="708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Ostali stečajni vjerovnici predlažu da se a sukladno izvješću stečajne upraviteljice istu obaveže da u što kraćem roku pokuša nabaviti svu dokumentaciju, te da se napravi nastavak izvještajnog ročišta. </w:t>
      </w:r>
    </w:p>
    <w:p w:rsidRDefault="003E2721" w:rsidP="003E2721" w:rsidR="003E2721" w:rsidRPr="00383AA8">
      <w:pPr>
        <w:ind w:firstLine="708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Skupština donosi sljedeće</w:t>
      </w:r>
    </w:p>
    <w:p w:rsidRDefault="00383AA8" w:rsidP="00383AA8" w:rsidR="00383AA8">
      <w:pPr>
        <w:jc w:val="center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383AA8">
        <w:rPr>
          <w:rFonts w:eastAsia="Times New Roman" w:hAnsi="Times New Roman" w:ascii="Times New Roman"/>
          <w:color w:themeColor="text1" w:val="000000"/>
          <w:sz w:val="24"/>
          <w:szCs w:val="24"/>
        </w:rPr>
        <w:t>o d l u k e</w:t>
      </w:r>
    </w:p>
    <w:p w:rsidRDefault="00D813F8" w:rsidP="00D813F8" w:rsidR="00F61A10" w:rsidRPr="00D813F8">
      <w:pPr>
        <w:ind w:firstLine="708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</w:rPr>
        <w:t>1.</w:t>
      </w:r>
      <w:r w:rsidR="00F61A10" w:rsidRPr="00D813F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Za sada se ne prihvaća izvješće stečajne upraviteljice, te se predlaže da se nastavi </w:t>
      </w:r>
      <w:r w:rsidRPr="00D813F8">
        <w:rPr>
          <w:rFonts w:eastAsia="Times New Roman" w:hAnsi="Times New Roman" w:ascii="Times New Roman"/>
          <w:color w:themeColor="text1" w:val="000000"/>
          <w:sz w:val="24"/>
          <w:szCs w:val="24"/>
        </w:rPr>
        <w:t>sa izvještajnim ročištem nakon što stečajna upraviteljica obradi svu dokumentaciju do koje uspije doći, te predloži sazivanje skupštine, odnosno nastavka izvještajnog ročišta.</w:t>
      </w:r>
    </w:p>
    <w:p w:rsidRDefault="00F61A10" w:rsidP="00383AA8" w:rsidR="00F61A10" w:rsidRPr="00383AA8">
      <w:pPr>
        <w:jc w:val="center"/>
        <w:rPr>
          <w:rFonts w:eastAsia="Times New Roman" w:hAnsi="Times New Roman" w:ascii="Times New Roman"/>
          <w:color w:themeColor="text1" w:val="000000"/>
          <w:sz w:val="24"/>
          <w:szCs w:val="24"/>
        </w:rPr>
      </w:pPr>
    </w:p>
    <w:p w:rsidRDefault="00EC0A01" w:rsidP="005B5BEB" w:rsidR="00EC0A01">
      <w:pPr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</w:p>
    <w:p w:rsidRDefault="00003984" w:rsidP="00EC0A01" w:rsidR="00D178D3">
      <w:pPr>
        <w:jc w:val="center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lastRenderedPageBreak/>
        <w:t>Dovr</w:t>
      </w:r>
      <w:r w:rsidR="004A7679">
        <w:rPr>
          <w:rFonts w:eastAsia="Times New Roman" w:hAnsi="Times New Roman" w:ascii="Times New Roman"/>
          <w:color w:val="000000"/>
          <w:sz w:val="24"/>
          <w:szCs w:val="24"/>
        </w:rPr>
        <w:t xml:space="preserve">šeno: </w:t>
      </w:r>
      <w:r w:rsidR="00D813F8">
        <w:rPr>
          <w:rFonts w:eastAsia="Times New Roman" w:hAnsi="Times New Roman" w:ascii="Times New Roman"/>
          <w:color w:val="000000"/>
          <w:sz w:val="24"/>
          <w:szCs w:val="24"/>
        </w:rPr>
        <w:t>13,00</w:t>
      </w:r>
      <w:r w:rsidR="00D178D3" w:rsidRPr="00D178D3">
        <w:rPr>
          <w:rFonts w:eastAsia="Times New Roman" w:hAnsi="Times New Roman" w:ascii="Times New Roman"/>
          <w:color w:val="000000"/>
          <w:sz w:val="24"/>
          <w:szCs w:val="24"/>
        </w:rPr>
        <w:t xml:space="preserve"> sati</w:t>
      </w:r>
    </w:p>
    <w:p w:rsidRDefault="00D178D3" w:rsidP="00D178D3" w:rsidR="00D178D3" w:rsidRPr="00D178D3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D178D3" w:rsidP="00D178D3" w:rsidR="00D178D3" w:rsidRPr="00D178D3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D178D3">
        <w:rPr>
          <w:rFonts w:eastAsia="Times New Roman" w:hAnsi="Times New Roman" w:ascii="Times New Roman"/>
          <w:color w:val="000000"/>
          <w:sz w:val="24"/>
          <w:szCs w:val="24"/>
        </w:rPr>
        <w:t xml:space="preserve">Stečajni upravitelj:                                                            </w:t>
      </w:r>
      <w:r w:rsidR="00051C70">
        <w:rPr>
          <w:rFonts w:eastAsia="Times New Roman" w:hAnsi="Times New Roman" w:ascii="Times New Roman"/>
          <w:color w:val="000000"/>
          <w:sz w:val="24"/>
          <w:szCs w:val="24"/>
        </w:rPr>
        <w:t xml:space="preserve">    </w:t>
      </w:r>
      <w:r w:rsidRPr="00D178D3">
        <w:rPr>
          <w:rFonts w:eastAsia="Times New Roman" w:hAnsi="Times New Roman" w:ascii="Times New Roman"/>
          <w:color w:val="000000"/>
          <w:sz w:val="24"/>
          <w:szCs w:val="24"/>
        </w:rPr>
        <w:t>Stečajni sudac:</w:t>
      </w:r>
    </w:p>
    <w:p w:rsidRDefault="00D14A3E" w:rsidP="00D178D3" w:rsidR="00D178D3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D14A3E">
        <w:rPr>
          <w:rFonts w:eastAsia="Times New Roman" w:hAnsi="Times New Roman" w:ascii="Times New Roman"/>
          <w:color w:val="000000"/>
          <w:sz w:val="24"/>
          <w:szCs w:val="24"/>
        </w:rPr>
        <w:t>Marija Vujčić Turkulin</w:t>
      </w:r>
      <w:r w:rsidR="00A768C1" w:rsidRPr="00A768C1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 w:rsidR="00A768C1"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                             </w:t>
      </w:r>
      <w:r w:rsidR="00E017F7">
        <w:rPr>
          <w:rFonts w:eastAsia="Times New Roman" w:hAnsi="Times New Roman" w:ascii="Times New Roman"/>
          <w:color w:val="000000"/>
          <w:sz w:val="24"/>
          <w:szCs w:val="24"/>
        </w:rPr>
        <w:t xml:space="preserve">              </w:t>
      </w:r>
      <w:r w:rsidR="00D178D3" w:rsidRPr="00D178D3">
        <w:rPr>
          <w:rFonts w:eastAsia="Times New Roman" w:hAnsi="Times New Roman" w:ascii="Times New Roman"/>
          <w:color w:val="000000"/>
          <w:sz w:val="24"/>
          <w:szCs w:val="24"/>
        </w:rPr>
        <w:t>Vesna Fundurulić Perišin</w:t>
      </w:r>
    </w:p>
    <w:p w:rsidRDefault="004A7679" w:rsidP="00D178D3" w:rsidR="004A7679" w:rsidRPr="00D178D3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383AA8" w:rsidP="00032398" w:rsidR="00032398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>Vjerovnici:</w:t>
      </w: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REPUBLIKA HRVATSKA Ministarstvo financija, Porezna uprava, Područni ured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Zagreb – Sonja Uroić Štefanko</w:t>
      </w:r>
    </w:p>
    <w:p w:rsidRDefault="00032398" w:rsidP="00032398" w:rsidR="00032398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OPUS M d.o.o. – Milan Mlinarić</w:t>
      </w:r>
    </w:p>
    <w:p w:rsidRDefault="00032398" w:rsidP="00032398" w:rsidR="00032398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</w:t>
      </w:r>
      <w:r>
        <w:rPr>
          <w:rFonts w:eastAsia="Times New Roman" w:hAnsi="Times New Roman" w:ascii="Times New Roman"/>
          <w:color w:val="000000"/>
          <w:sz w:val="24"/>
          <w:szCs w:val="24"/>
        </w:rPr>
        <w:t>a Izabela Sorić – Luka Dorotić</w:t>
      </w:r>
    </w:p>
    <w:p w:rsidRDefault="00032398" w:rsidP="00032398" w:rsidR="00032398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 xml:space="preserve">-za vjerovnika Dubravko Derk – 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Dubravko Derk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Božena Meznar – Jorip Poparić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CROATI</w:t>
      </w:r>
      <w:r>
        <w:rPr>
          <w:rFonts w:eastAsia="Times New Roman" w:hAnsi="Times New Roman" w:ascii="Times New Roman"/>
          <w:color w:val="000000"/>
          <w:sz w:val="24"/>
          <w:szCs w:val="24"/>
        </w:rPr>
        <w:t>A BANKA d.d. – Krešimir Baraba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685C74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MEDI-LAB – Mato Krmek, odvjet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nik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ZAGREBAČKI HOLDING d.o.o. - Petra Bušeta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 xml:space="preserve">-za vjerovnika 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F. I. C. d.o.o. – Hrvoje Miško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GRADITELJSTVO PAVE VUKELIĆ d.o.o. - Hrvoje Miško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lastRenderedPageBreak/>
        <w:t>-za vjerovnika Sp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litska banka d.d. – Ana Mlačić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IBR INŽENJERING CIRKOVIĆd.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o.o. – Nikolina Berner Resnik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 xml:space="preserve">-za vjerovnika Martina Borko- 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Martina Borko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ALFA MODUS  - Ivan Kapor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SOCIETA PER LA GESTIONE DI ATTIVITA - SGA S.p.A. – Marko Kapetanović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HABUNEK PROMET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 xml:space="preserve"> – Marija Habunek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ZAGR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EB BETON – Antonija Šimunković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nika CAUTELA – Ante Dragičević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izlučnog vjerovnik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a Milan Dujmović – Igor Paulić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685C74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izlučnog vjerovnika Željko Golac – Ana Pijember Luketić</w:t>
      </w:r>
    </w:p>
    <w:p w:rsidRDefault="00685C74" w:rsidP="00032398" w:rsidR="00685C7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 xml:space="preserve">-za izlučnog vjerovnika Sanja Šarić – 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Sanja Šarić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izlučnog vjerovnika Vjekoslava Korlat – Marija Benedikta Čičak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 xml:space="preserve">-za izlučnog vjerovnika Joso Mlinarić – 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Joso Mlinarić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lastRenderedPageBreak/>
        <w:t xml:space="preserve">-za izlučnog vjerovnika Dragan Vidović – </w:t>
      </w:r>
      <w:r w:rsidR="00685C74">
        <w:rPr>
          <w:rFonts w:eastAsia="Times New Roman" w:hAnsi="Times New Roman" w:ascii="Times New Roman"/>
          <w:color w:val="000000"/>
          <w:sz w:val="24"/>
          <w:szCs w:val="24"/>
        </w:rPr>
        <w:t>Dragan Vidović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izlučnog vjerovnika Viktorija Brajković – osobno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685C74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vjerovnika Marija Halabmek – Vedran Ramadanović</w:t>
      </w:r>
    </w:p>
    <w:p w:rsidRDefault="00685C74" w:rsidP="00032398" w:rsidR="00685C7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izlučnog vjerovnika FRATEA d.o.o. -Filip Hrkać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032398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izlučnog vjerovnika Sara Ferberuš – Luka Roić</w:t>
      </w:r>
    </w:p>
    <w:p w:rsidRDefault="00685C74" w:rsidP="00032398" w:rsidR="00685C74" w:rsidRPr="00032398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032398" w:rsidP="00032398" w:rsidR="00F10ABC" w:rsidRPr="00D178D3">
      <w:pPr>
        <w:rPr>
          <w:rFonts w:eastAsia="Times New Roman" w:hAnsi="Times New Roman" w:ascii="Times New Roman"/>
          <w:color w:val="000000"/>
          <w:sz w:val="24"/>
          <w:szCs w:val="24"/>
        </w:rPr>
      </w:pPr>
      <w:r w:rsidRPr="00032398">
        <w:rPr>
          <w:rFonts w:eastAsia="Times New Roman" w:hAnsi="Times New Roman" w:ascii="Times New Roman"/>
          <w:color w:val="000000"/>
          <w:sz w:val="24"/>
          <w:szCs w:val="24"/>
        </w:rPr>
        <w:t>-za izlučnog vjerovnika BAR GRAD d.o.o. – Alen Bartolić</w:t>
      </w:r>
    </w:p>
    <w:p w:rsidRDefault="00D178D3" w:rsidP="00D178D3" w:rsidR="00D178D3" w:rsidRPr="00D178D3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CA57D4" w:rsidP="00E6705C" w:rsidR="00CA57D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CA57D4" w:rsidP="00E6705C" w:rsidR="00CA57D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CA57D4" w:rsidP="00E6705C" w:rsidR="00CA57D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CA57D4" w:rsidP="00E6705C" w:rsidR="00CA57D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CA57D4" w:rsidP="00E6705C" w:rsidR="00CA57D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CA57D4" w:rsidP="00E6705C" w:rsidR="00CA57D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CA57D4" w:rsidP="00E6705C" w:rsidR="00CA57D4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CA57D4" w:rsidP="00E6705C" w:rsidR="00CA57D4" w:rsidRPr="00E07FB1">
      <w:pPr>
        <w:rPr>
          <w:rFonts w:eastAsia="Times New Roman" w:hAnsi="Times New Roman" w:ascii="Times New Roman"/>
          <w:color w:val="000000"/>
          <w:sz w:val="24"/>
          <w:szCs w:val="24"/>
        </w:rPr>
      </w:pPr>
    </w:p>
    <w:sectPr w:rsidSect="00044CA8" w:rsidR="00CA57D4" w:rsidRPr="00E07FB1">
      <w:headerReference w:type="default" r:id="rId10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pPr>
        <w:spacing w:lineRule="auto" w:line="240" w:after="0"/>
      </w:pPr>
      <w:r>
        <w:separator/>
      </w:r>
    </w:p>
  </w:endnote>
  <w:endnote w:id="0" w:type="continuationSeparator">
    <w:p w:rsidRDefault="00F32001" w:rsidP="00F04BE1" w:rsidR="00F320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pPr>
        <w:spacing w:lineRule="auto" w:line="240" w:after="0"/>
      </w:pPr>
      <w:r>
        <w:separator/>
      </w:r>
    </w:p>
  </w:footnote>
  <w:footnote w:id="0" w:type="continuationSeparator">
    <w:p w:rsidRDefault="00F32001" w:rsidP="00F04BE1" w:rsidR="00F320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11C">
          <w:rPr>
            <w:noProof/>
          </w:rPr>
          <w:t>11</w:t>
        </w:r>
        <w:r>
          <w:fldChar w:fldCharType="end"/>
        </w:r>
      </w:p>
    </w:sdtContent>
  </w:sdt>
  <w:p w:rsidRDefault="005D01E2" w:rsidP="00F46A98" w:rsidR="00F46A98" w:rsidRPr="004A7679">
    <w:pPr>
      <w:pStyle w:val="Zaglavlje"/>
      <w:jc w:val="right"/>
      <w:rPr>
        <w:rFonts w:hAnsi="Times New Roman" w:ascii="Times New Roman"/>
        <w:sz w:val="24"/>
        <w:szCs w:val="24"/>
      </w:rPr>
    </w:pPr>
    <w:r w:rsidRPr="004A7679">
      <w:rPr>
        <w:rFonts w:hAnsi="Times New Roman" w:ascii="Times New Roman"/>
        <w:sz w:val="24"/>
        <w:szCs w:val="24"/>
      </w:rPr>
      <w:t>3 St-</w:t>
    </w:r>
    <w:r w:rsidR="007668B5" w:rsidRPr="004A7679">
      <w:rPr>
        <w:rFonts w:hAnsi="Times New Roman" w:ascii="Times New Roman"/>
        <w:sz w:val="24"/>
        <w:szCs w:val="24"/>
      </w:rPr>
      <w:t>2</w:t>
    </w:r>
    <w:r w:rsidR="00444707">
      <w:rPr>
        <w:rFonts w:hAnsi="Times New Roman" w:ascii="Times New Roman"/>
        <w:sz w:val="24"/>
        <w:szCs w:val="24"/>
      </w:rPr>
      <w:t>302</w:t>
    </w:r>
    <w:r w:rsidR="00383AA8" w:rsidRPr="004A7679">
      <w:rPr>
        <w:rFonts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927FCD"/>
    <w:multiLevelType w:val="hybridMultilevel"/>
    <w:tmpl w:val="CB5896FC"/>
    <w:lvl w:tplc="4CEA3258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2E1342CE"/>
    <w:multiLevelType w:val="hybridMultilevel"/>
    <w:tmpl w:val="BB4014CC"/>
    <w:lvl w:tplc="0E0C5B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CB2739"/>
    <w:multiLevelType w:val="hybridMultilevel"/>
    <w:tmpl w:val="1598E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044F4F"/>
    <w:multiLevelType w:val="hybridMultilevel"/>
    <w:tmpl w:val="0C9E7AEE"/>
    <w:lvl w:tplc="85EEA65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F070D3"/>
    <w:multiLevelType w:val="hybridMultilevel"/>
    <w:tmpl w:val="CBD4FCF0"/>
    <w:lvl w:tplc="8A0094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83530B2"/>
    <w:multiLevelType w:val="hybridMultilevel"/>
    <w:tmpl w:val="DF4045C2"/>
    <w:lvl w:tplc="66D08F10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BC67BC"/>
    <w:multiLevelType w:val="hybridMultilevel"/>
    <w:tmpl w:val="342E23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CF2D95"/>
    <w:multiLevelType w:val="hybridMultilevel"/>
    <w:tmpl w:val="0D9A26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DB4D21"/>
    <w:multiLevelType w:val="hybridMultilevel"/>
    <w:tmpl w:val="B8CAC6DC"/>
    <w:lvl w:tplc="9124802C" w:ilvl="0">
      <w:start w:val="1"/>
      <w:numFmt w:val="decimal"/>
      <w:lvlText w:val="%1."/>
      <w:lvlJc w:val="left"/>
      <w:pPr>
        <w:ind w:hanging="36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3984"/>
    <w:rsid w:val="000171F0"/>
    <w:rsid w:val="00032398"/>
    <w:rsid w:val="000355E1"/>
    <w:rsid w:val="000436C3"/>
    <w:rsid w:val="00044CA8"/>
    <w:rsid w:val="00051C70"/>
    <w:rsid w:val="00052C3E"/>
    <w:rsid w:val="00054A8E"/>
    <w:rsid w:val="00057286"/>
    <w:rsid w:val="000636B8"/>
    <w:rsid w:val="000927B1"/>
    <w:rsid w:val="000B12A6"/>
    <w:rsid w:val="00110A0F"/>
    <w:rsid w:val="001130DB"/>
    <w:rsid w:val="00126FFA"/>
    <w:rsid w:val="00132529"/>
    <w:rsid w:val="0015368B"/>
    <w:rsid w:val="00164675"/>
    <w:rsid w:val="00180F06"/>
    <w:rsid w:val="00182C15"/>
    <w:rsid w:val="0018650D"/>
    <w:rsid w:val="001F0C0B"/>
    <w:rsid w:val="00203B1C"/>
    <w:rsid w:val="002121F4"/>
    <w:rsid w:val="00212F5B"/>
    <w:rsid w:val="00213B8D"/>
    <w:rsid w:val="00233E67"/>
    <w:rsid w:val="002475FB"/>
    <w:rsid w:val="00253CD2"/>
    <w:rsid w:val="00275D28"/>
    <w:rsid w:val="002825C5"/>
    <w:rsid w:val="00293469"/>
    <w:rsid w:val="002A22D6"/>
    <w:rsid w:val="002B42BE"/>
    <w:rsid w:val="002C4773"/>
    <w:rsid w:val="002E28DC"/>
    <w:rsid w:val="002F055F"/>
    <w:rsid w:val="00345A7A"/>
    <w:rsid w:val="003601A1"/>
    <w:rsid w:val="003665BC"/>
    <w:rsid w:val="00376BFE"/>
    <w:rsid w:val="00383AA8"/>
    <w:rsid w:val="0038400D"/>
    <w:rsid w:val="003C230E"/>
    <w:rsid w:val="003D06C8"/>
    <w:rsid w:val="003E2721"/>
    <w:rsid w:val="003F7935"/>
    <w:rsid w:val="003F7974"/>
    <w:rsid w:val="00407649"/>
    <w:rsid w:val="00410C23"/>
    <w:rsid w:val="00426B0E"/>
    <w:rsid w:val="004318FA"/>
    <w:rsid w:val="00431B79"/>
    <w:rsid w:val="0043291D"/>
    <w:rsid w:val="00444707"/>
    <w:rsid w:val="004626DA"/>
    <w:rsid w:val="0047233B"/>
    <w:rsid w:val="004861A7"/>
    <w:rsid w:val="00486CC4"/>
    <w:rsid w:val="004A7679"/>
    <w:rsid w:val="004C1120"/>
    <w:rsid w:val="004C1AB7"/>
    <w:rsid w:val="004F0AE3"/>
    <w:rsid w:val="00522798"/>
    <w:rsid w:val="00524612"/>
    <w:rsid w:val="005253F4"/>
    <w:rsid w:val="00527171"/>
    <w:rsid w:val="0057074A"/>
    <w:rsid w:val="00592BC6"/>
    <w:rsid w:val="005953B3"/>
    <w:rsid w:val="0059677C"/>
    <w:rsid w:val="005B130B"/>
    <w:rsid w:val="005B352E"/>
    <w:rsid w:val="005B5BEB"/>
    <w:rsid w:val="005C1F97"/>
    <w:rsid w:val="005C7C1B"/>
    <w:rsid w:val="005D01E2"/>
    <w:rsid w:val="00620951"/>
    <w:rsid w:val="006272A9"/>
    <w:rsid w:val="0063350E"/>
    <w:rsid w:val="00637E67"/>
    <w:rsid w:val="00642EAF"/>
    <w:rsid w:val="00652AA1"/>
    <w:rsid w:val="00654576"/>
    <w:rsid w:val="00667DE6"/>
    <w:rsid w:val="006740FF"/>
    <w:rsid w:val="00676711"/>
    <w:rsid w:val="00685C3F"/>
    <w:rsid w:val="00685C74"/>
    <w:rsid w:val="0069421C"/>
    <w:rsid w:val="006B3259"/>
    <w:rsid w:val="006C3025"/>
    <w:rsid w:val="006D1E85"/>
    <w:rsid w:val="00707B3E"/>
    <w:rsid w:val="00731DA8"/>
    <w:rsid w:val="00734E41"/>
    <w:rsid w:val="007442E2"/>
    <w:rsid w:val="0075411C"/>
    <w:rsid w:val="00765B4D"/>
    <w:rsid w:val="007668B5"/>
    <w:rsid w:val="007B30A6"/>
    <w:rsid w:val="007C6DF9"/>
    <w:rsid w:val="007E5B08"/>
    <w:rsid w:val="007F1089"/>
    <w:rsid w:val="00841B32"/>
    <w:rsid w:val="00851E98"/>
    <w:rsid w:val="00853540"/>
    <w:rsid w:val="00854B7C"/>
    <w:rsid w:val="008734F0"/>
    <w:rsid w:val="008A1443"/>
    <w:rsid w:val="008C348C"/>
    <w:rsid w:val="009028E8"/>
    <w:rsid w:val="00910985"/>
    <w:rsid w:val="00924895"/>
    <w:rsid w:val="00947512"/>
    <w:rsid w:val="00976C07"/>
    <w:rsid w:val="00983D4D"/>
    <w:rsid w:val="009A37DB"/>
    <w:rsid w:val="009B1E5B"/>
    <w:rsid w:val="009C543F"/>
    <w:rsid w:val="009E17DB"/>
    <w:rsid w:val="009E1D34"/>
    <w:rsid w:val="009E27F8"/>
    <w:rsid w:val="009E4680"/>
    <w:rsid w:val="009F23A1"/>
    <w:rsid w:val="009F291F"/>
    <w:rsid w:val="00A00A0C"/>
    <w:rsid w:val="00A228EC"/>
    <w:rsid w:val="00A24B72"/>
    <w:rsid w:val="00A4527E"/>
    <w:rsid w:val="00A6323F"/>
    <w:rsid w:val="00A7351F"/>
    <w:rsid w:val="00A73E1D"/>
    <w:rsid w:val="00A768C1"/>
    <w:rsid w:val="00A9784F"/>
    <w:rsid w:val="00AA03CC"/>
    <w:rsid w:val="00AA23B5"/>
    <w:rsid w:val="00AC77D3"/>
    <w:rsid w:val="00AF3A6E"/>
    <w:rsid w:val="00AF41CA"/>
    <w:rsid w:val="00B065B3"/>
    <w:rsid w:val="00B23F76"/>
    <w:rsid w:val="00B2485C"/>
    <w:rsid w:val="00B40E4D"/>
    <w:rsid w:val="00B51EDF"/>
    <w:rsid w:val="00B652A3"/>
    <w:rsid w:val="00B66E0C"/>
    <w:rsid w:val="00B84C55"/>
    <w:rsid w:val="00BA6EC2"/>
    <w:rsid w:val="00BC7E75"/>
    <w:rsid w:val="00BD16C5"/>
    <w:rsid w:val="00C06B7B"/>
    <w:rsid w:val="00C1371F"/>
    <w:rsid w:val="00C53C04"/>
    <w:rsid w:val="00C629BE"/>
    <w:rsid w:val="00C835FD"/>
    <w:rsid w:val="00C84E98"/>
    <w:rsid w:val="00CA57D4"/>
    <w:rsid w:val="00D053F3"/>
    <w:rsid w:val="00D118ED"/>
    <w:rsid w:val="00D14A3E"/>
    <w:rsid w:val="00D178D3"/>
    <w:rsid w:val="00D22B6A"/>
    <w:rsid w:val="00D50368"/>
    <w:rsid w:val="00D70F96"/>
    <w:rsid w:val="00D77E33"/>
    <w:rsid w:val="00D813F8"/>
    <w:rsid w:val="00D969D5"/>
    <w:rsid w:val="00DB2904"/>
    <w:rsid w:val="00DB2B8D"/>
    <w:rsid w:val="00DC0091"/>
    <w:rsid w:val="00DF7E99"/>
    <w:rsid w:val="00E017F7"/>
    <w:rsid w:val="00E01C90"/>
    <w:rsid w:val="00E108D1"/>
    <w:rsid w:val="00E142EE"/>
    <w:rsid w:val="00E22C40"/>
    <w:rsid w:val="00E23CC1"/>
    <w:rsid w:val="00E24CDA"/>
    <w:rsid w:val="00E256EB"/>
    <w:rsid w:val="00E42A06"/>
    <w:rsid w:val="00E5114F"/>
    <w:rsid w:val="00E65146"/>
    <w:rsid w:val="00E6705C"/>
    <w:rsid w:val="00EC0A01"/>
    <w:rsid w:val="00ED19F0"/>
    <w:rsid w:val="00EE14B3"/>
    <w:rsid w:val="00EE796D"/>
    <w:rsid w:val="00EF7C10"/>
    <w:rsid w:val="00F01065"/>
    <w:rsid w:val="00F04BE1"/>
    <w:rsid w:val="00F10ABC"/>
    <w:rsid w:val="00F21CA3"/>
    <w:rsid w:val="00F32001"/>
    <w:rsid w:val="00F36F0F"/>
    <w:rsid w:val="00F46A98"/>
    <w:rsid w:val="00F46E55"/>
    <w:rsid w:val="00F61A10"/>
    <w:rsid w:val="00F67A7E"/>
    <w:rsid w:val="00F94CA4"/>
    <w:rsid w:val="00FC13AC"/>
    <w:rsid w:val="00FC75C7"/>
    <w:rsid w:val="00FF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E6705C"/>
    <w:pPr>
      <w:suppressAutoHyphens/>
      <w:autoSpaceDN w:val="false"/>
      <w:textAlignment w:val="baseline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E6705C"/>
    <w:pPr>
      <w:spacing w:lineRule="auto" w:line="240" w:after="80"/>
    </w:pPr>
    <w:rPr>
      <w:rFonts w:cs="Times New Roman" w:eastAsia="Times New Roman" w:hAnsi="Calibri" w:ascii="Calibri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CA57D4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1325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272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2721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11C"/>
    <w:rPr>
      <w:rFonts w:cs="Times New Roman"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11C"/>
    <w:rPr>
      <w:rFonts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11C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11C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E6705C"/>
    <w:pPr>
      <w:suppressAutoHyphens/>
      <w:autoSpaceDN w:val="0"/>
      <w:textAlignment w:val="baseline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E6705C"/>
    <w:pPr>
      <w:spacing w:after="80" w:line="240" w:lineRule="auto"/>
    </w:pPr>
    <w:rPr>
      <w:rFonts w:ascii="Calibri" w:cs="Times New Roman" w:eastAsia="Times New Roman" w:hAnsi="Calibri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CA57D4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1325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272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2721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11C"/>
    <w:rPr>
      <w:rFonts w:ascii="Times New Roman" w:cs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411C"/>
    <w:rPr>
      <w:rFonts w:ascii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411C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411C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339</izvorni_sadrzaj>
    <derivirana_varijabla naziv="DomainObject.Prostorija.Oznaka_1">339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2018.</izvorni_sadrzaj>
    <derivirana_varijabla naziv="DomainObject.PlaniraniZavrsetakDatum_1">19. prosinca 2018.</derivirana_varijabla>
  </DomainObject.PlaniraniZavrsetakDatum>
  <DomainObject.PlaniraniPocetakDatum>
    <izvorni_sadrzaj>19. prosinca 2018.</izvorni_sadrzaj>
    <derivirana_varijabla naziv="DomainObject.PlaniraniPocetakDatum_1">19. prosinca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11</izvorni_sadrzaj>
    <derivirana_varijabla naziv="DomainObject.Zapisnik.BrojStranica_1">11</derivirana_varijabla>
  </DomainObject.Zapisnik.BrojStranica>
  <DomainObject.Zapisnik.DatumKreiranja>
    <izvorni_sadrzaj>19. prosinca 2018.</izvorni_sadrzaj>
    <derivirana_varijabla naziv="DomainObject.Zapisnik.DatumKreiranja_1">19.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St-2302/2016-68</izvorni_sadrzaj>
    <derivirana_varijabla naziv="DomainObject.Zapisnik.Oznaka_1">St-2302/2016-68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St-2302/2016-68</izvorni_sadrzaj>
    <derivirana_varijabla naziv="DomainObject.PoslovniBrojDokumenta_1">St-2302/2016-68</derivirana_varijabla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FB06A-3321-4124-A0F4-FEAF46D1A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2806</properties:Words>
  <properties:Characters>16399</properties:Characters>
  <properties:Lines>413</properties:Lines>
  <properties:Paragraphs>158</properties:Paragraphs>
  <properties:TotalTime>156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2018-12-17T11:52:00Z</dcterms:created>
  <dc:creator>point</dc:creator>
  <cp:lastModifiedBy>Žana Livaja</cp:lastModifiedBy>
  <cp:lastPrinted>2018-12-19T12:00:00Z</cp:lastPrinted>
  <dcterms:modified xmlns:xsi="http://www.w3.org/2001/XMLSchema-instance" xsi:type="dcterms:W3CDTF">2018-12-19T12:35:00Z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St-2302/2016-68 / Zapisnik - Ispitno ročište (ZAPISNIK ISPITNO ROČIŠTE-St-2302-16--19.12.18.(12,00)priznate i 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