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29d8" w14:paraId="aca29d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2520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St-4473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62520A" w:rsidRPr="0062520A">
        <w:t xml:space="preserve">ECOMAR </w:t>
      </w:r>
      <w:r w:rsidR="0062520A">
        <w:t>UDRUGA ZA PROMICANJE</w:t>
      </w:r>
      <w:r w:rsidR="0062520A" w:rsidRPr="0062520A">
        <w:t xml:space="preserve"> </w:t>
      </w:r>
      <w:r w:rsidR="0062520A">
        <w:t xml:space="preserve">DRUŠTVENO KORISNIH AKCIJA OIB: </w:t>
      </w:r>
      <w:r w:rsidR="0062520A" w:rsidRPr="0062520A">
        <w:t>14307738473</w:t>
      </w:r>
      <w:r w:rsidR="0062520A">
        <w:t xml:space="preserve"> iz Zagreba, Varšavska 18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62520A" w:rsidRPr="0062520A">
        <w:t xml:space="preserve">ECOMAR UDRUGA ZA PROMICANJE DRUŠTVENO KORISNIH AKCIJA OIB: 14307738473 iz Zagreba, Varšavska 18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2520A">
        <w:t xml:space="preserve"> </w:t>
      </w:r>
      <w:r w:rsidR="0062520A" w:rsidRPr="0062520A">
        <w:t>ECOMAR UDRUGA ZA PROMICANJE DRUŠTVENO KORISNIH AKCIJA OIB: 14307738473 iz Zagreba, Varšavska 18</w:t>
      </w:r>
      <w:r w:rsidR="0062520A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90BB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2520A">
          <w:t>70.St-4473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90BB9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90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90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4473</izvorni_sadrzaj>
    <derivirana_varijabla naziv="DomainObject.Predmet.Broj_1">4473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St-4473/2015</izvorni_sadrzaj>
    <derivirana_varijabla naziv="DomainObject.Predmet.OznakaBroj_1">St-4473/2015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ECOMAR udruga za promicanje društveno korisnih akcija zastupanog po punomoćniku VLADIMIR MIJATOVIĆ</izvorni_sadrzaj>
    <derivirana_varijabla naziv="DomainObject.Predmet.ProtustrankaFormated_1">  ECOMAR udruga za promicanje društveno korisnih akcija zastupanog po punomoćniku VLADIMIR MIJATOVIĆ</derivirana_varijabla>
  </DomainObject.Predmet.ProtustrankaFormated>
  <DomainObject.Predmet.ProtustrankaFormatedOIB>
    <izvorni_sadrzaj>  ECOMAR udruga za promicanje društveno korisnih akcija, OIB 14307738473 zastupanog po punomoćniku VLADIMIR MIJATOVIĆ</izvorni_sadrzaj>
    <derivirana_varijabla naziv="DomainObject.Predmet.ProtustrankaFormatedOIB_1">  ECOMAR udruga za promicanje društveno korisnih akcija, OIB 14307738473 zastupanog po punomoćniku VLADIMIR MIJATOVIĆ</derivirana_varijabla>
  </DomainObject.Predmet.ProtustrankaFormatedOIB>
  <DomainObject.Predmet.ProtustrankaFormatedWithAdress>
    <izvorni_sadrzaj> ECOMAR udruga za promicanje društveno korisnih akcija, Vareška 18, 10000 Zagreb zastupanog po punomoćniku VLADIMIR MIJATOVIĆ</izvorni_sadrzaj>
    <derivirana_varijabla naziv="DomainObject.Predmet.ProtustrankaFormatedWithAdress_1"> ECOMAR udruga za promicanje društveno korisnih akcija, Vareška 18, 10000 Zagreb zastupanog po punomoćniku VLADIMIR MIJATOVIĆ</derivirana_varijabla>
  </DomainObject.Predmet.ProtustrankaFormatedWithAdress>
  <DomainObject.Predmet.ProtustrankaFormatedWithAdressOIB>
    <izvorni_sadrzaj> ECOMAR udruga za promicanje društveno korisnih akcija, OIB 14307738473, Vareška 18, 10000 Zagreb zastupanog po punomoćniku VLADIMIR MIJATOVIĆ</izvorni_sadrzaj>
    <derivirana_varijabla naziv="DomainObject.Predmet.ProtustrankaFormatedWithAdressOIB_1"> ECOMAR udruga za promicanje društveno korisnih akcija, OIB 14307738473, Vareška 18, 10000 Zagreb zastupanog po punomoćniku VLADIMIR MIJATOVIĆ</derivirana_varijabla>
  </DomainObject.Predmet.ProtustrankaFormatedWithAdressOIB>
  <DomainObject.Predmet.ProtustrankaWithAdress>
    <izvorni_sadrzaj>ECOMAR udruga za promicanje društveno korisnih akcija Vareška 18, 10000 Zagreb</izvorni_sadrzaj>
    <derivirana_varijabla naziv="DomainObject.Predmet.ProtustrankaWithAdress_1">ECOMAR udruga za promicanje društveno korisnih akcija Vareška 18, 10000 Zagreb</derivirana_varijabla>
  </DomainObject.Predmet.ProtustrankaWithAdress>
  <DomainObject.Predmet.ProtustrankaWithAdressOIB>
    <izvorni_sadrzaj>ECOMAR udruga za promicanje društveno korisnih akcija, OIB 14307738473, Vareška 18, 10000 Zagreb</izvorni_sadrzaj>
    <derivirana_varijabla naziv="DomainObject.Predmet.ProtustrankaWithAdressOIB_1">ECOMAR udruga za promicanje društveno korisnih akcija, OIB 14307738473, Vareška 18, 10000 Zagreb</derivirana_varijabla>
  </DomainObject.Predmet.ProtustrankaWithAdressOIB>
  <DomainObject.Predmet.ProtustrankaNazivFormated>
    <izvorni_sadrzaj>ECOMAR udruga za promicanje društveno korisnih akcija</izvorni_sadrzaj>
    <derivirana_varijabla naziv="DomainObject.Predmet.ProtustrankaNazivFormated_1">ECOMAR udruga za promicanje društveno korisnih akcija</derivirana_varijabla>
  </DomainObject.Predmet.ProtustrankaNazivFormated>
  <DomainObject.Predmet.ProtustrankaNazivFormatedOIB>
    <izvorni_sadrzaj>ECOMAR udruga za promicanje društveno korisnih akcija, OIB 14307738473</izvorni_sadrzaj>
    <derivirana_varijabla naziv="DomainObject.Predmet.ProtustrankaNazivFormatedOIB_1">ECOMAR udruga za promicanje društveno korisnih akcija, OIB 14307738473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ECOMAR udruga za promicanje društveno korisnih akcija zastupanog po punomoćniku VLADIMIR MIJATOVIĆ</item>
    </izvorni_sadrzaj>
    <derivirana_varijabla naziv="DomainObject.Predmet.ProtuStrankaListFormated_1">
      <item>ECOMAR udruga za promicanje društveno korisnih akcija zastupanog po punomoćniku VLADIMIR MIJATOVIĆ</item>
    </derivirana_varijabla>
  </DomainObject.Predmet.ProtuStrankaListFormated>
  <DomainObject.Predmet.ProtuStrankaListFormatedOIB>
    <izvorni_sadrzaj>
      <item>ECOMAR udruga za promicanje društveno korisnih akcija, OIB 14307738473 zastupanog po punomoćniku VLADIMIR MIJATOVIĆ</item>
    </izvorni_sadrzaj>
    <derivirana_varijabla naziv="DomainObject.Predmet.ProtuStrankaListFormatedOIB_1">
      <item>ECOMAR udruga za promicanje društveno korisnih akcija, OIB 14307738473 zastupanog po punomoćniku VLADIMIR MIJATOVIĆ</item>
    </derivirana_varijabla>
  </DomainObject.Predmet.ProtuStrankaListFormatedOIB>
  <DomainObject.Predmet.ProtuStrankaListFormatedWithAdress>
    <izvorni_sadrzaj>
      <item>ECOMAR udruga za promicanje društveno korisnih akcija, Vareška 18, 10000 Zagreb zastupanog po punomoćniku VLADIMIR MIJATOVIĆ</item>
    </izvorni_sadrzaj>
    <derivirana_varijabla naziv="DomainObject.Predmet.ProtuStrankaListFormatedWithAdress_1">
      <item>ECOMAR udruga za promicanje društveno korisnih akcija, Vareška 18, 10000 Zagreb zastupanog po punomoćniku VLADIMIR MIJATOVIĆ</item>
    </derivirana_varijabla>
  </DomainObject.Predmet.ProtuStrankaListFormatedWithAdress>
  <DomainObject.Predmet.ProtuStrankaListFormatedWithAdressOIB>
    <izvorni_sadrzaj>
      <item>ECOMAR udruga za promicanje društveno korisnih akcija, OIB 14307738473, Vareška 18, 10000 Zagreb zastupanog po punomoćniku VLADIMIR MIJATOVIĆ</item>
    </izvorni_sadrzaj>
    <derivirana_varijabla naziv="DomainObject.Predmet.ProtuStrankaListFormatedWithAdressOIB_1">
      <item>ECOMAR udruga za promicanje društveno korisnih akcija, OIB 14307738473, Vareška 18, 10000 Zagreb zastupanog po punomoćniku VLADIMIR MIJATOVIĆ</item>
    </derivirana_varijabla>
  </DomainObject.Predmet.ProtuStrankaListFormatedWithAdressOIB>
  <DomainObject.Predmet.ProtuStrankaListNazivFormated>
    <izvorni_sadrzaj>
      <item>ECOMAR udruga za promicanje društveno korisnih akcija</item>
    </izvorni_sadrzaj>
    <derivirana_varijabla naziv="DomainObject.Predmet.ProtuStrankaListNazivFormated_1">
      <item>ECOMAR udruga za promicanje društveno korisnih akcija</item>
    </derivirana_varijabla>
  </DomainObject.Predmet.ProtuStrankaListNazivFormated>
  <DomainObject.Predmet.ProtuStrankaListNazivFormatedOIB>
    <izvorni_sadrzaj>
      <item>ECOMAR udruga za promicanje društveno korisnih akcija, OIB 14307738473</item>
    </izvorni_sadrzaj>
    <derivirana_varijabla naziv="DomainObject.Predmet.ProtuStrankaListNazivFormatedOIB_1">
      <item>ECOMAR udruga za promicanje društveno korisnih akcija, OIB 14307738473</item>
    </derivirana_varijabla>
  </DomainObject.Predmet.ProtuStrankaListNazivFormatedOIB>
  <DomainObject.Predmet.OstaliListFormated>
    <izvorni_sadrzaj>
      <item>VLADIMIR MIJATOVIĆ punomoćnik sudionika u postupku ECOMAR udruga za promicanje društveno korisnih akcija</item>
    </izvorni_sadrzaj>
    <derivirana_varijabla naziv="DomainObject.Predmet.OstaliListFormated_1">
      <item>VLADIMIR MIJATOVIĆ punomoćnik sudionika u postupku ECOMAR udruga za promicanje društveno korisnih akcija</item>
    </derivirana_varijabla>
  </DomainObject.Predmet.OstaliListFormated>
  <DomainObject.Predmet.OstaliListFormatedOIB>
    <izvorni_sadrzaj>
      <item>VLADIMIR MIJATOVIĆ, OIB 14307738473 punomoćnik sudionika u postupku ECOMAR udruga za promicanje društveno korisnih akcija</item>
    </izvorni_sadrzaj>
    <derivirana_varijabla naziv="DomainObject.Predmet.OstaliListFormatedOIB_1">
      <item>VLADIMIR MIJATOVIĆ, OIB 14307738473 punomoćnik sudionika u postupku ECOMAR udruga za promicanje društveno korisnih akcija</item>
    </derivirana_varijabla>
  </DomainObject.Predmet.OstaliListFormatedOIB>
  <DomainObject.Predmet.OstaliListFormatedWithAdress>
    <izvorni_sadrzaj>
      <item>VLADIMIR MIJATOVIĆ, VAREŠKA 18, 10000 Zagreb punomoćnik sudionika u postupku ECOMAR udruga za promicanje društveno korisnih akcija</item>
    </izvorni_sadrzaj>
    <derivirana_varijabla naziv="DomainObject.Predmet.OstaliListFormatedWithAdress_1">
      <item>VLADIMIR MIJATOVIĆ, VAREŠKA 18, 10000 Zagreb punomoćnik sudionika u postupku ECOMAR udruga za promicanje društveno korisnih akcija</item>
    </derivirana_varijabla>
  </DomainObject.Predmet.OstaliListFormatedWithAdress>
  <DomainObject.Predmet.OstaliListFormatedWithAdressOIB>
    <izvorni_sadrzaj>
      <item>VLADIMIR MIJATOVIĆ, OIB 14307738473, VAREŠKA 18, 10000 Zagreb punomoćnik sudionika u postupku ECOMAR udruga za promicanje društveno korisnih akcija</item>
    </izvorni_sadrzaj>
    <derivirana_varijabla naziv="DomainObject.Predmet.OstaliListFormatedWithAdressOIB_1">
      <item>VLADIMIR MIJATOVIĆ, OIB 14307738473, VAREŠKA 18, 10000 Zagreb punomoćnik sudionika u postupku ECOMAR udruga za promicanje društveno korisnih akcija</item>
    </derivirana_varijabla>
  </DomainObject.Predmet.OstaliListFormatedWithAdressOIB>
  <DomainObject.Predmet.OstaliListNazivFormated>
    <izvorni_sadrzaj>
      <item>VLADIMIR MIJATOVIĆ</item>
    </izvorni_sadrzaj>
    <derivirana_varijabla naziv="DomainObject.Predmet.OstaliListNazivFormated_1">
      <item>VLADIMIR MIJATOVIĆ</item>
    </derivirana_varijabla>
  </DomainObject.Predmet.OstaliListNazivFormated>
  <DomainObject.Predmet.OstaliListNazivFormatedOIB>
    <izvorni_sadrzaj>
      <item>VLADIMIR MIJATOVIĆ, OIB 14307738473</item>
    </izvorni_sadrzaj>
    <derivirana_varijabla naziv="DomainObject.Predmet.OstaliListNazivFormatedOIB_1">
      <item>VLADIMIR MIJATOVIĆ, OIB 14307738473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ECOMAR udruga za promicanje društveno korisnih akcija</izvorni_sadrzaj>
    <derivirana_varijabla naziv="DomainObject.Predmet.ProtustrankaIDrugi_1">ECOMAR udruga za promicanje društveno korisnih akcija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ECOMAR udruga za promicanje društveno korisnih akcija, OIB 14307738473, Vareška 18, 10000 Zagreb</izvorni_sadrzaj>
    <derivirana_varijabla naziv="DomainObject.Predmet.ProtustrankaIDrugiAdressOIB_1">ECOMAR udruga za promicanje društveno korisnih akcija, OIB 14307738473, Vareška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ECOMAR udruga za promicanje društveno korisnih akcija</item>
      <item>VLADIMIR MIJATOVIĆ</item>
    </izvorni_sadrzaj>
    <derivirana_varijabla naziv="DomainObject.Predmet.SudioniciListNaziv_1">
      <item>FINA Regionalni centar Zagreb</item>
      <item>ECOMAR udruga za promicanje društveno korisnih akcija</item>
      <item>VLADIMIR MIJATOVIĆ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ECOMAR udruga za promicanje društveno korisnih akcija, OIB 14307738473, Vareška 18,10000 Zagreb</item>
      <item>VLADIMIR MIJATOVIĆ, OIB 14307738473, VAREŠKA 18,10000 Zagreb</item>
    </izvorni_sadrzaj>
    <derivirana_varijabla naziv="DomainObject.Predmet.SudioniciListAdressOIB_1">
      <item>FINA Regionalni centar Zagreb, OIB 85821130368, Trg svibanjskih žrtava 1995. 1,10000 Zagreb</item>
      <item>ECOMAR udruga za promicanje društveno korisnih akcija, OIB 14307738473, Vareška 18,10000 Zagreb</item>
      <item>VLADIMIR MIJATOVIĆ, OIB 14307738473, VAREŠKA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14307738473</item>
      <item>, OIB 14307738473</item>
    </izvorni_sadrzaj>
    <derivirana_varijabla naziv="DomainObject.Predmet.SudioniciListNazivOIB_1">
      <item>, OIB 85821130368</item>
      <item>, OIB 14307738473</item>
      <item>, OIB 14307738473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1775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2016-01-04T08:48:00Z</dcterms:created>
  <dc:creator>Maja Jurovicki</dc:creator>
  <cp:lastModifiedBy>Višnja Svečak</cp:lastModifiedBy>
  <cp:lastPrinted>2016-01-04T08:19:00Z</cp:lastPrinted>
  <dcterms:modified xmlns:xsi="http://www.w3.org/2001/XMLSchema-instance" xsi:type="dcterms:W3CDTF">2016-01-22T10:13:00Z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