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e5b2" w14:paraId="cb2e5b2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D3135C">
        <w:t xml:space="preserve"> </w:t>
      </w:r>
      <w:proofErr w:type="spellStart"/>
      <w:r w:rsidR="00D3135C">
        <w:t>Sp</w:t>
      </w:r>
      <w:proofErr w:type="spellEnd"/>
      <w:r w:rsidR="00D3135C">
        <w:t>-</w:t>
      </w:r>
      <w:r w:rsidR="006E1829">
        <w:t>6</w:t>
      </w:r>
      <w:r w:rsidR="00D3135C">
        <w:t>/201</w:t>
      </w:r>
      <w:r w:rsidR="006E1829">
        <w:t>8</w:t>
      </w:r>
      <w:r w:rsidR="00D3135C">
        <w:t>-3</w:t>
      </w:r>
      <w:r>
        <w:t xml:space="preserve">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</w:t>
      </w:r>
      <w:proofErr w:type="spellStart"/>
      <w:r>
        <w:t>Liščić</w:t>
      </w:r>
      <w:proofErr w:type="spellEnd"/>
      <w:r>
        <w:t xml:space="preserve">, kao sucu pojedincu, </w:t>
      </w:r>
      <w:r w:rsidR="006E1829">
        <w:t>u pravnoj stvari</w:t>
      </w:r>
      <w:r w:rsidR="008B56F7">
        <w:t xml:space="preserve"> predlagatelja – potrošača DARKA</w:t>
      </w:r>
      <w:r w:rsidR="006E1829">
        <w:t xml:space="preserve"> DUKIĆ</w:t>
      </w:r>
      <w:r w:rsidR="008B56F7">
        <w:t>A</w:t>
      </w:r>
      <w:r w:rsidR="006E1829">
        <w:t xml:space="preserve">, OIB: 01797609326 iz </w:t>
      </w:r>
      <w:proofErr w:type="spellStart"/>
      <w:r w:rsidR="006E1829">
        <w:t>Bizovca</w:t>
      </w:r>
      <w:proofErr w:type="spellEnd"/>
      <w:r w:rsidR="006E1829">
        <w:t>, Kralja Tomislava 227, radi stečaja potrošača, izvan ročišta, dana 17</w:t>
      </w:r>
      <w:r>
        <w:t xml:space="preserve">. </w:t>
      </w:r>
      <w:r w:rsidR="006E1829">
        <w:t>kolovoza</w:t>
      </w:r>
      <w:r>
        <w:t xml:space="preserve"> 201</w:t>
      </w:r>
      <w:r w:rsidR="00D3135C">
        <w:t>8</w:t>
      </w:r>
      <w:r>
        <w:t xml:space="preserve">. godine, donio je sljedeći </w:t>
      </w:r>
    </w:p>
    <w:p w:rsidRDefault="00F15967" w:rsidP="00F15967" w:rsidR="00F15967">
      <w:pPr>
        <w:jc w:val="both"/>
      </w:pPr>
      <w:r>
        <w:t xml:space="preserve">           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6E1829">
        <w:t>Darka Dukića</w:t>
      </w:r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0B6216" w:rsidP="00F15967" w:rsidR="000B6216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 w:rsidR="00BC0811">
        <w:t xml:space="preserve">. </w:t>
      </w:r>
      <w:proofErr w:type="spellStart"/>
      <w:r w:rsidR="00BC0811">
        <w:t>Sp</w:t>
      </w:r>
      <w:proofErr w:type="spellEnd"/>
      <w:r w:rsidR="00BC0811">
        <w:t>-</w:t>
      </w:r>
      <w:r w:rsidR="006E1829">
        <w:t>6</w:t>
      </w:r>
      <w:r w:rsidR="00D72BC7">
        <w:t>/201</w:t>
      </w:r>
      <w:r w:rsidR="006E1829">
        <w:t>8</w:t>
      </w:r>
      <w:r w:rsidR="00820402">
        <w:t>-2 od 2</w:t>
      </w:r>
      <w:r w:rsidR="006E1829">
        <w:t>8</w:t>
      </w:r>
      <w:r w:rsidR="00F15967">
        <w:t xml:space="preserve">. </w:t>
      </w:r>
      <w:r w:rsidR="006E1829">
        <w:t>svibnja</w:t>
      </w:r>
      <w:r w:rsidR="00F15967">
        <w:t xml:space="preserve"> 201</w:t>
      </w:r>
      <w:r w:rsidR="006E1829">
        <w:t>8</w:t>
      </w:r>
      <w:r w:rsidR="00F15967">
        <w:t>. godine naloženo je pre</w:t>
      </w:r>
      <w:r w:rsidR="005A2A53">
        <w:t>d</w:t>
      </w:r>
      <w:r w:rsidR="00F15967">
        <w:t xml:space="preserve">lagatelju – potrošaču </w:t>
      </w:r>
      <w:r w:rsidR="006E1829">
        <w:t>Darku Dukiću</w:t>
      </w:r>
      <w:r w:rsidR="00F15967">
        <w:t xml:space="preserve"> 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 xml:space="preserve">Zaključak je </w:t>
      </w:r>
      <w:r w:rsidR="00BC0811">
        <w:t>p</w:t>
      </w:r>
      <w:r w:rsidR="008B56F7">
        <w:t>redlagatelj – potrošač primio 05</w:t>
      </w:r>
      <w:r>
        <w:t xml:space="preserve">. </w:t>
      </w:r>
      <w:r w:rsidR="008B56F7">
        <w:t>lipnja</w:t>
      </w:r>
      <w:r>
        <w:t xml:space="preserve"> 201</w:t>
      </w:r>
      <w:r w:rsidR="008B56F7">
        <w:t>8</w:t>
      </w:r>
      <w:r>
        <w:t>.</w:t>
      </w:r>
      <w:r w:rsidR="008B56F7">
        <w:t xml:space="preserve"> godine i po istom nije postupio</w:t>
      </w:r>
      <w:r>
        <w:t xml:space="preserve"> te je stoga sud odlučio kao u izreci temeljem čl. 114</w:t>
      </w:r>
      <w:r w:rsidR="009D0C52">
        <w:t>.</w:t>
      </w:r>
      <w:r>
        <w:t xml:space="preserve">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904576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 xml:space="preserve">U Osijeku, </w:t>
      </w:r>
      <w:r w:rsidR="008B56F7">
        <w:rPr>
          <w:b w:val="false"/>
        </w:rPr>
        <w:t>17</w:t>
      </w:r>
      <w:r w:rsidR="00F15967" w:rsidRPr="00B4134A">
        <w:rPr>
          <w:b w:val="false"/>
        </w:rPr>
        <w:t xml:space="preserve">. </w:t>
      </w:r>
      <w:r w:rsidR="008B56F7">
        <w:rPr>
          <w:b w:val="false"/>
        </w:rPr>
        <w:t>kolovoza</w:t>
      </w:r>
      <w:r w:rsidR="00F15967" w:rsidRPr="00B4134A">
        <w:rPr>
          <w:b w:val="false"/>
        </w:rPr>
        <w:t xml:space="preserve"> 201</w:t>
      </w:r>
      <w:r>
        <w:rPr>
          <w:b w:val="false"/>
        </w:rPr>
        <w:t>8</w:t>
      </w:r>
      <w:r w:rsidR="00F15967" w:rsidRPr="00B4134A">
        <w:rPr>
          <w:b w:val="false"/>
        </w:rPr>
        <w:t xml:space="preserve">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D24584">
        <w:rPr>
          <w:bCs/>
        </w:rPr>
        <w:t>, v.r.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D24584" w:rsidP="00D24584" w:rsidR="00D24584">
      <w:pPr>
        <w:pStyle w:val="Odlomakpopisa"/>
        <w:jc w:val="both"/>
      </w:pPr>
    </w:p>
    <w:p w:rsidRDefault="00D24584" w:rsidP="00D24584" w:rsidR="008702B4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D24584" w:rsidP="00D24584" w:rsidR="00D24584">
      <w:pPr>
        <w:pStyle w:val="Odlomakpopisa"/>
        <w:jc w:val="center"/>
      </w:pPr>
      <w:r>
        <w:t xml:space="preserve">                                                                 Ranka Đukić</w:t>
      </w: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1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36F52"/>
    <w:rsid w:val="00065536"/>
    <w:rsid w:val="00074256"/>
    <w:rsid w:val="0008632E"/>
    <w:rsid w:val="00092B68"/>
    <w:rsid w:val="000A5D67"/>
    <w:rsid w:val="000B6216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602146"/>
    <w:rsid w:val="0062021F"/>
    <w:rsid w:val="006325ED"/>
    <w:rsid w:val="00655BA1"/>
    <w:rsid w:val="006652A4"/>
    <w:rsid w:val="006A3ACD"/>
    <w:rsid w:val="006D179B"/>
    <w:rsid w:val="006E1829"/>
    <w:rsid w:val="006E38EC"/>
    <w:rsid w:val="006F0EFF"/>
    <w:rsid w:val="006F102E"/>
    <w:rsid w:val="00713CB9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D2296"/>
    <w:rsid w:val="007F241C"/>
    <w:rsid w:val="007F3C78"/>
    <w:rsid w:val="00815F3B"/>
    <w:rsid w:val="00820402"/>
    <w:rsid w:val="00837AE7"/>
    <w:rsid w:val="008434B2"/>
    <w:rsid w:val="008702B4"/>
    <w:rsid w:val="00876CA7"/>
    <w:rsid w:val="008A64D7"/>
    <w:rsid w:val="008B2D75"/>
    <w:rsid w:val="008B56F7"/>
    <w:rsid w:val="008E5EF3"/>
    <w:rsid w:val="00904576"/>
    <w:rsid w:val="00915314"/>
    <w:rsid w:val="00934AA3"/>
    <w:rsid w:val="0093708D"/>
    <w:rsid w:val="00937C3B"/>
    <w:rsid w:val="00950996"/>
    <w:rsid w:val="009A2584"/>
    <w:rsid w:val="009D0C52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CF44DD"/>
    <w:rsid w:val="00D10898"/>
    <w:rsid w:val="00D1218F"/>
    <w:rsid w:val="00D24584"/>
    <w:rsid w:val="00D3135C"/>
    <w:rsid w:val="00D33208"/>
    <w:rsid w:val="00D55017"/>
    <w:rsid w:val="00D66BCC"/>
    <w:rsid w:val="00D700B6"/>
    <w:rsid w:val="00D72BC7"/>
    <w:rsid w:val="00D91A84"/>
    <w:rsid w:val="00D91BED"/>
    <w:rsid w:val="00D964C8"/>
    <w:rsid w:val="00DD3D95"/>
    <w:rsid w:val="00DE778C"/>
    <w:rsid w:val="00E26CED"/>
    <w:rsid w:val="00E335B8"/>
    <w:rsid w:val="00E37501"/>
    <w:rsid w:val="00E47DC6"/>
    <w:rsid w:val="00E508EC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46BC9"/>
    <w:rsid w:val="00F50A87"/>
    <w:rsid w:val="00F5105F"/>
    <w:rsid w:val="00F51ACA"/>
    <w:rsid w:val="00F9356B"/>
    <w:rsid w:val="00FB1CC2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Sp-6/2018</izvorni_sadrzaj>
    <derivirana_varijabla naziv="DomainObject.Predmet.OznakaBroj_1">Sp-6/2018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Dukić</izvorni_sadrzaj>
    <derivirana_varijabla naziv="DomainObject.Predmet.StrankaFormated_1">  Darko Dukić</derivirana_varijabla>
  </DomainObject.Predmet.StrankaFormated>
  <DomainObject.Predmet.StrankaFormatedOIB>
    <izvorni_sadrzaj>  Darko Dukić, OIB 01797609326</izvorni_sadrzaj>
    <derivirana_varijabla naziv="DomainObject.Predmet.StrankaFormatedOIB_1">  Darko Dukić, OIB 01797609326</derivirana_varijabla>
  </DomainObject.Predmet.StrankaFormatedOIB>
  <DomainObject.Predmet.StrankaFormatedWithAdress>
    <izvorni_sadrzaj> Darko Dukić, Ulica Kralja Tomislava 227, 31222 Bizovac</izvorni_sadrzaj>
    <derivirana_varijabla naziv="DomainObject.Predmet.StrankaFormatedWithAdress_1"> Darko Dukić, Ulica Kralja Tomislava 227, 31222 Bizovac</derivirana_varijabla>
  </DomainObject.Predmet.StrankaFormatedWithAdress>
  <DomainObject.Predmet.StrankaFormatedWithAdressOIB>
    <izvorni_sadrzaj> Darko Dukić, OIB 01797609326, Ulica Kralja Tomislava 227, 31222 Bizovac</izvorni_sadrzaj>
    <derivirana_varijabla naziv="DomainObject.Predmet.StrankaFormatedWithAdressOIB_1"> Darko Dukić, OIB 01797609326, Ulica Kralja Tomislava 227, 31222 Bizovac</derivirana_varijabla>
  </DomainObject.Predmet.StrankaFormatedWithAdressOIB>
  <DomainObject.Predmet.StrankaWithAdress>
    <izvorni_sadrzaj>Darko Dukić Ulica Kralja Tomislava 227,31222 Bizovac</izvorni_sadrzaj>
    <derivirana_varijabla naziv="DomainObject.Predmet.StrankaWithAdress_1">Darko Dukić Ulica Kralja Tomislava 227,31222 Bizovac</derivirana_varijabla>
  </DomainObject.Predmet.StrankaWithAdress>
  <DomainObject.Predmet.StrankaWithAdressOIB>
    <izvorni_sadrzaj>Darko Dukić, OIB 01797609326, Ulica Kralja Tomislava 227,31222 Bizovac</izvorni_sadrzaj>
    <derivirana_varijabla naziv="DomainObject.Predmet.StrankaWithAdressOIB_1">Darko Dukić, OIB 01797609326, Ulica Kralja Tomislava 227,31222 Bizovac</derivirana_varijabla>
  </DomainObject.Predmet.StrankaWithAdressOIB>
  <DomainObject.Predmet.StrankaNazivFormated>
    <izvorni_sadrzaj>Darko Dukić</izvorni_sadrzaj>
    <derivirana_varijabla naziv="DomainObject.Predmet.StrankaNazivFormated_1">Darko Dukić</derivirana_varijabla>
  </DomainObject.Predmet.StrankaNazivFormated>
  <DomainObject.Predmet.StrankaNazivFormatedOIB>
    <izvorni_sadrzaj>Darko Dukić, OIB 01797609326</izvorni_sadrzaj>
    <derivirana_varijabla naziv="DomainObject.Predmet.StrankaNazivFormatedOIB_1">Darko Dukić, OIB 01797609326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556870.67</izvorni_sadrzaj>
    <derivirana_varijabla naziv="DomainObject.Predmet.TrenutnaVrijednost_1">556870.67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Darko Dukić</item>
    </izvorni_sadrzaj>
    <derivirana_varijabla naziv="DomainObject.Predmet.StrankaListFormated_1">
      <item>Darko Dukić</item>
    </derivirana_varijabla>
  </DomainObject.Predmet.StrankaListFormated>
  <DomainObject.Predmet.StrankaListFormatedOIB>
    <izvorni_sadrzaj>
      <item>Darko Dukić, OIB 01797609326</item>
    </izvorni_sadrzaj>
    <derivirana_varijabla naziv="DomainObject.Predmet.StrankaListFormatedOIB_1">
      <item>Darko Dukić, OIB 01797609326</item>
    </derivirana_varijabla>
  </DomainObject.Predmet.StrankaListFormatedOIB>
  <DomainObject.Predmet.StrankaListFormatedWithAdress>
    <izvorni_sadrzaj>
      <item>Darko Dukić, Ulica Kralja Tomislava 227, 31222 Bizovac</item>
    </izvorni_sadrzaj>
    <derivirana_varijabla naziv="DomainObject.Predmet.StrankaListFormatedWithAdress_1">
      <item>Darko Dukić, Ulica Kralja Tomislava 227, 31222 Bizovac</item>
    </derivirana_varijabla>
  </DomainObject.Predmet.StrankaListFormatedWithAdress>
  <DomainObject.Predmet.StrankaListFormatedWithAdressOIB>
    <izvorni_sadrzaj>
      <item>Darko Dukić, OIB 01797609326, Ulica Kralja Tomislava 227, 31222 Bizovac</item>
    </izvorni_sadrzaj>
    <derivirana_varijabla naziv="DomainObject.Predmet.StrankaListFormatedWithAdressOIB_1">
      <item>Darko Dukić, OIB 01797609326, Ulica Kralja Tomislava 227, 31222 Bizovac</item>
    </derivirana_varijabla>
  </DomainObject.Predmet.StrankaListFormatedWithAdressOIB>
  <DomainObject.Predmet.StrankaListNazivFormated>
    <izvorni_sadrzaj>
      <item>Darko Dukić</item>
    </izvorni_sadrzaj>
    <derivirana_varijabla naziv="DomainObject.Predmet.StrankaListNazivFormated_1">
      <item>Darko Dukić</item>
    </derivirana_varijabla>
  </DomainObject.Predmet.StrankaListNazivFormated>
  <DomainObject.Predmet.StrankaListNazivFormatedOIB>
    <izvorni_sadrzaj>
      <item>Darko Dukić, OIB 01797609326</item>
    </izvorni_sadrzaj>
    <derivirana_varijabla naziv="DomainObject.Predmet.StrankaListNazivFormatedOIB_1">
      <item>Darko Dukić, OIB 01797609326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Dukić</izvorni_sadrzaj>
    <derivirana_varijabla naziv="DomainObject.Predmet.StrankaIDrugi_1">Darko Dukić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Dukić, OIB 01797609326, Ulica Kralja Tomislava 227, 31222 Bizovac</izvorni_sadrzaj>
    <derivirana_varijabla naziv="DomainObject.Predmet.StrankaIDrugiAdressOIB_1">Darko Dukić, OIB 01797609326, Ulica Kralja Tomislava 227, 31222 Bizovac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Dukić</item>
    </izvorni_sadrzaj>
    <derivirana_varijabla naziv="DomainObject.Predmet.SudioniciListNaziv_1">
      <item>Darko Dukić</item>
    </derivirana_varijabla>
  </DomainObject.Predmet.SudioniciListNaziv>
  <DomainObject.Predmet.SudioniciListAdressOIB>
    <izvorni_sadrzaj>
      <item>Darko Dukić, OIB 01797609326, Ulica Kralja Tomislava 227,31222 Bizovac</item>
    </izvorni_sadrzaj>
    <derivirana_varijabla naziv="DomainObject.Predmet.SudioniciListAdressOIB_1">
      <item>Darko Dukić, OIB 01797609326, Ulica Kralja Tomislava 227,31222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01797609326</item>
    </izvorni_sadrzaj>
    <derivirana_varijabla naziv="DomainObject.Predmet.SudioniciListNazivOIB_1">
      <item>, OIB 01797609326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1151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2018-08-17T07:58:00Z</dcterms:created>
  <dc:creator>sud</dc:creator>
  <cp:lastModifiedBy>Tonkica Topić</cp:lastModifiedBy>
  <cp:lastPrinted>2017-05-22T08:44:00Z</cp:lastPrinted>
  <dcterms:modified xmlns:xsi="http://www.w3.org/2001/XMLSchema-instance" xsi:type="dcterms:W3CDTF">2018-08-17T08:00:00Z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(Sp-6-2018- ODBACUJE SE PRIJEDLOG POTROŠAČA ZA OTVARANJE STEČAJA- DARKO DUKIĆ - NIJE PLAĆEN PREDUJAM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