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ffb6" w14:paraId="c60ffb6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A6D65">
        <w:rPr>
          <w:sz w:val="24"/>
          <w:szCs w:val="24"/>
        </w:rPr>
        <w:t>1.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F3D23" w:rsidRPr="0099478F">
        <w:rPr>
          <w:sz w:val="24"/>
          <w:szCs w:val="24"/>
          <w:lang w:eastAsia="en-US"/>
        </w:rPr>
        <w:t>SLAVONAC društvo s ograničenom odgovornošću za turizam, ugostiteljstvo i usluge Dobrinj, Čižići, Čižići 314 ( MBS 040286655 – OIB 10884231846 )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B61C42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6F3D23">
        <w:rPr>
          <w:color w:val="000000"/>
          <w:sz w:val="24"/>
          <w:szCs w:val="24"/>
        </w:rPr>
        <w:t>372.859,60</w:t>
      </w:r>
      <w:r w:rsidR="00751A1F">
        <w:rPr>
          <w:color w:val="000000"/>
          <w:sz w:val="24"/>
          <w:szCs w:val="24"/>
        </w:rPr>
        <w:t xml:space="preserve"> k</w:t>
      </w:r>
      <w:r w:rsidRPr="00FF2B80">
        <w:rPr>
          <w:color w:val="000000"/>
          <w:sz w:val="24"/>
          <w:szCs w:val="24"/>
        </w:rPr>
        <w:t xml:space="preserve">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B61C42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43BD5">
        <w:rPr>
          <w:color w:val="000000"/>
          <w:sz w:val="24"/>
          <w:szCs w:val="24"/>
        </w:rPr>
        <w:t>9</w:t>
      </w:r>
      <w:r w:rsidR="006F3D23">
        <w:rPr>
          <w:color w:val="000000"/>
          <w:sz w:val="24"/>
          <w:szCs w:val="24"/>
        </w:rPr>
        <w:t>93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43BD5">
        <w:rPr>
          <w:color w:val="000000"/>
          <w:sz w:val="24"/>
          <w:szCs w:val="24"/>
        </w:rPr>
        <w:t>9</w:t>
      </w:r>
      <w:r w:rsidR="006F3D23">
        <w:rPr>
          <w:color w:val="000000"/>
          <w:sz w:val="24"/>
          <w:szCs w:val="24"/>
        </w:rPr>
        <w:t>93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A2F" w:rsidP="00FF2B80" w:rsidR="00EA7A2F">
      <w:pPr>
        <w:spacing w:lineRule="auto" w:line="240" w:after="0"/>
      </w:pPr>
      <w:r>
        <w:separator/>
      </w:r>
    </w:p>
  </w:endnote>
  <w:endnote w:id="0" w:type="continuationSeparator">
    <w:p w:rsidRDefault="00EA7A2F" w:rsidP="00FF2B80" w:rsidR="00EA7A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A79" w:rsidR="00780A7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DD03E2" w:rsidR="00DD03E2">
    <w:pPr>
      <w:pStyle w:val="Podnoje"/>
      <w:jc w:val="center"/>
    </w:pPr>
    <w:r>
      <w:t>1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A79" w:rsidR="00780A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A2F" w:rsidP="00FF2B80" w:rsidR="00EA7A2F">
      <w:pPr>
        <w:spacing w:lineRule="auto" w:line="240" w:after="0"/>
      </w:pPr>
      <w:r>
        <w:separator/>
      </w:r>
    </w:p>
  </w:footnote>
  <w:footnote w:id="0" w:type="continuationSeparator">
    <w:p w:rsidRDefault="00EA7A2F" w:rsidP="00FF2B80" w:rsidR="00EA7A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A79" w:rsidR="00780A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4A0A74">
      <w:rPr>
        <w:sz w:val="24"/>
        <w:szCs w:val="24"/>
      </w:rPr>
      <w:t>9</w:t>
    </w:r>
    <w:r w:rsidR="00780A79">
      <w:rPr>
        <w:sz w:val="24"/>
        <w:szCs w:val="24"/>
      </w:rPr>
      <w:t>93</w:t>
    </w:r>
    <w:r w:rsidRPr="00FF2B80">
      <w:rPr>
        <w:sz w:val="24"/>
        <w:szCs w:val="24"/>
      </w:rPr>
      <w:t>/15</w:t>
    </w:r>
    <w:r>
      <w:rPr>
        <w:sz w:val="24"/>
        <w:szCs w:val="24"/>
      </w:rPr>
      <w:t>-5</w:t>
    </w:r>
  </w:p>
  <w:p w:rsidRDefault="00EA7A2F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A79" w:rsidR="00780A7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4CA8"/>
    <w:rsid w:val="000524D4"/>
    <w:rsid w:val="00062D35"/>
    <w:rsid w:val="000648B6"/>
    <w:rsid w:val="00074AB3"/>
    <w:rsid w:val="00074BEF"/>
    <w:rsid w:val="00082943"/>
    <w:rsid w:val="00090A93"/>
    <w:rsid w:val="000B294B"/>
    <w:rsid w:val="000C0102"/>
    <w:rsid w:val="000D35DC"/>
    <w:rsid w:val="000E1B72"/>
    <w:rsid w:val="000F2049"/>
    <w:rsid w:val="000F4172"/>
    <w:rsid w:val="000F593A"/>
    <w:rsid w:val="000F6884"/>
    <w:rsid w:val="000F72E7"/>
    <w:rsid w:val="00102386"/>
    <w:rsid w:val="00104C9E"/>
    <w:rsid w:val="00114C34"/>
    <w:rsid w:val="00115596"/>
    <w:rsid w:val="0013596F"/>
    <w:rsid w:val="001450BC"/>
    <w:rsid w:val="00155BAC"/>
    <w:rsid w:val="0016199E"/>
    <w:rsid w:val="001626F4"/>
    <w:rsid w:val="00165CBF"/>
    <w:rsid w:val="00165D5D"/>
    <w:rsid w:val="0017757D"/>
    <w:rsid w:val="0018187D"/>
    <w:rsid w:val="00184D15"/>
    <w:rsid w:val="001A3889"/>
    <w:rsid w:val="001B7119"/>
    <w:rsid w:val="001C0D59"/>
    <w:rsid w:val="001E3AE7"/>
    <w:rsid w:val="001E3CF6"/>
    <w:rsid w:val="00201878"/>
    <w:rsid w:val="00212E7F"/>
    <w:rsid w:val="00215517"/>
    <w:rsid w:val="00226188"/>
    <w:rsid w:val="00234910"/>
    <w:rsid w:val="00246CB1"/>
    <w:rsid w:val="00256B2B"/>
    <w:rsid w:val="00257B0D"/>
    <w:rsid w:val="0026139D"/>
    <w:rsid w:val="00265984"/>
    <w:rsid w:val="0027334F"/>
    <w:rsid w:val="002959BF"/>
    <w:rsid w:val="002A3583"/>
    <w:rsid w:val="002C53BE"/>
    <w:rsid w:val="002D5216"/>
    <w:rsid w:val="002E65AA"/>
    <w:rsid w:val="002F330C"/>
    <w:rsid w:val="002F391F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17C55"/>
    <w:rsid w:val="004315D2"/>
    <w:rsid w:val="00437BFD"/>
    <w:rsid w:val="00446A06"/>
    <w:rsid w:val="00474213"/>
    <w:rsid w:val="004943DC"/>
    <w:rsid w:val="004A0A74"/>
    <w:rsid w:val="004B7DBE"/>
    <w:rsid w:val="004E4AC8"/>
    <w:rsid w:val="004F6C16"/>
    <w:rsid w:val="004F6CD4"/>
    <w:rsid w:val="0050480E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92337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6F3D23"/>
    <w:rsid w:val="00700374"/>
    <w:rsid w:val="00701F26"/>
    <w:rsid w:val="00704317"/>
    <w:rsid w:val="0070468A"/>
    <w:rsid w:val="00713661"/>
    <w:rsid w:val="00721B72"/>
    <w:rsid w:val="00725176"/>
    <w:rsid w:val="007275F0"/>
    <w:rsid w:val="00727E74"/>
    <w:rsid w:val="007300C9"/>
    <w:rsid w:val="00751A1F"/>
    <w:rsid w:val="00770F19"/>
    <w:rsid w:val="00780A79"/>
    <w:rsid w:val="00783329"/>
    <w:rsid w:val="00783942"/>
    <w:rsid w:val="007A3103"/>
    <w:rsid w:val="007B2B1E"/>
    <w:rsid w:val="007B79BD"/>
    <w:rsid w:val="007C5B37"/>
    <w:rsid w:val="007E2FF8"/>
    <w:rsid w:val="007E6E91"/>
    <w:rsid w:val="00812D4A"/>
    <w:rsid w:val="00824482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6444B"/>
    <w:rsid w:val="0097278B"/>
    <w:rsid w:val="0097404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74E03"/>
    <w:rsid w:val="00A84EFA"/>
    <w:rsid w:val="00A87B18"/>
    <w:rsid w:val="00A94A9A"/>
    <w:rsid w:val="00AA5715"/>
    <w:rsid w:val="00AA63A5"/>
    <w:rsid w:val="00AA6ABF"/>
    <w:rsid w:val="00AA6D65"/>
    <w:rsid w:val="00AB29D0"/>
    <w:rsid w:val="00AB60E1"/>
    <w:rsid w:val="00B1443B"/>
    <w:rsid w:val="00B331C7"/>
    <w:rsid w:val="00B46CAC"/>
    <w:rsid w:val="00B522E5"/>
    <w:rsid w:val="00B5648F"/>
    <w:rsid w:val="00B61C42"/>
    <w:rsid w:val="00B80884"/>
    <w:rsid w:val="00B81877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F9C"/>
    <w:rsid w:val="00C7250A"/>
    <w:rsid w:val="00C72D14"/>
    <w:rsid w:val="00CA538F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43BD5"/>
    <w:rsid w:val="00D506D5"/>
    <w:rsid w:val="00D713C9"/>
    <w:rsid w:val="00D772E2"/>
    <w:rsid w:val="00DB3808"/>
    <w:rsid w:val="00DC06CE"/>
    <w:rsid w:val="00DC22F5"/>
    <w:rsid w:val="00DD03E2"/>
    <w:rsid w:val="00DE275B"/>
    <w:rsid w:val="00DE4D7B"/>
    <w:rsid w:val="00DF1BD1"/>
    <w:rsid w:val="00DF5921"/>
    <w:rsid w:val="00E11E14"/>
    <w:rsid w:val="00E15D16"/>
    <w:rsid w:val="00E227EB"/>
    <w:rsid w:val="00E32DEB"/>
    <w:rsid w:val="00E33B14"/>
    <w:rsid w:val="00E518D1"/>
    <w:rsid w:val="00E51C57"/>
    <w:rsid w:val="00E735C1"/>
    <w:rsid w:val="00EA09F4"/>
    <w:rsid w:val="00EA21E0"/>
    <w:rsid w:val="00EA5034"/>
    <w:rsid w:val="00EA7A2F"/>
    <w:rsid w:val="00EB27D6"/>
    <w:rsid w:val="00EC556A"/>
    <w:rsid w:val="00ED1766"/>
    <w:rsid w:val="00EE1193"/>
    <w:rsid w:val="00EE20BB"/>
    <w:rsid w:val="00EE64F0"/>
    <w:rsid w:val="00EE77B4"/>
    <w:rsid w:val="00EF0C60"/>
    <w:rsid w:val="00F13933"/>
    <w:rsid w:val="00F1783E"/>
    <w:rsid w:val="00F27BFB"/>
    <w:rsid w:val="00F3426F"/>
    <w:rsid w:val="00F35F10"/>
    <w:rsid w:val="00F40844"/>
    <w:rsid w:val="00F4330F"/>
    <w:rsid w:val="00F437DD"/>
    <w:rsid w:val="00F4560A"/>
    <w:rsid w:val="00F56B08"/>
    <w:rsid w:val="00F61D12"/>
    <w:rsid w:val="00F629CE"/>
    <w:rsid w:val="00F64D0D"/>
    <w:rsid w:val="00F66956"/>
    <w:rsid w:val="00F67E83"/>
    <w:rsid w:val="00F777DA"/>
    <w:rsid w:val="00F80C77"/>
    <w:rsid w:val="00F82DAE"/>
    <w:rsid w:val="00F84C77"/>
    <w:rsid w:val="00FC1990"/>
    <w:rsid w:val="00FC4824"/>
    <w:rsid w:val="00FD1684"/>
    <w:rsid w:val="00FD4033"/>
    <w:rsid w:val="00FD587C"/>
    <w:rsid w:val="00FE2B12"/>
    <w:rsid w:val="00FE2E6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3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53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3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3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3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3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53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3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3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3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St-993/2015</izvorni_sadrzaj>
    <derivirana_varijabla naziv="DomainObject.Predmet.OznakaBroj_1">St-993/2015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SLAVONAC d.o.o.  Dobrinj</izvorni_sadrzaj>
    <derivirana_varijabla naziv="DomainObject.Predmet.ProtustrankaFormated_1">  SLAVONAC d.o.o.  Dobrinj</derivirana_varijabla>
  </DomainObject.Predmet.ProtustrankaFormated>
  <DomainObject.Predmet.ProtustrankaFormatedOIB>
    <izvorni_sadrzaj>  SLAVONAC d.o.o.  Dobrinj, OIB 10884231846</izvorni_sadrzaj>
    <derivirana_varijabla naziv="DomainObject.Predmet.ProtustrankaFormatedOIB_1">  SLAVONAC d.o.o.  Dobrinj, OIB 10884231846</derivirana_varijabla>
  </DomainObject.Predmet.ProtustrankaFormatedOIB>
  <DomainObject.Predmet.ProtustrankaFormatedWithAdress>
    <izvorni_sadrzaj> SLAVONAC d.o.o.  Dobrinj, Čižići 314, 51514 Dobrinj</izvorni_sadrzaj>
    <derivirana_varijabla naziv="DomainObject.Predmet.ProtustrankaFormatedWithAdress_1"> SLAVONAC d.o.o.  Dobrinj, Čižići 314, 51514 Dobrinj</derivirana_varijabla>
  </DomainObject.Predmet.ProtustrankaFormatedWithAdress>
  <DomainObject.Predmet.ProtustrankaFormatedWithAdressOIB>
    <izvorni_sadrzaj> SLAVONAC d.o.o.  Dobrinj, OIB 10884231846, Čižići 314, 51514 Dobrinj</izvorni_sadrzaj>
    <derivirana_varijabla naziv="DomainObject.Predmet.ProtustrankaFormatedWithAdressOIB_1"> SLAVONAC d.o.o.  Dobrinj, OIB 10884231846, Čižići 314, 51514 Dobrinj</derivirana_varijabla>
  </DomainObject.Predmet.ProtustrankaFormatedWithAdressOIB>
  <DomainObject.Predmet.ProtustrankaWithAdress>
    <izvorni_sadrzaj>SLAVONAC d.o.o.  Dobrinj Čižići 314, 51514 Dobrinj</izvorni_sadrzaj>
    <derivirana_varijabla naziv="DomainObject.Predmet.ProtustrankaWithAdress_1">SLAVONAC d.o.o.  Dobrinj Čižići 314, 51514 Dobrinj</derivirana_varijabla>
  </DomainObject.Predmet.ProtustrankaWithAdress>
  <DomainObject.Predmet.ProtustrankaWithAdressOIB>
    <izvorni_sadrzaj>SLAVONAC d.o.o.  Dobrinj, OIB 10884231846, Čižići 314, 51514 Dobrinj</izvorni_sadrzaj>
    <derivirana_varijabla naziv="DomainObject.Predmet.ProtustrankaWithAdressOIB_1">SLAVONAC d.o.o.  Dobrinj, OIB 10884231846, Čižići 314, 51514 Dobrinj</derivirana_varijabla>
  </DomainObject.Predmet.ProtustrankaWithAdressOIB>
  <DomainObject.Predmet.ProtustrankaNazivFormated>
    <izvorni_sadrzaj>SLAVONAC d.o.o.  Dobrinj</izvorni_sadrzaj>
    <derivirana_varijabla naziv="DomainObject.Predmet.ProtustrankaNazivFormated_1">SLAVONAC d.o.o.  Dobrinj</derivirana_varijabla>
  </DomainObject.Predmet.ProtustrankaNazivFormated>
  <DomainObject.Predmet.ProtustrankaNazivFormatedOIB>
    <izvorni_sadrzaj>SLAVONAC d.o.o.  Dobrinj, OIB 10884231846</izvorni_sadrzaj>
    <derivirana_varijabla naziv="DomainObject.Predmet.ProtustrankaNazivFormatedOIB_1">SLAVONAC d.o.o.  Dobrinj, OIB 10884231846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SLAVONAC d.o.o.  Dobrinj</item>
    </izvorni_sadrzaj>
    <derivirana_varijabla naziv="DomainObject.Predmet.ProtuStrankaListFormated_1">
      <item>SLAVONAC d.o.o.  Dobrinj</item>
    </derivirana_varijabla>
  </DomainObject.Predmet.ProtuStrankaListFormated>
  <DomainObject.Predmet.ProtuStrankaListFormatedOIB>
    <izvorni_sadrzaj>
      <item>SLAVONAC d.o.o.  Dobrinj, OIB 10884231846</item>
    </izvorni_sadrzaj>
    <derivirana_varijabla naziv="DomainObject.Predmet.ProtuStrankaListFormatedOIB_1">
      <item>SLAVONAC d.o.o.  Dobrinj, OIB 10884231846</item>
    </derivirana_varijabla>
  </DomainObject.Predmet.ProtuStrankaListFormatedOIB>
  <DomainObject.Predmet.ProtuStrankaListFormatedWithAdress>
    <izvorni_sadrzaj>
      <item>SLAVONAC d.o.o.  Dobrinj, Čižići 314, 51514 Dobrinj</item>
    </izvorni_sadrzaj>
    <derivirana_varijabla naziv="DomainObject.Predmet.ProtuStrankaListFormatedWithAdress_1">
      <item>SLAVONAC d.o.o.  Dobrinj, Čižići 314, 51514 Dobrinj</item>
    </derivirana_varijabla>
  </DomainObject.Predmet.ProtuStrankaListFormatedWithAdress>
  <DomainObject.Predmet.ProtuStrankaListFormatedWithAdressOIB>
    <izvorni_sadrzaj>
      <item>SLAVONAC d.o.o.  Dobrinj, OIB 10884231846, Čižići 314, 51514 Dobrinj</item>
    </izvorni_sadrzaj>
    <derivirana_varijabla naziv="DomainObject.Predmet.ProtuStrankaListFormatedWithAdressOIB_1">
      <item>SLAVONAC d.o.o.  Dobrinj, OIB 10884231846, Čižići 314, 51514 Dobrinj</item>
    </derivirana_varijabla>
  </DomainObject.Predmet.ProtuStrankaListFormatedWithAdressOIB>
  <DomainObject.Predmet.ProtuStrankaListNazivFormated>
    <izvorni_sadrzaj>
      <item>SLAVONAC d.o.o.  Dobrinj</item>
    </izvorni_sadrzaj>
    <derivirana_varijabla naziv="DomainObject.Predmet.ProtuStrankaListNazivFormated_1">
      <item>SLAVONAC d.o.o.  Dobrinj</item>
    </derivirana_varijabla>
  </DomainObject.Predmet.ProtuStrankaListNazivFormated>
  <DomainObject.Predmet.ProtuStrankaListNazivFormatedOIB>
    <izvorni_sadrzaj>
      <item>SLAVONAC d.o.o.  Dobrinj, OIB 10884231846</item>
    </izvorni_sadrzaj>
    <derivirana_varijabla naziv="DomainObject.Predmet.ProtuStrankaListNazivFormatedOIB_1">
      <item>SLAVONAC d.o.o.  Dobrinj, OIB 10884231846</item>
    </derivirana_varijabla>
  </DomainObject.Predmet.ProtuStrankaListNazivFormatedOIB>
  <DomainObject.Predmet.OstaliListFormated>
    <izvorni_sadrzaj>
      <item>Dalibor Vujić</item>
    </izvorni_sadrzaj>
    <derivirana_varijabla naziv="DomainObject.Predmet.OstaliListFormated_1">
      <item>Dalibor Vujić</item>
    </derivirana_varijabla>
  </DomainObject.Predmet.OstaliListFormated>
  <DomainObject.Predmet.OstaliListFormatedOIB>
    <izvorni_sadrzaj>
      <item>Dalibor Vujić, OIB 97741819644</item>
    </izvorni_sadrzaj>
    <derivirana_varijabla naziv="DomainObject.Predmet.OstaliListFormatedOIB_1">
      <item>Dalibor Vujić, OIB 97741819644</item>
    </derivirana_varijabla>
  </DomainObject.Predmet.OstaliListFormatedOIB>
  <DomainObject.Predmet.OstaliListFormatedWithAdress>
    <izvorni_sadrzaj>
      <item>Dalibor Vujić, Stari Klanac 11, 51500 Punat</item>
    </izvorni_sadrzaj>
    <derivirana_varijabla naziv="DomainObject.Predmet.OstaliListFormatedWithAdress_1">
      <item>Dalibor Vujić, Stari Klanac 11, 51500 Punat</item>
    </derivirana_varijabla>
  </DomainObject.Predmet.OstaliListFormatedWithAdress>
  <DomainObject.Predmet.OstaliListFormatedWithAdressOIB>
    <izvorni_sadrzaj>
      <item>Dalibor Vujić, OIB 97741819644, Stari Klanac 11, 51500 Punat</item>
    </izvorni_sadrzaj>
    <derivirana_varijabla naziv="DomainObject.Predmet.OstaliListFormatedWithAdressOIB_1">
      <item>Dalibor Vujić, OIB 97741819644, Stari Klanac 11, 51500 Punat</item>
    </derivirana_varijabla>
  </DomainObject.Predmet.OstaliListFormatedWithAdressOIB>
  <DomainObject.Predmet.OstaliListNazivFormated>
    <izvorni_sadrzaj>
      <item>Dalibor Vujić</item>
    </izvorni_sadrzaj>
    <derivirana_varijabla naziv="DomainObject.Predmet.OstaliListNazivFormated_1">
      <item>Dalibor Vujić</item>
    </derivirana_varijabla>
  </DomainObject.Predmet.OstaliListNazivFormated>
  <DomainObject.Predmet.OstaliListNazivFormatedOIB>
    <izvorni_sadrzaj>
      <item>Dalibor Vujić, OIB 97741819644</item>
    </izvorni_sadrzaj>
    <derivirana_varijabla naziv="DomainObject.Predmet.OstaliListNazivFormatedOIB_1">
      <item>Dalibor Vujić, OIB 97741819644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SLAVONAC d.o.o.  Dobrinj</izvorni_sadrzaj>
    <derivirana_varijabla naziv="DomainObject.Predmet.ProtustrankaIDrugi_1">SLAVONAC d.o.o.  Dobrinj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SLAVONAC d.o.o.  Dobrinj, OIB 10884231846, Čižići 314, 51514 Dobrinj</izvorni_sadrzaj>
    <derivirana_varijabla naziv="DomainObject.Predmet.ProtustrankaIDrugiAdressOIB_1">SLAVONAC d.o.o.  Dobrinj, OIB 10884231846, Čižići 314, 51514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SLAVONAC d.o.o.  Dobrinj</item>
      <item>Dalibor Vujić</item>
    </izvorni_sadrzaj>
    <derivirana_varijabla naziv="DomainObject.Predmet.SudioniciListNaziv_1">
      <item>FINA  Rijeka</item>
      <item>SLAVONAC d.o.o.  Dobrinj</item>
      <item>Dalibor Vujić</item>
    </derivirana_varijabla>
  </DomainObject.Predmet.SudioniciListNaziv>
  <DomainObject.Predmet.SudioniciListAdressOIB>
    <izvorni_sadrzaj>
      <item>FINA  Rijeka, OIB 85821130368, Frana Kurelca 8,51000 Rijeka</item>
      <item>SLAVONAC d.o.o.  Dobrinj, OIB 10884231846, Čižići 314,51514 Dobrinj</item>
      <item>Dalibor Vujić, OIB 97741819644, Stari Klanac 11,51500 Punat</item>
    </izvorni_sadrzaj>
    <derivirana_varijabla naziv="DomainObject.Predmet.SudioniciListAdressOIB_1">
      <item>FINA  Rijeka, OIB 85821130368, Frana Kurelca 8,51000 Rijeka</item>
      <item>SLAVONAC d.o.o.  Dobrinj, OIB 10884231846, Čižići 314,51514 Dobrinj</item>
      <item>Dalibor Vujić, OIB 97741819644, Stari Klanac 11,51500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10884231846</item>
      <item>, OIB 97741819644</item>
    </izvorni_sadrzaj>
    <derivirana_varijabla naziv="DomainObject.Predmet.SudioniciListNazivOIB_1">
      <item>, OIB 85821130368</item>
      <item>, OIB 10884231846</item>
      <item>, OIB 97741819644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D45880-112B-4FDE-BC32-0015C6E10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2016-02-01T12:33:00Z</dcterms:created>
  <dc:creator>Vera Jelenović</dc:creator>
  <cp:lastModifiedBy>Sonja Krapić</cp:lastModifiedBy>
  <cp:lastPrinted>2016-02-01T12:35:00Z</cp:lastPrinted>
  <dcterms:modified xmlns:xsi="http://www.w3.org/2001/XMLSchema-instance" xsi:type="dcterms:W3CDTF">2016-02-01T12:36:00Z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