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d16f" w14:paraId="a8bd16f" w:rsidRDefault="00AE649C" w:rsidP="0011328A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11328A" w:rsidP="0011328A" w:rsidR="0011328A">
      <w:pPr>
        <w:pStyle w:val="SudNaziv"/>
        <w:rPr>
          <w:b w:val="false"/>
        </w:rPr>
      </w:pPr>
    </w:p>
    <w:p w:rsidRDefault="002F4B8C" w:rsidP="0011328A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1328A">
        <w:rPr>
          <w:b w:val="false"/>
        </w:rPr>
        <w:t>REPUBLIKA HRVATSKA</w:t>
      </w:r>
    </w:p>
    <w:p w:rsidRDefault="0011328A" w:rsidP="0011328A" w:rsidR="0011328A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11328A" w:rsidP="0011328A" w:rsidR="0011328A" w:rsidRPr="00B76F3C">
      <w:pPr>
        <w:pStyle w:val="SudNaziv"/>
      </w:pPr>
      <w:r>
        <w:rPr>
          <w:b w:val="false"/>
        </w:rPr>
        <w:t>42000 Varaždin, Ul. braće Radić 2</w:t>
      </w:r>
    </w:p>
    <w:p w:rsidRDefault="0011328A" w:rsidP="0011328A" w:rsidR="0011328A">
      <w:pPr>
        <w:spacing w:after="0"/>
        <w:rPr>
          <w:b/>
          <w:caps/>
          <w:spacing w:val="100"/>
        </w:rPr>
      </w:pPr>
    </w:p>
    <w:p w:rsidRDefault="0011328A" w:rsidP="0011328A" w:rsidR="0011328A">
      <w:pPr>
        <w:spacing w:after="0"/>
        <w:jc w:val="right"/>
      </w:pPr>
    </w:p>
    <w:p w:rsidRDefault="0011328A" w:rsidP="0011328A" w:rsidR="0011328A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VALENS društvo s ograničenom odgovornošću za njegu i održavanje tijela, OIB 71345211487, Koprivnica, Ivana Meštrovića 18/A, 6. studenoga 2015. temeljem čl. 430. Stečajnog zakona („NN“ 71/15, u daljnjem tekstu SZ) objavljuje sljedeći</w:t>
      </w:r>
    </w:p>
    <w:p w:rsidRDefault="0011328A" w:rsidP="0011328A" w:rsidR="0011328A">
      <w:pPr>
        <w:spacing w:after="0"/>
        <w:jc w:val="center"/>
      </w:pPr>
    </w:p>
    <w:p w:rsidRDefault="0011328A" w:rsidP="0011328A" w:rsidR="0011328A">
      <w:pPr>
        <w:spacing w:after="0"/>
        <w:jc w:val="center"/>
      </w:pPr>
      <w:r>
        <w:t>OGLAS</w:t>
      </w:r>
    </w:p>
    <w:p w:rsidRDefault="0011328A" w:rsidP="0011328A" w:rsidR="0011328A">
      <w:pPr>
        <w:spacing w:after="0"/>
      </w:pPr>
    </w:p>
    <w:p w:rsidRDefault="0011328A" w:rsidP="0011328A" w:rsidR="0011328A">
      <w:pPr>
        <w:spacing w:after="0"/>
        <w:jc w:val="both"/>
      </w:pPr>
      <w:r>
        <w:t>1/</w:t>
      </w:r>
      <w:r>
        <w:tab/>
        <w:t>Utvrđuje se da ukupni iznos evidentiranog duga dužnika VALENS društvo s ograničenom odgovornošću za njegu i održavanje tijela, OIB 71345211487, Koprivnica, Ivana Meštrovića 18/A, iznosi 53.090,41 kn.</w:t>
      </w:r>
    </w:p>
    <w:p w:rsidRDefault="0011328A" w:rsidP="0011328A" w:rsidR="0011328A">
      <w:pPr>
        <w:spacing w:after="0"/>
        <w:jc w:val="both"/>
      </w:pPr>
    </w:p>
    <w:p w:rsidRDefault="0011328A" w:rsidP="0011328A" w:rsidR="0011328A">
      <w:pPr>
        <w:spacing w:after="0"/>
        <w:jc w:val="both"/>
      </w:pPr>
      <w:r>
        <w:t>2/</w:t>
      </w:r>
      <w:r>
        <w:tab/>
        <w:t xml:space="preserve"> Poziva se direktor dužnika Anita </w:t>
      </w:r>
      <w:proofErr w:type="spellStart"/>
      <w:r>
        <w:t>Šestak</w:t>
      </w:r>
      <w:proofErr w:type="spellEnd"/>
      <w:r>
        <w:t xml:space="preserve"> </w:t>
      </w:r>
      <w:proofErr w:type="spellStart"/>
      <w:r>
        <w:t>Krog</w:t>
      </w:r>
      <w:proofErr w:type="spellEnd"/>
      <w:r>
        <w:t xml:space="preserve"> iz Koprivnice, Andrije Hebranga 60, OIB 98066364022,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1328A" w:rsidP="0011328A" w:rsidR="0011328A">
      <w:pPr>
        <w:spacing w:after="0"/>
        <w:jc w:val="both"/>
      </w:pPr>
    </w:p>
    <w:p w:rsidRDefault="0011328A" w:rsidP="0011328A" w:rsidR="0011328A">
      <w:pPr>
        <w:spacing w:after="0"/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1328A" w:rsidP="0011328A" w:rsidR="0011328A">
      <w:pPr>
        <w:spacing w:after="0"/>
      </w:pPr>
    </w:p>
    <w:p w:rsidRDefault="0011328A" w:rsidP="0011328A" w:rsidR="0011328A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11328A" w:rsidP="0011328A" w:rsidR="0011328A">
      <w:pPr>
        <w:spacing w:after="0"/>
        <w:jc w:val="both"/>
        <w:rPr>
          <w:color w:val="000000"/>
        </w:rPr>
      </w:pPr>
      <w:r>
        <w:tab/>
      </w:r>
    </w:p>
    <w:p w:rsidRDefault="0011328A" w:rsidP="0011328A" w:rsidR="0011328A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22050415 otvoren kod Hrvatske poštanske banke. </w:t>
      </w:r>
    </w:p>
    <w:p w:rsidRDefault="0011328A" w:rsidP="0011328A" w:rsidR="0011328A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11328A" w:rsidP="0011328A" w:rsidR="0011328A">
      <w:pPr>
        <w:spacing w:after="0"/>
        <w:jc w:val="center"/>
      </w:pPr>
      <w:r>
        <w:t>U Varaždinu, 6. studenoga 2015.</w:t>
      </w:r>
    </w:p>
    <w:p w:rsidRDefault="0011328A" w:rsidP="0011328A" w:rsidR="0011328A">
      <w:pPr>
        <w:spacing w:after="0"/>
        <w:jc w:val="both"/>
      </w:pPr>
    </w:p>
    <w:p w:rsidRDefault="0011328A" w:rsidP="0011328A" w:rsidR="0011328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1328A" w:rsidP="0011328A" w:rsidR="0011328A">
      <w:pPr>
        <w:spacing w:after="0"/>
      </w:pPr>
    </w:p>
    <w:p w:rsidRDefault="0011328A" w:rsidP="0011328A" w:rsidR="00DA02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sectPr w:rsidSect="0011328A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28A" w:rsidR="008333A9">
    <w:pPr>
      <w:pStyle w:val="Zaglavlje"/>
    </w:pPr>
    <w:r>
      <w:rPr>
        <w:rStyle w:val="PozadinaSvijetloCrvena"/>
        <w:shd w:fill="auto" w:color="auto" w:val="clear"/>
      </w:rPr>
      <w:t>Poslovni broj: ST-504/15-4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28A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4B8C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366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St-504/2015-4</izvorni_sadrzaj>
    <derivirana_varijabla naziv="DomainObject.Oznaka_1">St-504/2015-4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St-504/2015</izvorni_sadrzaj>
    <derivirana_varijabla naziv="DomainObject.Predmet.OznakaBroj_1">St-504/2015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VALENS društvo s ograničenom odgovornošću za njegu i održavanje tijela</izvorni_sadrzaj>
    <derivirana_varijabla naziv="DomainObject.Predmet.ProtustrankaFormated_1">  VALENS društvo s ograničenom odgovornošću za njegu i održavanje tijela</derivirana_varijabla>
  </DomainObject.Predmet.ProtustrankaFormated>
  <DomainObject.Predmet.ProtustrankaFormatedOIB>
    <izvorni_sadrzaj>  VALENS društvo s ograničenom odgovornošću za njegu i održavanje tijela, OIB 71345211487</izvorni_sadrzaj>
    <derivirana_varijabla naziv="DomainObject.Predmet.ProtustrankaFormatedOIB_1">  VALENS društvo s ograničenom odgovornošću za njegu i održavanje tijela, OIB 71345211487</derivirana_varijabla>
  </DomainObject.Predmet.ProtustrankaFormatedOIB>
  <DomainObject.Predmet.ProtustrankaFormatedWithAdress>
    <izvorni_sadrzaj> VALENS društvo s ograničenom odgovornošću za njegu i održavanje tijela, Ivana Meštrovića 18/A, 48000 Koprivnica</izvorni_sadrzaj>
    <derivirana_varijabla naziv="DomainObject.Predmet.ProtustrankaFormatedWithAdress_1"> VALENS društvo s ograničenom odgovornošću za njegu i održavanje tijela, Ivana Meštrovića 18/A, 48000 Koprivnica</derivirana_varijabla>
  </DomainObject.Predmet.ProtustrankaFormatedWithAdress>
  <DomainObject.Predmet.ProtustrankaFormatedWithAdressOIB>
    <izvorni_sadrzaj> VALENS društvo s ograničenom odgovornošću za njegu i održavanje tijela, OIB 71345211487, Ivana Meštrovića 18/A, 48000 Koprivnica</izvorni_sadrzaj>
    <derivirana_varijabla naziv="DomainObject.Predmet.ProtustrankaFormatedWithAdressOIB_1"> VALENS društvo s ograničenom odgovornošću za njegu i održavanje tijela, OIB 71345211487, Ivana Meštrovića 18/A, 48000 Koprivnica</derivirana_varijabla>
  </DomainObject.Predmet.ProtustrankaFormatedWithAdressOIB>
  <DomainObject.Predmet.ProtustrankaWithAdress>
    <izvorni_sadrzaj>VALENS društvo s ograničenom odgovornošću za njegu i održavanje tijela Ivana Meštrovića 18/A, 48000 Koprivnica</izvorni_sadrzaj>
    <derivirana_varijabla naziv="DomainObject.Predmet.ProtustrankaWithAdress_1">VALENS društvo s ograničenom odgovornošću za njegu i održavanje tijela Ivana Meštrovića 18/A, 48000 Koprivnica</derivirana_varijabla>
  </DomainObject.Predmet.ProtustrankaWithAdress>
  <DomainObject.Predmet.ProtustrankaWithAdressOIB>
    <izvorni_sadrzaj>VALENS društvo s ograničenom odgovornošću za njegu i održavanje tijela, OIB 71345211487, Ivana Meštrovića 18/A, 48000 Koprivnica</izvorni_sadrzaj>
    <derivirana_varijabla naziv="DomainObject.Predmet.ProtustrankaWithAdressOIB_1">VALENS društvo s ograničenom odgovornošću za njegu i održavanje tijela, OIB 71345211487, Ivana Meštrovića 18/A, 48000 Koprivnica</derivirana_varijabla>
  </DomainObject.Predmet.ProtustrankaWithAdressOIB>
  <DomainObject.Predmet.ProtustrankaNazivFormated>
    <izvorni_sadrzaj>VALENS društvo s ograničenom odgovornošću za njegu i održavanje tijela</izvorni_sadrzaj>
    <derivirana_varijabla naziv="DomainObject.Predmet.ProtustrankaNazivFormated_1">VALENS društvo s ograničenom odgovornošću za njegu i održavanje tijela</derivirana_varijabla>
  </DomainObject.Predmet.ProtustrankaNazivFormated>
  <DomainObject.Predmet.ProtustrankaNazivFormatedOIB>
    <izvorni_sadrzaj>VALENS društvo s ograničenom odgovornošću za njegu i održavanje tijela, OIB 71345211487</izvorni_sadrzaj>
    <derivirana_varijabla naziv="DomainObject.Predmet.ProtustrankaNazivFormatedOIB_1">VALENS društvo s ograničenom odgovornošću za njegu i održavanje tijela, OIB 71345211487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53090.41</izvorni_sadrzaj>
    <derivirana_varijabla naziv="DomainObject.Predmet.TrenutnaVrijednost_1">53090.41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VALENS društvo s ograničenom odgovornošću za njegu i održavanje tijela</item>
    </izvorni_sadrzaj>
    <derivirana_varijabla naziv="DomainObject.Predmet.ProtuStrankaListFormated_1">
      <item>VALENS društvo s ograničenom odgovornošću za njegu i održavanje tijela</item>
    </derivirana_varijabla>
  </DomainObject.Predmet.ProtuStrankaListFormated>
  <DomainObject.Predmet.ProtuStrankaListFormatedOIB>
    <izvorni_sadrzaj>
      <item>VALENS društvo s ograničenom odgovornošću za njegu i održavanje tijela, OIB 71345211487</item>
    </izvorni_sadrzaj>
    <derivirana_varijabla naziv="DomainObject.Predmet.ProtuStrankaListFormatedOIB_1">
      <item>VALENS društvo s ograničenom odgovornošću za njegu i održavanje tijela, OIB 71345211487</item>
    </derivirana_varijabla>
  </DomainObject.Predmet.ProtuStrankaListFormatedOIB>
  <DomainObject.Predmet.ProtuStrankaListFormatedWithAdress>
    <izvorni_sadrzaj>
      <item>VALENS društvo s ograničenom odgovornošću za njegu i održavanje tijela, Ivana Meštrovića 18/A, 48000 Koprivnica</item>
    </izvorni_sadrzaj>
    <derivirana_varijabla naziv="DomainObject.Predmet.ProtuStrankaListFormatedWithAdress_1">
      <item>VALENS društvo s ograničenom odgovornošću za njegu i održavanje tijela, Ivana Meštrovića 18/A, 48000 Koprivnica</item>
    </derivirana_varijabla>
  </DomainObject.Predmet.ProtuStrankaListFormatedWithAdress>
  <DomainObject.Predmet.ProtuStrankaListFormatedWithAdressOIB>
    <izvorni_sadrzaj>
      <item>VALENS društvo s ograničenom odgovornošću za njegu i održavanje tijela, OIB 71345211487, Ivana Meštrovića 18/A, 48000 Koprivnica</item>
    </izvorni_sadrzaj>
    <derivirana_varijabla naziv="DomainObject.Predmet.ProtuStrankaListFormatedWithAdressOIB_1">
      <item>VALENS društvo s ograničenom odgovornošću za njegu i održavanje tijela, OIB 71345211487, Ivana Meštrovića 18/A, 48000 Koprivnica</item>
    </derivirana_varijabla>
  </DomainObject.Predmet.ProtuStrankaListFormatedWithAdressOIB>
  <DomainObject.Predmet.ProtuStrankaListNazivFormated>
    <izvorni_sadrzaj>
      <item>VALENS društvo s ograničenom odgovornošću za njegu i održavanje tijela</item>
    </izvorni_sadrzaj>
    <derivirana_varijabla naziv="DomainObject.Predmet.ProtuStrankaListNazivFormated_1">
      <item>VALENS društvo s ograničenom odgovornošću za njegu i održavanje tijela</item>
    </derivirana_varijabla>
  </DomainObject.Predmet.ProtuStrankaListNazivFormated>
  <DomainObject.Predmet.ProtuStrankaListNazivFormatedOIB>
    <izvorni_sadrzaj>
      <item>VALENS društvo s ograničenom odgovornošću za njegu i održavanje tijela, OIB 71345211487</item>
    </izvorni_sadrzaj>
    <derivirana_varijabla naziv="DomainObject.Predmet.ProtuStrankaListNazivFormatedOIB_1">
      <item>VALENS društvo s ograničenom odgovornošću za njegu i održavanje tijela, OIB 71345211487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St-504/2015-4</izvorni_sadrzaj>
    <derivirana_varijabla naziv="DomainObject.PoslovniBrojDokumenta_1">St-504/2015-4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VALENS društvo s ograničenom odgovornošću za njegu i održavanje tijela</izvorni_sadrzaj>
    <derivirana_varijabla naziv="DomainObject.Predmet.ProtustrankaIDrugi_1">VALENS društvo s ograničenom odgovornošću za njegu i održavanje tijela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VALENS društvo s ograničenom odgovornošću za njegu i održavanje tijela, OIB 71345211487, Ivana Meštrovića 18/A, 48000 Koprivnica</izvorni_sadrzaj>
    <derivirana_varijabla naziv="DomainObject.Predmet.ProtustrankaIDrugiAdressOIB_1">VALENS društvo s ograničenom odgovornošću za njegu i održavanje tijela, OIB 71345211487, Ivana Meštrovića 18/A,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VALENS društvo s ograničenom odgovornošću za njegu i održavanje tijela</item>
      <item>E-oglasna ploča</item>
      <item>Sudski registar, Trgovački sud u Varaždinu</item>
    </izvorni_sadrzaj>
    <derivirana_varijabla naziv="DomainObject.Predmet.SudioniciListNaziv_1">
      <item>Financijska agencija</item>
      <item>VALENS društvo s ograničenom odgovornošću za njegu i održavanje tijela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VALENS društvo s ograničenom odgovornošću za njegu i održavanje tijela, OIB 71345211487, Ivana Meštrovića 18/A,48000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VALENS društvo s ograničenom odgovornošću za njegu i održavanje tijela, OIB 71345211487, Ivana Meštrovića 18/A,48000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A51CAC-61DD-4BCA-AA29-7CCAB3161C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2101</properties:Characters>
  <properties:Lines>49</properties:Lines>
  <properties:Paragraphs>14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2015-11-06T07:53:00Z</cp:lastPrinted>
  <dcterms:modified xmlns:xsi="http://www.w3.org/2001/XMLSchema-instance" xsi:type="dcterms:W3CDTF">2015-11-06T11:30:00Z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