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7ec7" w14:paraId="e8f7ec7" w:rsidRDefault="001B6F09" w:rsidP="001B6F09" w:rsidR="001B6F09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1B6F09" w:rsidP="001B6F09" w:rsidR="001B6F09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Trgovački sud u Varaždinu po višoj sudskoj savjetnici Ivani Starčević u predmetu u povodu zahtjeva Financijske agencije Regionalni centar Zagreb, Podružnica Varaždin, Augusta Cesarca 2, Varaždin, za pokretanje skraćenog stečajnog postupka protiv dužnika  Društvo povjesničara grada Varaždina i Varaždinske županije, OIB: 39300550220 sa sjedištem u Franjevački trg 10, Varaždin, dana 08. prosinca 2017.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1B6F09" w:rsidP="001B6F09" w:rsidR="001B6F09">
      <w:pPr>
        <w:spacing w:after="0"/>
        <w:jc w:val="center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884382">
        <w:rPr>
          <w:rFonts w:cs="Times New Roman"/>
        </w:rPr>
        <w:t>Društvo povjesničara grada Varaždina i Varaždinske županije, OIB: 39300550220 sa sjedištem u Franjevački trg 10, Varaždin</w:t>
      </w:r>
      <w:r>
        <w:rPr>
          <w:rFonts w:cs="Times New Roman"/>
        </w:rPr>
        <w:t>, s danom 08. prosinca 2017. u 12,00 sati.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884382">
        <w:rPr>
          <w:rFonts w:cs="Times New Roman"/>
        </w:rPr>
        <w:t>Društvo povjesničara grada Varaždina i Varaždinske županije, OIB: 39300550220 sa sjedištem u Franjevački trg 10, Varaždin</w:t>
      </w:r>
      <w:r>
        <w:rPr>
          <w:rFonts w:cs="Times New Roman"/>
        </w:rPr>
        <w:t>.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III Za stečajnog upravitelja imenuje se Miljenka Radović, OIB: 69903109199, Nikole Tesle 19, Prelog.</w:t>
      </w:r>
    </w:p>
    <w:p w:rsidRDefault="001B6F09" w:rsidP="001B6F09" w:rsidR="001B6F09">
      <w:pPr>
        <w:spacing w:after="0"/>
        <w:jc w:val="both"/>
        <w:rPr>
          <w:rFonts w:cs="Times New Roman"/>
          <w:color w:val="FF0000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884382">
        <w:rPr>
          <w:rFonts w:cs="Times New Roman"/>
        </w:rPr>
        <w:t>Društvo povjesničara grada Varaždina i Varaždinske županije, OIB: 39300550220 sa sjedištem u Franjevački trg 10, Varaždin</w:t>
      </w:r>
      <w:r>
        <w:rPr>
          <w:rFonts w:cs="Times New Roman"/>
        </w:rPr>
        <w:t>, bit će brisan iz sudskog registra.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B6F09" w:rsidP="001B6F09" w:rsidR="001B6F09">
      <w:pPr>
        <w:spacing w:after="0"/>
        <w:jc w:val="both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  <w:color w:val="FF0000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884382">
        <w:rPr>
          <w:rFonts w:cs="Times New Roman"/>
        </w:rPr>
        <w:t>12</w:t>
      </w:r>
      <w:r>
        <w:rPr>
          <w:rFonts w:cs="Times New Roman"/>
        </w:rPr>
        <w:t xml:space="preserve">. rujna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</w:t>
      </w:r>
      <w:r>
        <w:rPr>
          <w:rFonts w:cs="Times New Roman"/>
        </w:rPr>
        <w:lastRenderedPageBreak/>
        <w:t>najkasnije u roku od četrdeset pet dana od objave oglasa predlože otvaranje stečajnoga postupka.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08. prosinca 2017.</w:t>
      </w: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85616F">
        <w:rPr>
          <w:rFonts w:cs="Times New Roman"/>
        </w:rPr>
        <w:t>, v.r.</w:t>
      </w:r>
    </w:p>
    <w:p w:rsidRDefault="0085616F" w:rsidP="001B6F09" w:rsidR="0085616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1B6F09" w:rsidP="001B6F09" w:rsidR="001B6F09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1B6F09" w:rsidP="001B6F09" w:rsidR="001B6F09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1B6F09" w:rsidP="001B6F09" w:rsidR="001B6F09">
      <w:pPr>
        <w:spacing w:after="0"/>
        <w:jc w:val="both"/>
      </w:pPr>
      <w:r>
        <w:tab/>
        <w:t>O žalbi protiv rješenja sudskog savjetnika odlučuje sudac pojedinac toga suda.</w:t>
      </w:r>
    </w:p>
    <w:p w:rsidRDefault="001B6F09" w:rsidP="001B6F09" w:rsidR="001B6F09">
      <w:pPr>
        <w:spacing w:after="0"/>
        <w:jc w:val="both"/>
      </w:pPr>
      <w:r>
        <w:tab/>
        <w:t>O žalbi protiv odluke suca donesene u prvom stupnju odlučuje Visoki trgovački sud.</w:t>
      </w:r>
    </w:p>
    <w:p w:rsidRDefault="001B6F09" w:rsidP="001B6F09" w:rsidR="001B6F09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1B6F09" w:rsidP="001B6F09" w:rsidR="001B6F0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1B6F09" w:rsidP="001B6F09" w:rsidR="001B6F09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ED69E9" w:rsidP="001B6F09" w:rsidR="00ED69E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Društvo povjesničara grada Varaždina i Varaždinske županije, OIB: 39300550220 sa sjedištem u Franjevački trg 10, Varaždin </w:t>
      </w:r>
    </w:p>
    <w:p w:rsidRDefault="00ED69E9" w:rsidP="001B6F09" w:rsidR="001B6F0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Predsjednica udruge</w:t>
      </w:r>
      <w:r w:rsidR="001B6F09">
        <w:rPr>
          <w:rFonts w:cs="Times New Roman"/>
        </w:rPr>
        <w:t xml:space="preserve"> </w:t>
      </w:r>
      <w:r>
        <w:rPr>
          <w:rFonts w:cs="Times New Roman"/>
        </w:rPr>
        <w:t>Spomenka Težak, OIB: 91817301396</w:t>
      </w:r>
      <w:r w:rsidR="007053C4">
        <w:rPr>
          <w:rFonts w:cs="Times New Roman"/>
        </w:rPr>
        <w:t>, Varaždin, Nikole Tesle 4</w:t>
      </w:r>
    </w:p>
    <w:p w:rsidRDefault="001B6F09" w:rsidP="001B6F09" w:rsidR="001B6F0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1B6F09" w:rsidP="001B6F09" w:rsidR="001B6F0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ED69E9">
        <w:rPr>
          <w:rFonts w:cs="Times New Roman"/>
        </w:rPr>
        <w:t>Varaždin</w:t>
      </w:r>
    </w:p>
    <w:p w:rsidRDefault="001B6F09" w:rsidP="001B6F09" w:rsidR="001B6F09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Miljenka Radović, Nikole Tesle 19, Čakovec</w:t>
      </w:r>
    </w:p>
    <w:p w:rsidRDefault="001B6F09" w:rsidP="001B6F09" w:rsidR="001B6F09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spacing w:after="0"/>
        <w:rPr>
          <w:rFonts w:cs="Times New Roman"/>
        </w:rPr>
      </w:pPr>
    </w:p>
    <w:p w:rsidRDefault="001B6F09" w:rsidP="001B6F09" w:rsidR="001B6F09">
      <w:pPr>
        <w:rPr>
          <w:rFonts w:cs="Times New Roman"/>
        </w:rPr>
      </w:pPr>
    </w:p>
    <w:p w:rsidRDefault="00AE649C" w:rsidP="001B6F09" w:rsidR="00AE649C" w:rsidRPr="001B6F09"/>
    <w:sectPr w:rsidSect="0032366B" w:rsidR="00AE649C" w:rsidRPr="001B6F0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E8E" w:rsidP="00537B78" w:rsidR="00670E8E">
      <w:r>
        <w:separator/>
      </w:r>
    </w:p>
  </w:endnote>
  <w:endnote w:id="0" w:type="continuationSeparator">
    <w:p w:rsidRDefault="00670E8E" w:rsidP="00537B78" w:rsidR="0067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E8E" w:rsidP="00537B78" w:rsidR="00670E8E">
      <w:r>
        <w:separator/>
      </w:r>
    </w:p>
  </w:footnote>
  <w:footnote w:id="0" w:type="continuationSeparator">
    <w:p w:rsidRDefault="00670E8E" w:rsidP="00537B78" w:rsidR="00670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F09" w:rsidR="008333A9">
    <w:pPr>
      <w:pStyle w:val="Zaglavlje"/>
    </w:pPr>
    <w:r>
      <w:rPr>
        <w:rStyle w:val="PozadinaSvijetloCrvena"/>
        <w:shd w:fill="auto" w:color="auto" w:val="clear"/>
      </w:rPr>
      <w:t>Poslovni broj: 8 St-479/17-6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159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6F09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E8E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3C4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16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82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3CF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59D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9E9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6F0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1B6F0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6F0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1B6F0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43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St-479/2017-6</izvorni_sadrzaj>
    <derivirana_varijabla naziv="DomainObject.Oznaka_1">St-479/2017-6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2017.</izvorni_sadrzaj>
    <derivirana_varijabla naziv="DomainObject.Predmet.DatumRjesavanja_1">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povjesničara grada Varaždina i Varaždinske županije zastupanog po punomoćniku Spomenka Težak</izvorni_sadrzaj>
    <derivirana_varijabla naziv="DomainObject.Predmet.ProtustrankaFormated_1">  Društvo povjesničara grada Varaždina i Varaždinske županije zastupanog po punomoćniku Spomenka Težak</derivirana_varijabla>
  </DomainObject.Predmet.ProtustrankaFormated>
  <DomainObject.Predmet.ProtustrankaFormatedOIB>
    <izvorni_sadrzaj>  Društvo povjesničara grada Varaždina i Varaždinske županije, OIB 39300550220 zastupanog po punomoćniku Spomenka Težak</izvorni_sadrzaj>
    <derivirana_varijabla naziv="DomainObject.Predmet.ProtustrankaFormatedOIB_1">  Društvo povjesničara grada Varaždina i Varaždinske županije, OIB 39300550220 zastupanog po punomoćniku Spomenka Težak</derivirana_varijabla>
  </DomainObject.Predmet.ProtustrankaFormatedOIB>
  <DomainObject.Predmet.ProtustrankaFormatedWithAdress>
    <izvorni_sadrzaj> Društvo povjesničara grada Varaždina i Varaždinske županije, Franjevački trg 10, 42000 Varaždin zastupanog po punomoćniku Spomenka Težak</izvorni_sadrzaj>
    <derivirana_varijabla naziv="DomainObject.Predmet.ProtustrankaFormatedWithAdress_1"> Društvo povjesničara grada Varaždina i Varaždinske županije, Franjevački trg 10, 42000 Varaždin zastupanog po punomoćniku Spomenka Težak</derivirana_varijabla>
  </DomainObject.Predmet.ProtustrankaFormatedWithAdress>
  <DomainObject.Predmet.ProtustrankaFormatedWithAdressOIB>
    <izvorni_sadrzaj> Društvo povjesničara grada Varaždina i Varaždinske županije, OIB 39300550220, Franjevački trg 10, 42000 Varaždin zastupanog po punomoćniku Spomenka Težak</izvorni_sadrzaj>
    <derivirana_varijabla naziv="DomainObject.Predmet.ProtustrankaFormatedWithAdressOIB_1"> Društvo povjesničara grada Varaždina i Varaždinske županije, OIB 39300550220, Franjevački trg 10, 42000 Varaždin zastupanog po punomoćniku Spomenka Težak</derivirana_varijabla>
  </DomainObject.Predmet.ProtustrankaFormatedWithAdressOIB>
  <DomainObject.Predmet.ProtustrankaWithAdress>
    <izvorni_sadrzaj>Društvo povjesničara grada Varaždina i Varaždinske županije Franjevački trg 10, 42000 Varaždin</izvorni_sadrzaj>
    <derivirana_varijabla naziv="DomainObject.Predmet.ProtustrankaWithAdress_1">Društvo povjesničara grada Varaždina i Varaždinske županije Franjevački trg 10, 42000 Varaždin</derivirana_varijabla>
  </DomainObject.Predmet.ProtustrankaWithAdress>
  <DomainObject.Predmet.ProtustrankaWithAdressOIB>
    <izvorni_sadrzaj>Društvo povjesničara grada Varaždina i Varaždinske županije, OIB 39300550220, Franjevački trg 10, 42000 Varaždin</izvorni_sadrzaj>
    <derivirana_varijabla naziv="DomainObject.Predmet.ProtustrankaWithAdressOIB_1">Društvo povjesničara grada Varaždina i Varaždinske županije, OIB 39300550220, Franjevački trg 10, 42000 Varaždin</derivirana_varijabla>
  </DomainObject.Predmet.ProtustrankaWithAdressOIB>
  <DomainObject.Predmet.ProtustrankaNazivFormated>
    <izvorni_sadrzaj>Društvo povjesničara grada Varaždina i Varaždinske županije</izvorni_sadrzaj>
    <derivirana_varijabla naziv="DomainObject.Predmet.ProtustrankaNazivFormated_1">Društvo povjesničara grada Varaždina i Varaždinske županije</derivirana_varijabla>
  </DomainObject.Predmet.ProtustrankaNazivFormated>
  <DomainObject.Predmet.ProtustrankaNazivFormatedOIB>
    <izvorni_sadrzaj>Društvo povjesničara grada Varaždina i Varaždinske županije, OIB 39300550220</izvorni_sadrzaj>
    <derivirana_varijabla naziv="DomainObject.Predmet.ProtustrankaNazivFormatedOIB_1">Društvo povjesničara grada Varaždina i Varaždinske županije, OIB 39300550220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17206.79</izvorni_sadrzaj>
    <derivirana_varijabla naziv="DomainObject.Predmet.TrenutnaVrijednost_1">17206.79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povjesničara grada Varaždina i Varaždinske županije zastupanog po punomoćniku Spomenka Težak</item>
    </izvorni_sadrzaj>
    <derivirana_varijabla naziv="DomainObject.Predmet.ProtuStrankaListFormated_1">
      <item>Društvo povjesničara grada Varaždina i Varaždinske županije zastupanog po punomoćniku Spomenka Težak</item>
    </derivirana_varijabla>
  </DomainObject.Predmet.ProtuStrankaListFormated>
  <DomainObject.Predmet.ProtuStrankaListFormatedOIB>
    <izvorni_sadrzaj>
      <item>Društvo povjesničara grada Varaždina i Varaždinske županije, OIB 39300550220 zastupanog po punomoćniku Spomenka Težak</item>
    </izvorni_sadrzaj>
    <derivirana_varijabla naziv="DomainObject.Predmet.ProtuStrankaListFormatedOIB_1">
      <item>Društvo povjesničara grada Varaždina i Varaždinske županije, OIB 39300550220 zastupanog po punomoćniku Spomenka Težak</item>
    </derivirana_varijabla>
  </DomainObject.Predmet.ProtuStrankaListFormatedOIB>
  <DomainObject.Predmet.ProtuStrankaListFormatedWithAdress>
    <izvorni_sadrzaj>
      <item>Društvo povjesničara grada Varaždina i Varaždinske županije, Franjevački trg 10, 42000 Varaždin zastupanog po punomoćniku Spomenka Težak</item>
    </izvorni_sadrzaj>
    <derivirana_varijabla naziv="DomainObject.Predmet.ProtuStrankaListFormatedWithAdress_1">
      <item>Društvo povjesničara grada Varaždina i Varaždinske županije, Franjevački trg 10, 42000 Varaždin zastupanog po punomoćniku Spomenka Težak</item>
    </derivirana_varijabla>
  </DomainObject.Predmet.ProtuStrankaListFormatedWithAdress>
  <DomainObject.Predmet.ProtuStrankaListFormatedWithAdressOIB>
    <izvorni_sadrzaj>
      <item>Društvo povjesničara grada Varaždina i Varaždinske županije, OIB 39300550220, Franjevački trg 10, 42000 Varaždin zastupanog po punomoćniku Spomenka Težak</item>
    </izvorni_sadrzaj>
    <derivirana_varijabla naziv="DomainObject.Predmet.ProtuStrankaListFormatedWithAdressOIB_1">
      <item>Društvo povjesničara grada Varaždina i Varaždinske županije, OIB 39300550220, Franjevački trg 10, 42000 Varaždin zastupanog po punomoćniku Spomenka Težak</item>
    </derivirana_varijabla>
  </DomainObject.Predmet.ProtuStrankaListFormatedWithAdressOIB>
  <DomainObject.Predmet.ProtuStrankaListNazivFormated>
    <izvorni_sadrzaj>
      <item>Društvo povjesničara grada Varaždina i Varaždinske županije</item>
    </izvorni_sadrzaj>
    <derivirana_varijabla naziv="DomainObject.Predmet.ProtuStrankaListNazivFormated_1">
      <item>Društvo povjesničara grada Varaždina i Varaždinske županije</item>
    </derivirana_varijabla>
  </DomainObject.Predmet.ProtuStrankaListNazivFormated>
  <DomainObject.Predmet.ProtuStrankaListNazivFormatedOIB>
    <izvorni_sadrzaj>
      <item>Društvo povjesničara grada Varaždina i Varaždinske županije, OIB 39300550220</item>
    </izvorni_sadrzaj>
    <derivirana_varijabla naziv="DomainObject.Predmet.ProtuStrankaListNazivFormatedOIB_1">
      <item>Društvo povjesničara grada Varaždina i Varaždinske županije, OIB 39300550220</item>
    </derivirana_varijabla>
  </DomainObject.Predmet.ProtuStrankaListNazivFormatedOIB>
  <DomainObject.Predmet.OstaliListFormated>
    <izvorni_sadrzaj>
      <item>Sudski registar</item>
      <item>Spomenka Težak punomoćnik sudionika u postupku Društvo povjesničara grada Varaždina i Varaždinske županije</item>
    </izvorni_sadrzaj>
    <derivirana_varijabla naziv="DomainObject.Predmet.OstaliListFormated_1">
      <item>Sudski registar</item>
      <item>Spomenka Težak punomoćnik sudionika u postupku Društvo povjesničara grada Varaždina i Varaždinske županije</item>
    </derivirana_varijabla>
  </DomainObject.Predmet.OstaliListFormated>
  <DomainObject.Predmet.OstaliListFormatedOIB>
    <izvorni_sadrzaj>
      <item>Sudski registar</item>
      <item>Spomenka Težak, OIB 91817301396 punomoćnik sudionika u postupku Društvo povjesničara grada Varaždina i Varaždinske županije</item>
    </izvorni_sadrzaj>
    <derivirana_varijabla naziv="DomainObject.Predmet.OstaliListFormatedOIB_1">
      <item>Sudski registar</item>
      <item>Spomenka Težak, OIB 91817301396 punomoćnik sudionika u postupku Društvo povjesničara grada Varaždina i Varaždinske županije</item>
    </derivirana_varijabla>
  </DomainObject.Predmet.OstaliListFormatedOIB>
  <DomainObject.Predmet.OstaliListFormatedWithAdress>
    <izvorni_sadrzaj>
      <item>Sudski registar</item>
      <item>Spomenka Težak, Nikole Tesle 4, 42000 Varaždin punomoćnik sudionika u postupku Društvo povjesničara grada Varaždina i Varaždinske županije</item>
    </izvorni_sadrzaj>
    <derivirana_varijabla naziv="DomainObject.Predmet.OstaliListFormatedWithAdress_1">
      <item>Sudski registar</item>
      <item>Spomenka Težak, Nikole Tesle 4, 42000 Varaždin punomoćnik sudionika u postupku Društvo povjesničara grada Varaždina i Varaždinske županije</item>
    </derivirana_varijabla>
  </DomainObject.Predmet.OstaliListFormatedWithAdress>
  <DomainObject.Predmet.OstaliListFormatedWithAdressOIB>
    <izvorni_sadrzaj>
      <item>Sudski registar</item>
      <item>Spomenka Težak, OIB 91817301396, Nikole Tesle 4, 42000 Varaždin punomoćnik sudionika u postupku Društvo povjesničara grada Varaždina i Varaždinske županije</item>
    </izvorni_sadrzaj>
    <derivirana_varijabla naziv="DomainObject.Predmet.OstaliListFormatedWithAdressOIB_1">
      <item>Sudski registar</item>
      <item>Spomenka Težak, OIB 91817301396, Nikole Tesle 4, 42000 Varaždin punomoćnik sudionika u postupku Društvo povjesničara grada Varaždina i Varaždinske županije</item>
    </derivirana_varijabla>
  </DomainObject.Predmet.OstaliListFormatedWithAdressOIB>
  <DomainObject.Predmet.OstaliListNazivFormated>
    <izvorni_sadrzaj>
      <item>Sudski registar</item>
      <item>Spomenka Težak</item>
    </izvorni_sadrzaj>
    <derivirana_varijabla naziv="DomainObject.Predmet.OstaliListNazivFormated_1">
      <item>Sudski registar</item>
      <item>Spomenka Težak</item>
    </derivirana_varijabla>
  </DomainObject.Predmet.OstaliListNazivFormated>
  <DomainObject.Predmet.OstaliListNazivFormatedOIB>
    <izvorni_sadrzaj>
      <item>Sudski registar</item>
      <item>Spomenka Težak, OIB 91817301396</item>
    </izvorni_sadrzaj>
    <derivirana_varijabla naziv="DomainObject.Predmet.OstaliListNazivFormatedOIB_1">
      <item>Sudski registar</item>
      <item>Spomenka Težak, OIB 91817301396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>St-479/2017-6</izvorni_sadrzaj>
    <derivirana_varijabla naziv="DomainObject.PoslovniBrojDokumenta_1">St-479/2017-6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povjesničara grada Varaždina i Varaždinske županije</izvorni_sadrzaj>
    <derivirana_varijabla naziv="DomainObject.Predmet.ProtustrankaIDrugi_1">Društvo povjesničara grada Varaždina i Varaždinske županije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Društvo povjesničara grada Varaždina i Varaždinske županije, OIB 39300550220, Franjevački trg 10, 42000 Varaždin</izvorni_sadrzaj>
    <derivirana_varijabla naziv="DomainObject.Predmet.ProtustrankaIDrugiAdressOIB_1">Društvo povjesničara grada Varaždina i Varaždinske županije, OIB 39300550220, Franjevački trg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2017.</izvorni_sadrzaj>
    <derivirana_varijabla naziv="DomainObject.Predmet.OdlukaRjesenje.DatumDonosenjaOdluke_1">8.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St-479/2017-6</izvorni_sadrzaj>
    <derivirana_varijabla naziv="DomainObject.Predmet.OdlukaRjesenje.Oznaka_1">St-479/2017-6</derivirana_varijabla>
  </DomainObject.Predmet.OdlukaRjesenje.Oznaka>
  <DomainObject.Predmet.SudioniciListNaziv>
    <izvorni_sadrzaj>
      <item>Financijska agencija</item>
      <item>Društvo povjesničara grada Varaždina i Varaždinske županije</item>
      <item>Sudski registar</item>
      <item>Spomenka Težak</item>
    </izvorni_sadrzaj>
    <derivirana_varijabla naziv="DomainObject.Predmet.SudioniciListNaziv_1">
      <item>Financijska agencija</item>
      <item>Društvo povjesničara grada Varaždina i Varaždinske županije</item>
      <item>Sudski registar</item>
      <item>Spomenka Težak</item>
    </derivirana_varijabla>
  </DomainObject.Predmet.SudioniciListNaziv>
  <DomainObject.Predmet.SudioniciListAdressOIB>
    <izvorni_sadrzaj>
      <item>Financijska agencija, OIB 85821130368, Ulica grada Vukovara 70,10000 Zagreb</item>
      <item>Društvo povjesničara grada Varaždina i Varaždinske županije, OIB 39300550220, Franjevački trg 10,42000 Varaždin</item>
      <item>Sudski registar</item>
      <item>Spomenka Težak, OIB 91817301396, Nikole Tesle 4,42000 Varaždin</item>
    </izvorni_sadrzaj>
    <derivirana_varijabla naziv="DomainObject.Predmet.SudioniciListAdressOIB_1">
      <item>Financijska agencija, OIB 85821130368, Ulica grada Vukovara 70,10000 Zagreb</item>
      <item>Društvo povjesničara grada Varaždina i Varaždinske županije, OIB 39300550220, Franjevački trg 10,42000 Varaždin</item>
      <item>Sudski registar</item>
      <item>Spomenka Težak, OIB 91817301396, Nikole Tesle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FCF8A-F87B-46DC-AA79-FE0BF1C0D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3065</properties:Characters>
  <properties:Lines>90</properties:Lines>
  <properties:Paragraphs>33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2017-12-08T09:13:00Z</cp:lastPrinted>
  <dcterms:modified xmlns:xsi="http://www.w3.org/2001/XMLSchema-instance" xsi:type="dcterms:W3CDTF">2017-12-08T09:15:00Z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