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fdb9" w14:paraId="656fdb9" w:rsidRDefault="00C95A02" w:rsidR="007D2D6D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B2035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5533/15-5</w:t>
      </w:r>
    </w:p>
    <w:p w:rsidRDefault="00C95A02" w:rsidR="007D2D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B20350" w:rsidR="007D2D6D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2D6D" w:rsidR="007D2D6D">
      <w:pPr>
        <w:rPr>
          <w:rFonts w:hAnsi="Times New Roman" w:ascii="Times New Roman"/>
          <w:szCs w:val="24"/>
          <w:lang w:val="hr-HR"/>
        </w:rPr>
      </w:pPr>
    </w:p>
    <w:p w:rsidRDefault="00C95A02" w:rsidR="007D2D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C95A02" w:rsidR="007D2D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C95A02" w:rsidR="007D2D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95A02" w:rsidR="007D2D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7D2D6D" w:rsidR="007D2D6D">
      <w:pPr>
        <w:jc w:val="center"/>
        <w:rPr>
          <w:rFonts w:hAnsi="Times New Roman" w:ascii="Times New Roman"/>
          <w:szCs w:val="24"/>
          <w:lang w:val="hr-HR"/>
        </w:rPr>
      </w:pPr>
    </w:p>
    <w:p w:rsidRDefault="00C95A02" w:rsidR="007D2D6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St-5533/15, temeljem odredbe čl.430. Stečajnog zakona (NN br. 71/15),  dana  16. prosinca 2015., objavljuje </w:t>
      </w:r>
    </w:p>
    <w:p w:rsidRDefault="007D2D6D" w:rsidR="007D2D6D">
      <w:pPr>
        <w:jc w:val="both"/>
        <w:rPr>
          <w:rFonts w:hAnsi="Times New Roman" w:ascii="Times New Roman"/>
          <w:szCs w:val="24"/>
          <w:lang w:val="hr-HR"/>
        </w:rPr>
      </w:pPr>
    </w:p>
    <w:p w:rsidRDefault="00C95A02" w:rsidR="007D2D6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7D2D6D" w:rsidR="007D2D6D">
      <w:pPr>
        <w:jc w:val="center"/>
        <w:rPr>
          <w:rFonts w:hAnsi="Times New Roman" w:ascii="Times New Roman"/>
          <w:szCs w:val="24"/>
          <w:lang w:val="hr-HR"/>
        </w:rPr>
      </w:pPr>
    </w:p>
    <w:p w:rsidRDefault="00C95A02" w:rsidR="007D2D6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 HRVATSKO ŠPORTSKO DRUŠTVO "BAN JELAČIĆ" iz Zagreba, Zvonimirova 68, OIB:92988753272.</w:t>
      </w:r>
    </w:p>
    <w:p w:rsidRDefault="007D2D6D" w:rsidR="007D2D6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95A02" w:rsidR="007D2D6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2.520,37 kn.</w:t>
      </w:r>
    </w:p>
    <w:p w:rsidRDefault="007D2D6D" w:rsidR="007D2D6D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95A02" w:rsidR="007D2D6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7D2D6D" w:rsidR="007D2D6D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95A02" w:rsidR="007D2D6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D2D6D" w:rsidR="007D2D6D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95A02" w:rsidR="007D2D6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C95A02" w:rsidR="007D2D6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C95A02" w:rsidR="007D2D6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7D2D6D" w:rsidR="007D2D6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95A02" w:rsidR="007D2D6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7D2D6D" w:rsidR="007D2D6D">
      <w:pPr>
        <w:jc w:val="both"/>
        <w:rPr>
          <w:rFonts w:hAnsi="Times New Roman" w:ascii="Times New Roman"/>
          <w:szCs w:val="24"/>
          <w:lang w:val="hr-HR"/>
        </w:rPr>
      </w:pPr>
    </w:p>
    <w:p w:rsidRDefault="00C95A02" w:rsidR="007D2D6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C95A02" w:rsidR="007D2D6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7D2D6D" w:rsidR="007D2D6D">
      <w:pPr>
        <w:jc w:val="right"/>
        <w:rPr>
          <w:rFonts w:hAnsi="Times New Roman" w:ascii="Times New Roman"/>
          <w:szCs w:val="24"/>
          <w:lang w:val="hr-HR"/>
        </w:rPr>
      </w:pPr>
    </w:p>
    <w:p w:rsidRDefault="007D2D6D" w:rsidR="007D2D6D">
      <w:pPr>
        <w:jc w:val="right"/>
        <w:rPr>
          <w:rFonts w:hAnsi="Times New Roman" w:ascii="Times New Roman"/>
          <w:szCs w:val="24"/>
          <w:lang w:val="hr-HR"/>
        </w:rPr>
      </w:pPr>
    </w:p>
    <w:p w:rsidRDefault="00C95A02" w:rsidR="007D2D6D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C95A02" w:rsidR="007D2D6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C95A02" w:rsidR="00C95A02"/>
    <w:sectPr w:rsidR="00C95A02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350"/>
    <w:rsid w:val="007D2D6D"/>
    <w:rsid w:val="00B20350"/>
    <w:rsid w:val="00C95A02"/>
    <w:rsid w:val="00DA3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DA37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3748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DA3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7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7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7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7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DA37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3748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DA3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7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7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7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7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5533</izvorni_sadrzaj>
    <derivirana_varijabla naziv="DomainObject.Predmet.Broj_1">5533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St-5533/2015</izvorni_sadrzaj>
    <derivirana_varijabla naziv="DomainObject.Predmet.OznakaBroj_1">St-5533/2015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ŠPORTSKO DRUŠTVO BAN JELAČIĆ</izvorni_sadrzaj>
    <derivirana_varijabla naziv="DomainObject.Predmet.ProtustrankaFormated_1">  HRVATSKO ŠPORTSKO DRUŠTVO BAN JELAČIĆ</derivirana_varijabla>
  </DomainObject.Predmet.ProtustrankaFormated>
  <DomainObject.Predmet.ProtustrankaFormatedOIB>
    <izvorni_sadrzaj>  HRVATSKO ŠPORTSKO DRUŠTVO BAN JELAČIĆ, OIB 92988753272</izvorni_sadrzaj>
    <derivirana_varijabla naziv="DomainObject.Predmet.ProtustrankaFormatedOIB_1">  HRVATSKO ŠPORTSKO DRUŠTVO BAN JELAČIĆ, OIB 92988753272</derivirana_varijabla>
  </DomainObject.Predmet.ProtustrankaFormatedOIB>
  <DomainObject.Predmet.ProtustrankaFormatedWithAdress>
    <izvorni_sadrzaj> HRVATSKO ŠPORTSKO DRUŠTVO BAN JELAČIĆ, Zvonimirova 68, 10000 Zagreb</izvorni_sadrzaj>
    <derivirana_varijabla naziv="DomainObject.Predmet.ProtustrankaFormatedWithAdress_1"> HRVATSKO ŠPORTSKO DRUŠTVO BAN JELAČIĆ, Zvonimirova 68, 10000 Zagreb</derivirana_varijabla>
  </DomainObject.Predmet.ProtustrankaFormatedWithAdress>
  <DomainObject.Predmet.ProtustrankaFormatedWithAdressOIB>
    <izvorni_sadrzaj> HRVATSKO ŠPORTSKO DRUŠTVO BAN JELAČIĆ, OIB 92988753272, Zvonimirova 68, 10000 Zagreb</izvorni_sadrzaj>
    <derivirana_varijabla naziv="DomainObject.Predmet.ProtustrankaFormatedWithAdressOIB_1"> HRVATSKO ŠPORTSKO DRUŠTVO BAN JELAČIĆ, OIB 92988753272, Zvonimirova 68, 10000 Zagreb</derivirana_varijabla>
  </DomainObject.Predmet.ProtustrankaFormatedWithAdressOIB>
  <DomainObject.Predmet.ProtustrankaWithAdress>
    <izvorni_sadrzaj>HRVATSKO ŠPORTSKO DRUŠTVO BAN JELAČIĆ Zvonimirova 68, 10000 Zagreb</izvorni_sadrzaj>
    <derivirana_varijabla naziv="DomainObject.Predmet.ProtustrankaWithAdress_1">HRVATSKO ŠPORTSKO DRUŠTVO BAN JELAČIĆ Zvonimirova 68, 10000 Zagreb</derivirana_varijabla>
  </DomainObject.Predmet.ProtustrankaWithAdress>
  <DomainObject.Predmet.ProtustrankaWithAdressOIB>
    <izvorni_sadrzaj>HRVATSKO ŠPORTSKO DRUŠTVO BAN JELAČIĆ, OIB 92988753272, Zvonimirova 68, 10000 Zagreb</izvorni_sadrzaj>
    <derivirana_varijabla naziv="DomainObject.Predmet.ProtustrankaWithAdressOIB_1">HRVATSKO ŠPORTSKO DRUŠTVO BAN JELAČIĆ, OIB 92988753272, Zvonimirova 68, 10000 Zagreb</derivirana_varijabla>
  </DomainObject.Predmet.ProtustrankaWithAdressOIB>
  <DomainObject.Predmet.ProtustrankaNazivFormated>
    <izvorni_sadrzaj>HRVATSKO ŠPORTSKO DRUŠTVO BAN JELAČIĆ</izvorni_sadrzaj>
    <derivirana_varijabla naziv="DomainObject.Predmet.ProtustrankaNazivFormated_1">HRVATSKO ŠPORTSKO DRUŠTVO BAN JELAČIĆ</derivirana_varijabla>
  </DomainObject.Predmet.ProtustrankaNazivFormated>
  <DomainObject.Predmet.ProtustrankaNazivFormatedOIB>
    <izvorni_sadrzaj>HRVATSKO ŠPORTSKO DRUŠTVO BAN JELAČIĆ, OIB 92988753272</izvorni_sadrzaj>
    <derivirana_varijabla naziv="DomainObject.Predmet.ProtustrankaNazivFormatedOIB_1">HRVATSKO ŠPORTSKO DRUŠTVO BAN JELAČIĆ, OIB 92988753272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ŠPORTSKO DRUŠTVO BAN JELAČIĆ</item>
    </izvorni_sadrzaj>
    <derivirana_varijabla naziv="DomainObject.Predmet.ProtuStrankaListFormated_1">
      <item>HRVATSKO ŠPORTSKO DRUŠTVO BAN JELAČIĆ</item>
    </derivirana_varijabla>
  </DomainObject.Predmet.ProtuStrankaListFormated>
  <DomainObject.Predmet.ProtuStrankaListFormatedOIB>
    <izvorni_sadrzaj>
      <item>HRVATSKO ŠPORTSKO DRUŠTVO BAN JELAČIĆ, OIB 92988753272</item>
    </izvorni_sadrzaj>
    <derivirana_varijabla naziv="DomainObject.Predmet.ProtuStrankaListFormatedOIB_1">
      <item>HRVATSKO ŠPORTSKO DRUŠTVO BAN JELAČIĆ, OIB 92988753272</item>
    </derivirana_varijabla>
  </DomainObject.Predmet.ProtuStrankaListFormatedOIB>
  <DomainObject.Predmet.ProtuStrankaListFormatedWithAdress>
    <izvorni_sadrzaj>
      <item>HRVATSKO ŠPORTSKO DRUŠTVO BAN JELAČIĆ, Zvonimirova 68, 10000 Zagreb</item>
    </izvorni_sadrzaj>
    <derivirana_varijabla naziv="DomainObject.Predmet.ProtuStrankaListFormatedWithAdress_1">
      <item>HRVATSKO ŠPORTSKO DRUŠTVO BAN JELAČIĆ, Zvonimirova 68, 10000 Zagreb</item>
    </derivirana_varijabla>
  </DomainObject.Predmet.ProtuStrankaListFormatedWithAdress>
  <DomainObject.Predmet.ProtuStrankaListFormatedWithAdressOIB>
    <izvorni_sadrzaj>
      <item>HRVATSKO ŠPORTSKO DRUŠTVO BAN JELAČIĆ, OIB 92988753272, Zvonimirova 68, 10000 Zagreb</item>
    </izvorni_sadrzaj>
    <derivirana_varijabla naziv="DomainObject.Predmet.ProtuStrankaListFormatedWithAdressOIB_1">
      <item>HRVATSKO ŠPORTSKO DRUŠTVO BAN JELAČIĆ, OIB 92988753272, Zvonimirova 68, 10000 Zagreb</item>
    </derivirana_varijabla>
  </DomainObject.Predmet.ProtuStrankaListFormatedWithAdressOIB>
  <DomainObject.Predmet.ProtuStrankaListNazivFormated>
    <izvorni_sadrzaj>
      <item>HRVATSKO ŠPORTSKO DRUŠTVO BAN JELAČIĆ</item>
    </izvorni_sadrzaj>
    <derivirana_varijabla naziv="DomainObject.Predmet.ProtuStrankaListNazivFormated_1">
      <item>HRVATSKO ŠPORTSKO DRUŠTVO BAN JELAČIĆ</item>
    </derivirana_varijabla>
  </DomainObject.Predmet.ProtuStrankaListNazivFormated>
  <DomainObject.Predmet.ProtuStrankaListNazivFormatedOIB>
    <izvorni_sadrzaj>
      <item>HRVATSKO ŠPORTSKO DRUŠTVO BAN JELAČIĆ, OIB 92988753272</item>
    </izvorni_sadrzaj>
    <derivirana_varijabla naziv="DomainObject.Predmet.ProtuStrankaListNazivFormatedOIB_1">
      <item>HRVATSKO ŠPORTSKO DRUŠTVO BAN JELAČIĆ, OIB 92988753272</item>
    </derivirana_varijabla>
  </DomainObject.Predmet.ProtuStrankaListNazivFormatedOIB>
  <DomainObject.Predmet.OstaliListFormated>
    <izvorni_sadrzaj>
      <item>RADENKO MILOŠEVIĆ</item>
    </izvorni_sadrzaj>
    <derivirana_varijabla naziv="DomainObject.Predmet.OstaliListFormated_1">
      <item>RADENKO MILOŠEVIĆ</item>
    </derivirana_varijabla>
  </DomainObject.Predmet.OstaliListFormated>
  <DomainObject.Predmet.OstaliListFormatedOIB>
    <izvorni_sadrzaj>
      <item>RADENKO MILOŠEVIĆ</item>
    </izvorni_sadrzaj>
    <derivirana_varijabla naziv="DomainObject.Predmet.OstaliListFormatedOIB_1">
      <item>RADENKO MILOŠEVIĆ</item>
    </derivirana_varijabla>
  </DomainObject.Predmet.OstaliListFormatedOIB>
  <DomainObject.Predmet.OstaliListFormatedWithAdress>
    <izvorni_sadrzaj>
      <item>RADENKO MILOŠEVIĆ, TRG BURZE 2., 10000 Zagreb</item>
    </izvorni_sadrzaj>
    <derivirana_varijabla naziv="DomainObject.Predmet.OstaliListFormatedWithAdress_1">
      <item>RADENKO MILOŠEVIĆ, TRG BURZE 2., 10000 Zagreb</item>
    </derivirana_varijabla>
  </DomainObject.Predmet.OstaliListFormatedWithAdress>
  <DomainObject.Predmet.OstaliListFormatedWithAdressOIB>
    <izvorni_sadrzaj>
      <item>RADENKO MILOŠEVIĆ, TRG BURZE 2., 10000 Zagreb</item>
    </izvorni_sadrzaj>
    <derivirana_varijabla naziv="DomainObject.Predmet.OstaliListFormatedWithAdressOIB_1">
      <item>RADENKO MILOŠEVIĆ, TRG BURZE 2., 10000 Zagreb</item>
    </derivirana_varijabla>
  </DomainObject.Predmet.OstaliListFormatedWithAdressOIB>
  <DomainObject.Predmet.OstaliListNazivFormated>
    <izvorni_sadrzaj>
      <item>RADENKO MILOŠEVIĆ</item>
    </izvorni_sadrzaj>
    <derivirana_varijabla naziv="DomainObject.Predmet.OstaliListNazivFormated_1">
      <item>RADENKO MILOŠEVIĆ</item>
    </derivirana_varijabla>
  </DomainObject.Predmet.OstaliListNazivFormated>
  <DomainObject.Predmet.OstaliListNazivFormatedOIB>
    <izvorni_sadrzaj>
      <item>RADENKO MILOŠEVIĆ</item>
    </izvorni_sadrzaj>
    <derivirana_varijabla naziv="DomainObject.Predmet.OstaliListNazivFormatedOIB_1">
      <item>RADENKO MILOŠEVIĆ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ŠPORTSKO DRUŠTVO BAN JELAČIĆ</izvorni_sadrzaj>
    <derivirana_varijabla naziv="DomainObject.Predmet.ProtustrankaIDrugi_1">HRVATSKO ŠPORTSKO DRUŠTVO BAN JELAČIĆ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 ŠPORTSKO DRUŠTVO BAN JELAČIĆ, OIB 92988753272, Zvonimirova 68, 10000 Zagreb</izvorni_sadrzaj>
    <derivirana_varijabla naziv="DomainObject.Predmet.ProtustrankaIDrugiAdressOIB_1">HRVATSKO ŠPORTSKO DRUŠTVO BAN JELAČIĆ, OIB 92988753272, Zvonimirova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 ŠPORTSKO DRUŠTVO BAN JELAČIĆ</item>
      <item>FINA Regionalni centar Zagreb</item>
      <item>RADENKO MILOŠEVIĆ</item>
    </izvorni_sadrzaj>
    <derivirana_varijabla naziv="DomainObject.Predmet.SudioniciListNaziv_1">
      <item>HRVATSKO ŠPORTSKO DRUŠTVO BAN JELAČIĆ</item>
      <item>FINA Regionalni centar Zagreb</item>
      <item>RADENKO MILOŠEVIĆ</item>
    </derivirana_varijabla>
  </DomainObject.Predmet.SudioniciListNaziv>
  <DomainObject.Predmet.SudioniciListAdressOIB>
    <izvorni_sadrzaj>
      <item>HRVATSKO ŠPORTSKO DRUŠTVO BAN JELAČIĆ, OIB 92988753272, Zvonimirova 68,10000 Zagreb</item>
      <item>FINA Regionalni centar Zagreb, OIB 85821130368, Trg svibanjskih žrtava 1995. 1,10000 Zagreb</item>
      <item>RADENKO MILOŠEVIĆ, TRG BURZE 2.,10000 Zagreb</item>
    </izvorni_sadrzaj>
    <derivirana_varijabla naziv="DomainObject.Predmet.SudioniciListAdressOIB_1">
      <item>HRVATSKO ŠPORTSKO DRUŠTVO BAN JELAČIĆ, OIB 92988753272, Zvonimirova 68,10000 Zagreb</item>
      <item>FINA Regionalni centar Zagreb, OIB 85821130368, Trg svibanjskih žrtava 1995. 1,10000 Zagreb</item>
      <item>RADENKO MILOŠEVIĆ, TRG BURZE 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92988753272</item>
      <item>, OIB 85821130368</item>
      <item>, OIB null</item>
    </izvorni_sadrzaj>
    <derivirana_varijabla naziv="DomainObject.Predmet.SudioniciListNazivOIB_1">
      <item>, OIB 92988753272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1369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2015-12-16T06:44:00Z</dcterms:created>
  <dc:creator>Sudsko vijeæe</dc:creator>
  <cp:lastModifiedBy>Marina Markić</cp:lastModifiedBy>
  <cp:lastPrinted>2015-12-16T06:44:00Z</cp:lastPrinted>
  <dcterms:modified xmlns:xsi="http://www.w3.org/2001/XMLSchema-instance" xsi:type="dcterms:W3CDTF">2015-12-16T06:48:00Z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