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43c4" w14:paraId="80e43c4" w:rsidRDefault="009C0D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0D01" w:rsidP="009C0D01" w:rsidR="00AE649C">
      <w:pPr>
        <w:pStyle w:val="NormaleSPIS"/>
        <w:spacing w:after="0"/>
      </w:pPr>
      <w:r>
        <w:t xml:space="preserve">        Republika Hrvatska</w:t>
      </w:r>
    </w:p>
    <w:p w:rsidRDefault="009C0D01" w:rsidP="009C0D01" w:rsidR="009C0D01">
      <w:pPr>
        <w:pStyle w:val="NormaleSPIS"/>
        <w:spacing w:after="0"/>
      </w:pPr>
      <w:r>
        <w:t xml:space="preserve">     Trgovački sud u Bjelovaru</w:t>
      </w:r>
    </w:p>
    <w:p w:rsidRDefault="009C0D01" w:rsidP="009C0D01" w:rsidR="009C0D01">
      <w:pPr>
        <w:pStyle w:val="NormaleSPIS"/>
        <w:spacing w:after="0"/>
      </w:pPr>
      <w:r>
        <w:t>Bjelovar, Šetalište dr.I.Lebovića 42.</w:t>
      </w:r>
    </w:p>
    <w:p w:rsidRDefault="009C0D01" w:rsidP="009C0D01" w:rsidR="009C0D01">
      <w:pPr>
        <w:pStyle w:val="NormaleSPIS"/>
        <w:jc w:val="right"/>
        <w:rPr>
          <w:noProof/>
        </w:rPr>
      </w:pPr>
      <w:r>
        <w:rPr>
          <w:noProof/>
        </w:rPr>
        <w:t xml:space="preserve"> Poslovni broj: 7 St-716/2018-9</w:t>
      </w:r>
    </w:p>
    <w:p w:rsidRDefault="009C0D01" w:rsidP="009C0D01" w:rsidR="009C0D01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9C0D01" w:rsidP="009C0D01" w:rsidR="009C0D01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9C0D01" w:rsidP="009C0D01" w:rsidR="009C0D01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GRAĐEVINSKA LIMARIJA DUVNJAK j.d.o.o. za limarske radove iz </w:t>
      </w:r>
      <w:proofErr w:type="spellStart"/>
      <w:r>
        <w:rPr>
          <w:lang w:eastAsia="hr-HR"/>
        </w:rPr>
        <w:t>Rušana</w:t>
      </w:r>
      <w:proofErr w:type="spellEnd"/>
      <w:r>
        <w:rPr>
          <w:lang w:eastAsia="hr-HR"/>
        </w:rPr>
        <w:t xml:space="preserve"> 8, MBS 010097804, OIB 69441022587, 13</w:t>
      </w:r>
      <w:r>
        <w:t>. studenog</w:t>
      </w:r>
      <w:r>
        <w:rPr>
          <w:noProof/>
        </w:rPr>
        <w:t xml:space="preserve"> 2018.</w:t>
      </w:r>
    </w:p>
    <w:p w:rsidRDefault="009C0D01" w:rsidP="009C0D01" w:rsidR="009C0D01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9C0D01" w:rsidP="009C0D01" w:rsidR="009C0D0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GRAĐEVINSKA LIMARIJA DUVNJAK j.d.o.o. za limarske radove iz </w:t>
      </w:r>
      <w:proofErr w:type="spellStart"/>
      <w:r>
        <w:t>Rušana</w:t>
      </w:r>
      <w:proofErr w:type="spellEnd"/>
      <w:r>
        <w:t xml:space="preserve"> 8, MBS 010097804, OIB 69441022587.</w:t>
      </w:r>
    </w:p>
    <w:p w:rsidRDefault="009C0D01" w:rsidP="009C0D01" w:rsidR="009C0D0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9C0D01" w:rsidP="009C0D01" w:rsidR="009C0D01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11,30 sati, u ovome sudu u Bjelovaru, Šetalište dr. Ivše Lebovića 42, sudnica br. 2, na koje se pozivaju dostavom ovoga rješenja:</w:t>
      </w:r>
    </w:p>
    <w:p w:rsidRDefault="009C0D01" w:rsidP="009C0D01" w:rsidR="009C0D01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9C0D01" w:rsidP="009C0D01" w:rsidR="009C0D01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Josip Duvnjak iz </w:t>
      </w:r>
      <w:proofErr w:type="spellStart"/>
      <w:r>
        <w:rPr>
          <w:lang w:eastAsia="hr-HR"/>
        </w:rPr>
        <w:t>Rušana</w:t>
      </w:r>
      <w:proofErr w:type="spellEnd"/>
      <w:r>
        <w:rPr>
          <w:lang w:eastAsia="hr-HR"/>
        </w:rPr>
        <w:t xml:space="preserve"> 8.</w:t>
      </w:r>
    </w:p>
    <w:p w:rsidRDefault="009C0D01" w:rsidP="009C0D01" w:rsidR="009C0D01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C0D01" w:rsidP="009C0D01" w:rsidR="009C0D0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9C0D01" w:rsidP="009C0D01" w:rsidR="009C0D01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9C0D01" w:rsidP="009C0D01" w:rsidR="009C0D01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13.08.2018. dužnik u Očevidniku redoslijeda osnova za plaćanje ima evidentirane neizvršene osnove za plaćanje u neprekinutom razdoblju od 120 dana, u ukupnom iznosu od 22.513,61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9C0D01" w:rsidP="009C0D01" w:rsidR="009C0D01">
      <w:pPr>
        <w:ind w:firstLine="851"/>
        <w:jc w:val="both"/>
      </w:pPr>
    </w:p>
    <w:p w:rsidRDefault="009C0D01" w:rsidP="009C0D01" w:rsidR="009C0D01">
      <w:pPr>
        <w:spacing w:after="0"/>
        <w:ind w:firstLine="851"/>
        <w:jc w:val="center"/>
      </w:pPr>
      <w:r>
        <w:lastRenderedPageBreak/>
        <w:t>2</w:t>
      </w:r>
    </w:p>
    <w:p w:rsidRDefault="009C0D01" w:rsidP="009C0D01" w:rsidR="009C0D01">
      <w:pPr>
        <w:ind w:firstLine="851"/>
        <w:jc w:val="right"/>
      </w:pPr>
      <w:r>
        <w:t>Poslovni broj:7 St-716/2018-9</w:t>
      </w:r>
    </w:p>
    <w:p w:rsidRDefault="009C0D01" w:rsidP="009C0D01" w:rsidR="009C0D01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9C0D01" w:rsidP="009C0D01" w:rsidR="009C0D01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9C0D01" w:rsidP="009C0D01" w:rsidR="009C0D01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  <w:bookmarkStart w:name="_GoBack" w:id="0"/>
      <w:bookmarkEnd w:id="0"/>
    </w:p>
    <w:p w:rsidRDefault="009C0D01" w:rsidP="009C0D01" w:rsidR="009C0D01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9C0D01" w:rsidP="009C0D01" w:rsidR="009C0D01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      </w:t>
      </w:r>
      <w:r>
        <w:rPr>
          <w:noProof/>
        </w:rPr>
        <w:t xml:space="preserve">    S u d a c</w:t>
      </w:r>
    </w:p>
    <w:p w:rsidRDefault="009C0D01" w:rsidP="009C0D01" w:rsidR="009C0D0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    </w:t>
      </w:r>
      <w:r>
        <w:rPr>
          <w:noProof/>
        </w:rPr>
        <w:t xml:space="preserve">    Tomislav Mrazović,v.r.</w:t>
      </w:r>
    </w:p>
    <w:p w:rsidRDefault="009C0D01" w:rsidP="009C0D01" w:rsidR="009C0D01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  Za točnost otpravka-ovlašteni služebnik</w:t>
      </w:r>
    </w:p>
    <w:p w:rsidRDefault="009C0D01" w:rsidP="009C0D01" w:rsidR="009C0D01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     </w:t>
      </w:r>
      <w:r>
        <w:rPr>
          <w:noProof/>
        </w:rPr>
        <w:t>Jasmina Tubić</w:t>
      </w:r>
    </w:p>
    <w:p w:rsidRDefault="009C0D01" w:rsidP="009C0D01" w:rsidR="009C0D01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9C0D01" w:rsidP="009C0D01" w:rsidR="009C0D01">
      <w:pPr>
        <w:jc w:val="both"/>
      </w:pPr>
    </w:p>
    <w:p w:rsidRDefault="009C0D01" w:rsidP="009C0D01" w:rsidR="009C0D01">
      <w:pPr>
        <w:jc w:val="both"/>
        <w:rPr>
          <w:noProof/>
        </w:rPr>
      </w:pPr>
    </w:p>
    <w:p w:rsidRDefault="009C0D01" w:rsidP="009C0D01" w:rsidR="009C0D01">
      <w:pPr>
        <w:jc w:val="both"/>
        <w:rPr>
          <w:noProof/>
        </w:rPr>
      </w:pPr>
    </w:p>
    <w:p w:rsidRDefault="009C0D01" w:rsidP="009C0D01" w:rsidR="009C0D0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D01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St-716/2018-9</izvorni_sadrzaj>
    <derivirana_varijabla naziv="DomainObject.Oznaka_1">St-716/2018-9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DUVNJAK jednostavno društvo s ograničenom odgovornošću za limarske radove zastupanog po punomoćniku Josip Duvnjak</izvorni_sadrzaj>
    <derivirana_varijabla naziv="DomainObject.Predmet.ProtustrankaFormated_1">  GRAĐEVINSKA LIMARIJA DUVNJAK jednostavno društvo s ograničenom odgovornošću za limarske radove zastupanog po punomoćniku Josip Duvnjak</derivirana_varijabla>
  </DomainObject.Predmet.ProtustrankaFormated>
  <DomainObject.Predmet.ProtustrankaFormatedOIB>
    <izvorni_sadrzaj>  GRAĐEVINSKA LIMARIJA DUVNJAK jednostavno društvo s ograničenom odgovornošću za limarske radove, OIB 69441022587 zastupanog po punomoćniku Josip Duvnjak</izvorni_sadrzaj>
    <derivirana_varijabla naziv="DomainObject.Predmet.ProtustrankaFormatedOIB_1">  GRAĐEVINSKA LIMARIJA DUVNJAK jednostavno društvo s ograničenom odgovornošću za limarske radove, OIB 69441022587 zastupanog po punomoćniku Josip Duvnjak</derivirana_varijabla>
  </DomainObject.Predmet.ProtustrankaFormatedOIB>
  <DomainObject.Predmet.ProtustrankaFormatedWithAdress>
    <izvorni_sadrzaj> GRAĐEVINSKA LIMARIJA DUVNJAK jednostavno društvo s ograničenom odgovornošću za limarske radove, Rušani 8, 33411 Rušani zastupanog po punomoćniku Josip Duvnjak</izvorni_sadrzaj>
    <derivirana_varijabla naziv="DomainObject.Predmet.ProtustrankaFormatedWithAdress_1"> GRAĐEVINSKA LIMARIJA DUVNJAK jednostavno društvo s ograničenom odgovornošću za limarske radove, Rušani 8, 33411 Rušani zastupanog po punomoćniku Josip Duvnjak</derivirana_varijabla>
  </DomainObject.Predmet.ProtustrankaFormatedWithAdress>
  <DomainObject.Predmet.ProtustrankaFormatedWithAdressOIB>
    <izvorni_sadrzaj> GRAĐEVINSKA LIMARIJA DUVNJAK jednostavno društvo s ograničenom odgovornošću za limarske radove, OIB 69441022587, Rušani 8, 33411 Rušani zastupanog po punomoćniku Josip Duvnjak</izvorni_sadrzaj>
    <derivirana_varijabla naziv="DomainObject.Predmet.ProtustrankaFormatedWithAdressOIB_1"> GRAĐEVINSKA LIMARIJA DUVNJAK jednostavno društvo s ograničenom odgovornošću za limarske radove, OIB 69441022587, Rušani 8, 33411 Rušani zastupanog po punomoćniku Josip Duvnjak</derivirana_varijabla>
  </DomainObject.Predmet.ProtustrankaFormatedWithAdressOIB>
  <DomainObject.Predmet.ProtustrankaWithAdress>
    <izvorni_sadrzaj>GRAĐEVINSKA LIMARIJA DUVNJAK jednostavno društvo s ograničenom odgovornošću za limarske radove Rušani 8, 33411 Rušani</izvorni_sadrzaj>
    <derivirana_varijabla naziv="DomainObject.Predmet.ProtustrankaWithAdress_1">GRAĐEVINSKA LIMARIJA DUVNJAK jednostavno društvo s ograničenom odgovornošću za limarske radove Rušani 8, 33411 Rušani</derivirana_varijabla>
  </DomainObject.Predmet.ProtustrankaWithAdress>
  <DomainObject.Predmet.ProtustrankaWithAdressOIB>
    <izvorni_sadrzaj>GRAĐEVINSKA LIMARIJA DUVNJAK jednostavno društvo s ograničenom odgovornošću za limarske radove, OIB 69441022587, Rušani 8, 33411 Rušani</izvorni_sadrzaj>
    <derivirana_varijabla naziv="DomainObject.Predmet.ProtustrankaWithAdressOIB_1">GRAĐEVINSKA LIMARIJA DUVNJAK jednostavno društvo s ograničenom odgovornošću za limarske radove, OIB 69441022587, Rušani 8, 33411 Rušani</derivirana_varijabla>
  </DomainObject.Predmet.ProtustrankaWithAdressOIB>
  <DomainObject.Predmet.ProtustrankaNazivFormated>
    <izvorni_sadrzaj>GRAĐEVINSKA LIMARIJA DUVNJAK jednostavno društvo s ograničenom odgovornošću za limarske radove</izvorni_sadrzaj>
    <derivirana_varijabla naziv="DomainObject.Predmet.ProtustrankaNazivFormated_1">GRAĐEVINSKA LIMARIJA DUVNJAK jednostavno društvo s ograničenom odgovornošću za limarske radove</derivirana_varijabla>
  </DomainObject.Predmet.ProtustrankaNazivFormated>
  <DomainObject.Predmet.ProtustrankaNazivFormatedOIB>
    <izvorni_sadrzaj>GRAĐEVINSKA LIMARIJA DUVNJAK jednostavno društvo s ograničenom odgovornošću za limarske radove, OIB 69441022587</izvorni_sadrzaj>
    <derivirana_varijabla naziv="DomainObject.Predmet.ProtustrankaNazivFormatedOIB_1">GRAĐEVINSKA LIMARIJA DUVNJAK jednostavno društvo s ograničenom odgovornošću za limarske radove, OIB 69441022587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GRAĐEVINSKA LIMARIJA DUVNJAK jednostavno društvo s ograničenom odgovornošću za limarske radove zastupanog po punomoćniku Josip Duvnjak</item>
    </izvorni_sadrzaj>
    <derivirana_varijabla naziv="DomainObject.Predmet.ProtuStrankaListFormated_1">
      <item>GRAĐEVINSKA LIMARIJA DUVNJAK jednostavno društvo s ograničenom odgovornošću za limarske radove zastupanog po punomoćniku Josip Duvnjak</item>
    </derivirana_varijabla>
  </DomainObject.Predmet.ProtuStrankaListFormated>
  <DomainObject.Predmet.ProtuStrankaListFormatedOIB>
    <izvorni_sadrzaj>
      <item>GRAĐEVINSKA LIMARIJA DUVNJAK jednostavno društvo s ograničenom odgovornošću za limarske radove, OIB 69441022587 zastupanog po punomoćniku Josip Duvnjak</item>
    </izvorni_sadrzaj>
    <derivirana_varijabla naziv="DomainObject.Predmet.ProtuStrankaListFormatedOIB_1">
      <item>GRAĐEVINSKA LIMARIJA DUVNJAK jednostavno društvo s ograničenom odgovornošću za limarske radove, OIB 69441022587 zastupanog po punomoćniku Josip Duvnjak</item>
    </derivirana_varijabla>
  </DomainObject.Predmet.ProtuStrankaListFormatedOIB>
  <DomainObject.Predmet.ProtuStrankaListFormatedWithAdress>
    <izvorni_sadrzaj>
      <item>GRAĐEVINSKA LIMARIJA DUVNJAK jednostavno društvo s ograničenom odgovornošću za limarske radove, Rušani 8, 33411 Rušani zastupanog po punomoćniku Josip Duvnjak</item>
    </izvorni_sadrzaj>
    <derivirana_varijabla naziv="DomainObject.Predmet.ProtuStrankaListFormatedWithAdress_1">
      <item>GRAĐEVINSKA LIMARIJA DUVNJAK jednostavno društvo s ograničenom odgovornošću za limarske radove, Rušani 8, 33411 Rušani zastupanog po punomoćniku Josip Duvnjak</item>
    </derivirana_varijabla>
  </DomainObject.Predmet.ProtuStrankaListFormatedWithAdress>
  <DomainObject.Predmet.ProtuStrankaListFormatedWithAdressOIB>
    <izvorni_sadrzaj>
      <item>GRAĐEVINSKA LIMARIJA DUVNJAK jednostavno društvo s ograničenom odgovornošću za limarske radove, OIB 69441022587, Rušani 8, 33411 Rušani zastupanog po punomoćniku Josip Duvnjak</item>
    </izvorni_sadrzaj>
    <derivirana_varijabla naziv="DomainObject.Predmet.ProtuStrankaListFormatedWithAdressOIB_1">
      <item>GRAĐEVINSKA LIMARIJA DUVNJAK jednostavno društvo s ograničenom odgovornošću za limarske radove, OIB 69441022587, Rušani 8, 33411 Rušani zastupanog po punomoćniku Josip Duvnjak</item>
    </derivirana_varijabla>
  </DomainObject.Predmet.ProtuStrankaListFormatedWithAdressOIB>
  <DomainObject.Predmet.ProtuStrankaListNazivFormated>
    <izvorni_sadrzaj>
      <item>GRAĐEVINSKA LIMARIJA DUVNJAK jednostavno društvo s ograničenom odgovornošću za limarske radove</item>
    </izvorni_sadrzaj>
    <derivirana_varijabla naziv="DomainObject.Predmet.ProtuStrankaListNazivFormated_1">
      <item>GRAĐEVINSKA LIMARIJA DUVNJAK jednostavno društvo s ograničenom odgovornošću za limarske radove</item>
    </derivirana_varijabla>
  </DomainObject.Predmet.ProtuStrankaListNazivFormated>
  <DomainObject.Predmet.ProtuStrankaListNazivFormatedOIB>
    <izvorni_sadrzaj>
      <item>GRAĐEVINSKA LIMARIJA DUVNJAK jednostavno društvo s ograničenom odgovornošću za limarske radove, OIB 69441022587</item>
    </izvorni_sadrzaj>
    <derivirana_varijabla naziv="DomainObject.Predmet.ProtuStrankaListNazivFormatedOIB_1">
      <item>GRAĐEVINSKA LIMARIJA DUVNJAK jednostavno društvo s ograničenom odgovornošću za limarske radove, OIB 69441022587</item>
    </derivirana_varijabla>
  </DomainObject.Predmet.ProtuStrankaListNazivFormatedOIB>
  <DomainObject.Predmet.OstaliListFormated>
    <izvorni_sadrzaj>
      <item>Josip Duvnjak punomoćnik sudionika u postupku GRAĐEVINSKA LIMARIJA DUVNJAK jednostavno društvo s ograničenom odgovornošću za limarske radove</item>
    </izvorni_sadrzaj>
    <derivirana_varijabla naziv="DomainObject.Predmet.OstaliListFormated_1">
      <item>Josip Duvnjak punomoćnik sudionika u postupku GRAĐEVINSKA LIMARIJA DUVNJAK jednostavno društvo s ograničenom odgovornošću za limarske radove</item>
    </derivirana_varijabla>
  </DomainObject.Predmet.OstaliListFormated>
  <DomainObject.Predmet.OstaliListFormatedOIB>
    <izvorni_sadrzaj>
      <item>Josip Duvnjak, OIB 25683479606 punomoćnik sudionika u postupku GRAĐEVINSKA LIMARIJA DUVNJAK jednostavno društvo s ograničenom odgovornošću za limarske radove</item>
    </izvorni_sadrzaj>
    <derivirana_varijabla naziv="DomainObject.Predmet.OstaliListFormatedOIB_1">
      <item>Josip Duvnjak, OIB 25683479606 punomoćnik sudionika u postupku GRAĐEVINSKA LIMARIJA DUVNJAK jednostavno društvo s ograničenom odgovornošću za limarske radove</item>
    </derivirana_varijabla>
  </DomainObject.Predmet.OstaliListFormatedOIB>
  <DomainObject.Predmet.OstaliListFormatedWithAdress>
    <izvorni_sadrzaj>
      <item>Josip Duvnjak, Rušani 8, 33411 Rušani punomoćnik sudionika u postupku GRAĐEVINSKA LIMARIJA DUVNJAK jednostavno društvo s ograničenom odgovornošću za limarske radove</item>
    </izvorni_sadrzaj>
    <derivirana_varijabla naziv="DomainObject.Predmet.OstaliListFormatedWithAdress_1">
      <item>Josip Duvnjak, Rušani 8, 33411 Rušani punomoćnik sudionika u postupku GRAĐEVINSKA LIMARIJA DUVNJAK jednostavno društvo s ograničenom odgovornošću za limarske radove</item>
    </derivirana_varijabla>
  </DomainObject.Predmet.OstaliListFormatedWithAdress>
  <DomainObject.Predmet.OstaliListFormatedWithAdressOIB>
    <izvorni_sadrzaj>
      <item>Josip Duvnjak, OIB 25683479606, Rušani 8, 33411 Rušani punomoćnik sudionika u postupku GRAĐEVINSKA LIMARIJA DUVNJAK jednostavno društvo s ograničenom odgovornošću za limarske radove</item>
    </izvorni_sadrzaj>
    <derivirana_varijabla naziv="DomainObject.Predmet.OstaliListFormatedWithAdressOIB_1">
      <item>Josip Duvnjak, OIB 25683479606, Rušani 8, 33411 Rušani punomoćnik sudionika u postupku GRAĐEVINSKA LIMARIJA DUVNJAK jednostavno društvo s ograničenom odgovornošću za limarske radove</item>
    </derivirana_varijabla>
  </DomainObject.Predmet.OstaliListFormatedWithAdressOIB>
  <DomainObject.Predmet.OstaliListNazivFormated>
    <izvorni_sadrzaj>
      <item>Josip Duvnjak</item>
    </izvorni_sadrzaj>
    <derivirana_varijabla naziv="DomainObject.Predmet.OstaliListNazivFormated_1">
      <item>Josip Duvnjak</item>
    </derivirana_varijabla>
  </DomainObject.Predmet.OstaliListNazivFormated>
  <DomainObject.Predmet.OstaliListNazivFormatedOIB>
    <izvorni_sadrzaj>
      <item>Josip Duvnjak, OIB 25683479606</item>
    </izvorni_sadrzaj>
    <derivirana_varijabla naziv="DomainObject.Predmet.OstaliListNazivFormatedOIB_1">
      <item>Josip Duvnjak, OIB 25683479606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St-716/2018-9</izvorni_sadrzaj>
    <derivirana_varijabla naziv="DomainObject.PoslovniBrojDokumenta_1">St-716/2018-9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GRAĐEVINSKA LIMARIJA DUVNJAK jednostavno društvo s ograničenom odgovornošću za limarske radove</izvorni_sadrzaj>
    <derivirana_varijabla naziv="DomainObject.Predmet.ProtustrankaIDrugi_1">GRAĐEVINSKA LIMARIJA DUVNJAK jednostavno društvo s ograničenom odgovornošću za limarske radove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GRAĐEVINSKA LIMARIJA DUVNJAK jednostavno društvo s ograničenom odgovornošću za limarske radove, OIB 69441022587, Rušani 8, 33411 Rušani</izvorni_sadrzaj>
    <derivirana_varijabla naziv="DomainObject.Predmet.ProtustrankaIDrugiAdressOIB_1">GRAĐEVINSKA LIMARIJA DUVNJAK jednostavno društvo s ograničenom odgovornošću za limarske radove, OIB 69441022587, Rušani 8, 33411 Rušani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GRAĐEVINSKA LIMARIJA DUVNJAK jednostavno društvo s ograničenom odgovornošću za limarske radove</item>
      <item>Josip Duvnjak</item>
    </izvorni_sadrzaj>
    <derivirana_varijabla naziv="DomainObject.Predmet.SudioniciListNaziv_1">
      <item>FINANCIJSKA AGENCIJA, RC ZAGREB, Podružnica Bjelovar</item>
      <item>GRAĐEVINSKA LIMARIJA DUVNJAK jednostavno društvo s ograničenom odgovornošću za limarske radove</item>
      <item>Josip Duvnjak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GRAĐEVINSKA LIMARIJA DUVNJAK jednostavno društvo s ograničenom odgovornošću za limarske radove, OIB 69441022587, Rušani 8,33411 Rušani</item>
      <item>Josip Duvnjak, OIB 25683479606, Rušani 8,33411 Rušani</item>
    </izvorni_sadrzaj>
    <derivirana_varijabla naziv="DomainObject.Predmet.SudioniciListAdressOIB_1">
      <item>FINANCIJSKA AGENCIJA, RC ZAGREB, Podružnica Bjelovar, OIB 85821130368, F. Supila 4,43000 Bjelovar</item>
      <item>GRAĐEVINSKA LIMARIJA DUVNJAK jednostavno društvo s ograničenom odgovornošću za limarske radove, OIB 69441022587, Rušani 8,33411 Rušani</item>
      <item>Josip Duvnjak, OIB 25683479606, Rušani 8,33411 Rušani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6DE91-B35E-4588-BCB4-2558B1C2F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2753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St-716/2018-9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