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8353" w14:paraId="332835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AE1FC1">
        <w:t>899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431D30">
        <w:t>4. veljače</w:t>
      </w:r>
      <w:r w:rsidR="00682583" w:rsidRPr="00682583">
        <w:t xml:space="preserve"> </w:t>
      </w:r>
      <w:r w:rsidR="00360CDC">
        <w:t>201</w:t>
      </w:r>
      <w:r w:rsidR="00431D30">
        <w:t>9</w:t>
      </w:r>
      <w:r w:rsidRPr="009C5689">
        <w:t>., objavljuje:</w:t>
      </w:r>
    </w:p>
    <w:p w:rsidRDefault="00F00BA1" w:rsidP="008E454A" w:rsidR="00F00BA1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431D30">
        <w:t>TURBO-ZG</w:t>
      </w:r>
      <w:r w:rsidR="009E1F77">
        <w:t xml:space="preserve"> </w:t>
      </w:r>
      <w:r w:rsidR="00682583">
        <w:t>d.o.o.</w:t>
      </w:r>
      <w:r w:rsidR="00431D30">
        <w:t xml:space="preserve"> u likvidaciji</w:t>
      </w:r>
      <w:r w:rsidR="00682583">
        <w:t>, OIB:</w:t>
      </w:r>
      <w:r w:rsidR="00431D30">
        <w:t>70987880374</w:t>
      </w:r>
      <w:r w:rsidR="00682583">
        <w:t xml:space="preserve">, Zagreb, </w:t>
      </w:r>
      <w:r w:rsidR="008A0713">
        <w:t>U</w:t>
      </w:r>
      <w:r w:rsidR="00431D30">
        <w:t xml:space="preserve">lica grada </w:t>
      </w:r>
      <w:r w:rsidR="00F00BA1">
        <w:t>V</w:t>
      </w:r>
      <w:r w:rsidR="00431D30">
        <w:t>ukovara</w:t>
      </w:r>
      <w:r w:rsidR="00F00BA1">
        <w:t xml:space="preserve"> 2</w:t>
      </w:r>
      <w:r w:rsidR="009E1F77">
        <w:t>7</w:t>
      </w:r>
      <w:r w:rsidR="00F00BA1">
        <w:t>1</w:t>
      </w:r>
      <w:r w:rsidR="009E1F77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F00BA1">
        <w:t>204.929,40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F00BA1">
        <w:t>4. veljače 2019</w:t>
      </w:r>
      <w:r w:rsidRPr="009C5689">
        <w:t>.</w:t>
      </w:r>
    </w:p>
    <w:p w:rsidRDefault="008E454A" w:rsidP="008E454A" w:rsidR="008E454A" w:rsidRPr="009C5689"/>
    <w:p w:rsidRDefault="00DD29C0" w:rsidP="008E454A" w:rsidR="008E454A" w:rsidRPr="009C5689">
      <w:pPr>
        <w:jc w:val="right"/>
      </w:pPr>
      <w:r>
        <w:t xml:space="preserve">      </w:t>
      </w:r>
      <w:r w:rsidR="008E454A">
        <w:t>Viša sudska savjetnica</w:t>
      </w:r>
      <w:r w:rsidR="008E454A" w:rsidRPr="009C5689">
        <w:t>:</w:t>
      </w:r>
    </w:p>
    <w:p w:rsidRDefault="00DD29C0" w:rsidP="00DD29C0" w:rsidR="008E454A">
      <w:pPr>
        <w:overflowPunct w:val="false"/>
        <w:autoSpaceDE w:val="false"/>
        <w:autoSpaceDN w:val="false"/>
        <w:adjustRightInd w:val="false"/>
        <w:ind w:left="5664"/>
      </w:pPr>
      <w:r>
        <w:t xml:space="preserve">          </w:t>
      </w:r>
      <w:r w:rsidR="008E454A">
        <w:t xml:space="preserve"> Bernardica Novak Šarac</w:t>
      </w:r>
      <w:r>
        <w:t xml:space="preserve"> v.r.</w:t>
      </w:r>
    </w:p>
    <w:p w:rsidRDefault="00DD29C0" w:rsidP="00DD29C0" w:rsidR="00DD29C0">
      <w:pPr>
        <w:overflowPunct w:val="false"/>
        <w:autoSpaceDE w:val="false"/>
        <w:autoSpaceDN w:val="false"/>
        <w:adjustRightInd w:val="false"/>
        <w:ind w:firstLine="708" w:left="4248"/>
      </w:pPr>
      <w:r>
        <w:t xml:space="preserve">   Za točnost otpravka-ovlašteni službenik: </w:t>
      </w:r>
    </w:p>
    <w:p w:rsidRDefault="00DD29C0" w:rsidP="00DD29C0" w:rsidR="00DD29C0">
      <w:pPr>
        <w:overflowPunct w:val="false"/>
        <w:autoSpaceDE w:val="false"/>
        <w:autoSpaceDN w:val="false"/>
        <w:adjustRightInd w:val="false"/>
        <w:ind w:firstLine="708" w:left="4248"/>
      </w:pPr>
      <w:r>
        <w:tab/>
      </w:r>
      <w:r>
        <w:tab/>
        <w:t xml:space="preserve">     Tatjana Slaviček </w:t>
      </w:r>
    </w:p>
    <w:p w:rsidRDefault="00DD29C0" w:rsidP="00DD29C0" w:rsidR="00DD29C0" w:rsidRPr="00DD29C0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</w:p>
    <w:sectPr w:rsidSect="00ED6AA8" w:rsidR="00DD29C0" w:rsidRPr="00DD29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5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6E5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E7687"/>
    <w:rsid w:val="00212CD6"/>
    <w:rsid w:val="002F4FC7"/>
    <w:rsid w:val="00360CDC"/>
    <w:rsid w:val="00431D30"/>
    <w:rsid w:val="00450457"/>
    <w:rsid w:val="00486E54"/>
    <w:rsid w:val="00545FE2"/>
    <w:rsid w:val="00682583"/>
    <w:rsid w:val="00716E80"/>
    <w:rsid w:val="007644BB"/>
    <w:rsid w:val="0085363A"/>
    <w:rsid w:val="00896B95"/>
    <w:rsid w:val="008A0713"/>
    <w:rsid w:val="008E454A"/>
    <w:rsid w:val="008F0BF8"/>
    <w:rsid w:val="0093390B"/>
    <w:rsid w:val="009D0004"/>
    <w:rsid w:val="009E1F77"/>
    <w:rsid w:val="009E70F0"/>
    <w:rsid w:val="00A20FCD"/>
    <w:rsid w:val="00AC6238"/>
    <w:rsid w:val="00AE1FC1"/>
    <w:rsid w:val="00B51AEF"/>
    <w:rsid w:val="00BC6EB9"/>
    <w:rsid w:val="00DD29C0"/>
    <w:rsid w:val="00EA2C05"/>
    <w:rsid w:val="00F00BA1"/>
    <w:rsid w:val="00FD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9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2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9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St-1899/2018-3</izvorni_sadrzaj>
    <derivirana_varijabla naziv="DomainObject.Oznaka_1">St-1899/2018-3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St-1899/2018</izvorni_sadrzaj>
    <derivirana_varijabla naziv="DomainObject.Predmet.OznakaBroj_1">St-1899/2018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TURBO-ZG d.o.o.  u likvidaciji</izvorni_sadrzaj>
    <derivirana_varijabla naziv="DomainObject.Predmet.ProtustrankaFormated_1">  TURBO-ZG d.o.o.  u likvidaciji</derivirana_varijabla>
  </DomainObject.Predmet.ProtustrankaFormated>
  <DomainObject.Predmet.ProtustrankaFormatedOIB>
    <izvorni_sadrzaj>  TURBO-ZG d.o.o.  u likvidaciji, OIB 70987880374</izvorni_sadrzaj>
    <derivirana_varijabla naziv="DomainObject.Predmet.ProtustrankaFormatedOIB_1">  TURBO-ZG d.o.o.  u likvidaciji, OIB 70987880374</derivirana_varijabla>
  </DomainObject.Predmet.ProtustrankaFormatedOIB>
  <DomainObject.Predmet.ProtustrankaFormatedWithAdress>
    <izvorni_sadrzaj> TURBO-ZG d.o.o.  u likvidaciji, Ulica grada Vukovara 271, 10000 Zagreb</izvorni_sadrzaj>
    <derivirana_varijabla naziv="DomainObject.Predmet.ProtustrankaFormatedWithAdress_1"> TURBO-ZG d.o.o.  u likvidaciji, Ulica grada Vukovara 271, 10000 Zagreb</derivirana_varijabla>
  </DomainObject.Predmet.ProtustrankaFormatedWithAdress>
  <DomainObject.Predmet.ProtustrankaFormatedWithAdressOIB>
    <izvorni_sadrzaj> TURBO-ZG d.o.o.  u likvidaciji, OIB 70987880374, Ulica grada Vukovara 271, 10000 Zagreb</izvorni_sadrzaj>
    <derivirana_varijabla naziv="DomainObject.Predmet.ProtustrankaFormatedWithAdressOIB_1"> TURBO-ZG d.o.o.  u likvidaciji, OIB 70987880374, Ulica grada Vukovara 271, 10000 Zagreb</derivirana_varijabla>
  </DomainObject.Predmet.ProtustrankaFormatedWithAdressOIB>
  <DomainObject.Predmet.ProtustrankaWithAdress>
    <izvorni_sadrzaj>TURBO-ZG d.o.o.  u likvidaciji Ulica grada Vukovara 271, 10000 Zagreb</izvorni_sadrzaj>
    <derivirana_varijabla naziv="DomainObject.Predmet.ProtustrankaWithAdress_1">TURBO-ZG d.o.o.  u likvidaciji Ulica grada Vukovara 271, 10000 Zagreb</derivirana_varijabla>
  </DomainObject.Predmet.ProtustrankaWithAdress>
  <DomainObject.Predmet.ProtustrankaWithAdressOIB>
    <izvorni_sadrzaj>TURBO-ZG d.o.o.  u likvidaciji, OIB 70987880374, Ulica grada Vukovara 271, 10000 Zagreb</izvorni_sadrzaj>
    <derivirana_varijabla naziv="DomainObject.Predmet.ProtustrankaWithAdressOIB_1">TURBO-ZG d.o.o.  u likvidaciji, OIB 70987880374, Ulica grada Vukovara 271, 10000 Zagreb</derivirana_varijabla>
  </DomainObject.Predmet.ProtustrankaWithAdressOIB>
  <DomainObject.Predmet.ProtustrankaNazivFormated>
    <izvorni_sadrzaj>TURBO-ZG d.o.o.  u likvidaciji</izvorni_sadrzaj>
    <derivirana_varijabla naziv="DomainObject.Predmet.ProtustrankaNazivFormated_1">TURBO-ZG d.o.o.  u likvidaciji</derivirana_varijabla>
  </DomainObject.Predmet.ProtustrankaNazivFormated>
  <DomainObject.Predmet.ProtustrankaNazivFormatedOIB>
    <izvorni_sadrzaj>TURBO-ZG d.o.o.  u likvidaciji, OIB 70987880374</izvorni_sadrzaj>
    <derivirana_varijabla naziv="DomainObject.Predmet.ProtustrankaNazivFormatedOIB_1">TURBO-ZG d.o.o.  u likvidaciji, OIB 70987880374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TURBO-ZG d.o.o.  u likvidaciji</item>
    </izvorni_sadrzaj>
    <derivirana_varijabla naziv="DomainObject.Predmet.ProtuStrankaListFormated_1">
      <item>TURBO-ZG d.o.o.  u likvidaciji</item>
    </derivirana_varijabla>
  </DomainObject.Predmet.ProtuStrankaListFormated>
  <DomainObject.Predmet.ProtuStrankaListFormatedOIB>
    <izvorni_sadrzaj>
      <item>TURBO-ZG d.o.o.  u likvidaciji, OIB 70987880374</item>
    </izvorni_sadrzaj>
    <derivirana_varijabla naziv="DomainObject.Predmet.ProtuStrankaListFormatedOIB_1">
      <item>TURBO-ZG d.o.o.  u likvidaciji, OIB 70987880374</item>
    </derivirana_varijabla>
  </DomainObject.Predmet.ProtuStrankaListFormatedOIB>
  <DomainObject.Predmet.ProtuStrankaListFormatedWithAdress>
    <izvorni_sadrzaj>
      <item>TURBO-ZG d.o.o.  u likvidaciji, Ulica grada Vukovara 271, 10000 Zagreb</item>
    </izvorni_sadrzaj>
    <derivirana_varijabla naziv="DomainObject.Predmet.ProtuStrankaListFormatedWithAdress_1">
      <item>TURBO-ZG d.o.o.  u likvidaciji, Ulica grada Vukovara 271, 10000 Zagreb</item>
    </derivirana_varijabla>
  </DomainObject.Predmet.ProtuStrankaListFormatedWithAdress>
  <DomainObject.Predmet.ProtuStrankaListFormatedWithAdressOIB>
    <izvorni_sadrzaj>
      <item>TURBO-ZG d.o.o.  u likvidaciji, OIB 70987880374, Ulica grada Vukovara 271, 10000 Zagreb</item>
    </izvorni_sadrzaj>
    <derivirana_varijabla naziv="DomainObject.Predmet.ProtuStrankaListFormatedWithAdressOIB_1">
      <item>TURBO-ZG d.o.o.  u likvidaciji, OIB 70987880374, Ulica grada Vukovara 271, 10000 Zagreb</item>
    </derivirana_varijabla>
  </DomainObject.Predmet.ProtuStrankaListFormatedWithAdressOIB>
  <DomainObject.Predmet.ProtuStrankaListNazivFormated>
    <izvorni_sadrzaj>
      <item>TURBO-ZG d.o.o.  u likvidaciji</item>
    </izvorni_sadrzaj>
    <derivirana_varijabla naziv="DomainObject.Predmet.ProtuStrankaListNazivFormated_1">
      <item>TURBO-ZG d.o.o.  u likvidaciji</item>
    </derivirana_varijabla>
  </DomainObject.Predmet.ProtuStrankaListNazivFormated>
  <DomainObject.Predmet.ProtuStrankaListNazivFormatedOIB>
    <izvorni_sadrzaj>
      <item>TURBO-ZG d.o.o.  u likvidaciji, OIB 70987880374</item>
    </izvorni_sadrzaj>
    <derivirana_varijabla naziv="DomainObject.Predmet.ProtuStrankaListNazivFormatedOIB_1">
      <item>TURBO-ZG d.o.o.  u likvidaciji, OIB 70987880374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St-1899/2018-3</izvorni_sadrzaj>
    <derivirana_varijabla naziv="DomainObject.PoslovniBrojDokumenta_1">St-1899/2018-3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TURBO-ZG d.o.o.  u likvidaciji</izvorni_sadrzaj>
    <derivirana_varijabla naziv="DomainObject.Predmet.ProtustrankaIDrugi_1">TURBO-ZG d.o.o.  u likvidaciji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TURBO-ZG d.o.o.  u likvidaciji, OIB 70987880374, Ulica grada Vukovara 271, 10000 Zagreb</izvorni_sadrzaj>
    <derivirana_varijabla naziv="DomainObject.Predmet.ProtustrankaIDrugiAdressOIB_1">TURBO-ZG d.o.o.  u likvidaciji, OIB 70987880374,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TURBO-ZG d.o.o.  u likvidaciji</item>
    </izvorni_sadrzaj>
    <derivirana_varijabla naziv="DomainObject.Predmet.SudioniciListNaziv_1">
      <item>FINA Regionalni centar Zagreb</item>
      <item>TURBO-ZG d.o.o.  u likvidaciji</item>
    </derivirana_varijabla>
  </DomainObject.Predmet.SudioniciListNaziv>
  <DomainObject.Predmet.SudioniciListAdressOIB>
    <izvorni_sadrzaj>
      <item>FINA Regionalni centar Zagreb, OIB 85821130368</item>
      <item>TURBO-ZG d.o.o.  u likvidaciji, OIB 70987880374, Ulica grada Vukovara 271,10000 Zagreb</item>
    </izvorni_sadrzaj>
    <derivirana_varijabla naziv="DomainObject.Predmet.SudioniciListAdressOIB_1">
      <item>FINA Regionalni centar Zagreb, OIB 85821130368</item>
      <item>TURBO-ZG d.o.o.  u likvidaciji, OIB 70987880374,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70987880374</item>
    </izvorni_sadrzaj>
    <derivirana_varijabla naziv="DomainObject.Predmet.SudioniciListNazivOIB_1">
      <item>, OIB 85821130368</item>
      <item>, OIB 70987880374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St-1899/2018-3</izvorni_sadrzaj>
    <derivirana_varijabla naziv="DomainObject.PredzadnjaOdlukaIzPredmeta.Oznaka_1">St-1899/2018-3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1369</properties:Characters>
  <properties:Lines>41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2019-02-04T11:52:00Z</dcterms:created>
  <dc:creator>Bernardica Novak</dc:creator>
  <cp:lastModifiedBy>Tatjana Slaviček</cp:lastModifiedBy>
  <cp:lastPrinted>2018-07-05T12:08:00Z</cp:lastPrinted>
  <dcterms:modified xmlns:xsi="http://www.w3.org/2001/XMLSchema-instance" xsi:type="dcterms:W3CDTF">2019-02-04T12:08:00Z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St-1899/2018-3 / Odluka - Oglas (Oglas_1899-18.docx)</vt:lpwstr>
  </prop:property>
  <prop:property name="CC_coloring" pid="5" fmtid="{D5CDD505-2E9C-101B-9397-08002B2CF9AE}">
    <vt:bool>false</vt:bool>
  </prop:property>
</prop:Properties>
</file>