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14d6" w14:paraId="43514d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D326B3">
        <w:rPr>
          <w:szCs w:val="24"/>
        </w:rPr>
        <w:t>6</w:t>
      </w:r>
      <w:r w:rsidR="0090293D">
        <w:rPr>
          <w:szCs w:val="24"/>
        </w:rPr>
        <w:t xml:space="preserve">. </w:t>
      </w:r>
      <w:r w:rsidR="00B901F5">
        <w:rPr>
          <w:szCs w:val="24"/>
        </w:rPr>
        <w:t>rujna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326B3" w:rsidRPr="00D326B3">
        <w:rPr>
          <w:szCs w:val="24"/>
        </w:rPr>
        <w:t>HRNJAK GRADNJA j.d.o.o., Knin, Kardinala Franje Kuharića 41, OIB: 24538744140</w:t>
      </w:r>
      <w:r w:rsidR="0090293D">
        <w:rPr>
          <w:szCs w:val="24"/>
        </w:rPr>
        <w:t xml:space="preserve">, </w:t>
      </w:r>
      <w:r w:rsidR="00B901F5">
        <w:rPr>
          <w:color w:themeColor="text1" w:val="000000"/>
          <w:szCs w:val="24"/>
        </w:rPr>
        <w:t>28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01F5">
        <w:rPr>
          <w:rFonts w:cs="Times New Roman" w:hAnsi="Times New Roman" w:ascii="Times New Roman"/>
          <w:color w:themeColor="text1" w:val="000000"/>
          <w:sz w:val="24"/>
          <w:szCs w:val="24"/>
        </w:rPr>
        <w:t>28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E7D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D326B3">
      <w:rPr>
        <w:rFonts w:cs="Times New Roman" w:eastAsia="Times New Roman" w:hAnsi="Times New Roman" w:ascii="Times New Roman"/>
        <w:sz w:val="24"/>
        <w:szCs w:val="24"/>
        <w:lang w:eastAsia="hr-HR"/>
      </w:rPr>
      <w:t>388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901F5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D78ED"/>
    <w:rsid w:val="00302F28"/>
    <w:rsid w:val="003474B3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D0109"/>
    <w:rsid w:val="006F6AED"/>
    <w:rsid w:val="00705AA6"/>
    <w:rsid w:val="0078682E"/>
    <w:rsid w:val="007E7D38"/>
    <w:rsid w:val="00806A6A"/>
    <w:rsid w:val="00850DC5"/>
    <w:rsid w:val="00856038"/>
    <w:rsid w:val="00865BC1"/>
    <w:rsid w:val="00873F4D"/>
    <w:rsid w:val="008A166A"/>
    <w:rsid w:val="008F7B0C"/>
    <w:rsid w:val="00901178"/>
    <w:rsid w:val="00901EF8"/>
    <w:rsid w:val="0090293D"/>
    <w:rsid w:val="009B665E"/>
    <w:rsid w:val="009D20AE"/>
    <w:rsid w:val="00A04974"/>
    <w:rsid w:val="00A42F74"/>
    <w:rsid w:val="00A579E3"/>
    <w:rsid w:val="00B07615"/>
    <w:rsid w:val="00B763FC"/>
    <w:rsid w:val="00B901F5"/>
    <w:rsid w:val="00BA3153"/>
    <w:rsid w:val="00BB1452"/>
    <w:rsid w:val="00C15265"/>
    <w:rsid w:val="00CE25E2"/>
    <w:rsid w:val="00D16FD6"/>
    <w:rsid w:val="00D326B3"/>
    <w:rsid w:val="00D64751"/>
    <w:rsid w:val="00D7111D"/>
    <w:rsid w:val="00D815AD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4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9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49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49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49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4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4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4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49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HRNJAK GRADNJA jednostavno društvo s ograničenom odgovornošću za proizvodnju i usluge</izvorni_sadrzaj>
    <derivirana_varijabla naziv="DomainObject.Predmet.ProtustrankaFormated_1">  HRNJAK GRADNJA jednostavno društvo s ograničenom odgovornošću za proizvodnju i usluge</derivirana_varijabla>
  </DomainObject.Predmet.ProtustrankaFormated>
  <DomainObject.Predmet.ProtustrankaFormatedOIB>
    <izvorni_sadrzaj>  HRNJAK GRADNJA jednostavno društvo s ograničenom odgovornošću za proizvodnju i usluge, OIB 24538744140</izvorni_sadrzaj>
    <derivirana_varijabla naziv="DomainObject.Predmet.ProtustrankaFormatedOIB_1">  HRNJAK GRADNJA jednostavno društvo s ograničenom odgovornošću za proizvodnju i usluge, OIB 24538744140</derivirana_varijabla>
  </DomainObject.Predmet.ProtustrankaFormatedOIB>
  <DomainObject.Predmet.ProtustrankaFormatedWithAdress>
    <izvorni_sadrzaj> HRNJAK GRADNJA jednostavno društvo s ograničenom odgovornošću za proizvodnju i usluge, Kardinala Franje Kuharića 41, 22300 Knin</izvorni_sadrzaj>
    <derivirana_varijabla naziv="DomainObject.Predmet.ProtustrankaFormatedWithAdress_1"> HRNJAK GRADNJA jednostavno društvo s ograničenom odgovornošću za proizvodnju i usluge, Kardinala Franje Kuharića 41, 22300 Knin</derivirana_varijabla>
  </DomainObject.Predmet.ProtustrankaFormatedWithAdress>
  <DomainObject.Predmet.ProtustrankaFormatedWithAdressOIB>
    <izvorni_sadrzaj> HRNJAK GRADNJA jednostavno društvo s ograničenom odgovornošću za proizvodnju i usluge, OIB 24538744140, Kardinala Franje Kuharića 41, 22300 Knin</izvorni_sadrzaj>
    <derivirana_varijabla naziv="DomainObject.Predmet.ProtustrankaFormatedWithAdressOIB_1"> HRNJAK GRADNJA jednostavno društvo s ograničenom odgovornošću za proizvodnju i usluge, OIB 24538744140, Kardinala Franje Kuharića 41, 22300 Knin</derivirana_varijabla>
  </DomainObject.Predmet.ProtustrankaFormatedWithAdressOIB>
  <DomainObject.Predmet.ProtustrankaWithAdress>
    <izvorni_sadrzaj>HRNJAK GRADNJA jednostavno društvo s ograničenom odgovornošću za proizvodnju i usluge Kardinala Franje Kuharića 41, 22300 Knin</izvorni_sadrzaj>
    <derivirana_varijabla naziv="DomainObject.Predmet.ProtustrankaWithAdress_1">HRNJAK GRADNJA jednostavno društvo s ograničenom odgovornošću za proizvodnju i usluge Kardinala Franje Kuharića 41, 22300 Knin</derivirana_varijabla>
  </DomainObject.Predmet.ProtustrankaWithAdress>
  <DomainObject.Predmet.ProtustrankaWithAdressOIB>
    <izvorni_sadrzaj>HRNJAK GRADNJA jednostavno društvo s ograničenom odgovornošću za proizvodnju i usluge, OIB 24538744140, Kardinala Franje Kuharića 41, 22300 Knin</izvorni_sadrzaj>
    <derivirana_varijabla naziv="DomainObject.Predmet.ProtustrankaWithAdressOIB_1">HRNJAK GRADNJA jednostavno društvo s ograničenom odgovornošću za proizvodnju i usluge, OIB 24538744140, Kardinala Franje Kuharića 41, 22300 Knin</derivirana_varijabla>
  </DomainObject.Predmet.ProtustrankaWithAdressOIB>
  <DomainObject.Predmet.ProtustrankaNazivFormated>
    <izvorni_sadrzaj>HRNJAK GRADNJA jednostavno društvo s ograničenom odgovornošću za proizvodnju i usluge</izvorni_sadrzaj>
    <derivirana_varijabla naziv="DomainObject.Predmet.ProtustrankaNazivFormated_1">HRNJAK GRADNJA jednostavno društvo s ograničenom odgovornošću za proizvodnju i usluge</derivirana_varijabla>
  </DomainObject.Predmet.ProtustrankaNazivFormated>
  <DomainObject.Predmet.ProtustrankaNazivFormatedOIB>
    <izvorni_sadrzaj>HRNJAK GRADNJA jednostavno društvo s ograničenom odgovornošću za proizvodnju i usluge, OIB 24538744140</izvorni_sadrzaj>
    <derivirana_varijabla naziv="DomainObject.Predmet.ProtustrankaNazivFormatedOIB_1">HRNJAK GRADNJA jednostavno društvo s ograničenom odgovornošću za proizvodnju i usluge, OIB 24538744140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HRNJAK GRADNJA jednostavno društvo s ograničenom odgovornošću za proizvodnju i usluge</item>
    </izvorni_sadrzaj>
    <derivirana_varijabla naziv="DomainObject.Predmet.ProtuStrankaListFormated_1">
      <item>HRNJAK GRADNJA jednostavno društvo s ograničenom odgovornošću za proizvodnju i usluge</item>
    </derivirana_varijabla>
  </DomainObject.Predmet.ProtuStrankaListFormated>
  <DomainObject.Predmet.ProtuStrankaListFormatedOIB>
    <izvorni_sadrzaj>
      <item>HRNJAK GRADNJA jednostavno društvo s ograničenom odgovornošću za proizvodnju i usluge, OIB 24538744140</item>
    </izvorni_sadrzaj>
    <derivirana_varijabla naziv="DomainObject.Predmet.ProtuStrankaListFormatedOIB_1">
      <item>HRNJAK GRADNJA jednostavno društvo s ograničenom odgovornošću za proizvodnju i usluge, OIB 24538744140</item>
    </derivirana_varijabla>
  </DomainObject.Predmet.ProtuStrankaListFormatedOIB>
  <DomainObject.Predmet.ProtuStrankaListFormatedWithAdress>
    <izvorni_sadrzaj>
      <item>HRNJAK GRADNJA jednostavno društvo s ograničenom odgovornošću za proizvodnju i usluge, Kardinala Franje Kuharića 41, 22300 Knin</item>
    </izvorni_sadrzaj>
    <derivirana_varijabla naziv="DomainObject.Predmet.ProtuStrankaListFormatedWithAdress_1">
      <item>HRNJAK GRADNJA jednostavno društvo s ograničenom odgovornošću za proizvodnju i usluge, Kardinala Franje Kuharića 41, 22300 Knin</item>
    </derivirana_varijabla>
  </DomainObject.Predmet.ProtuStrankaListFormatedWithAdress>
  <DomainObject.Predmet.ProtuStrankaListFormatedWithAdressOIB>
    <izvorni_sadrzaj>
      <item>HRNJAK GRADNJA jednostavno društvo s ograničenom odgovornošću za proizvodnju i usluge, OIB 24538744140, Kardinala Franje Kuharića 41, 22300 Knin</item>
    </izvorni_sadrzaj>
    <derivirana_varijabla naziv="DomainObject.Predmet.ProtuStrankaListFormatedWithAdressOIB_1">
      <item>HRNJAK GRADNJA jednostavno društvo s ograničenom odgovornošću za proizvodnju i usluge, OIB 24538744140, Kardinala Franje Kuharića 41, 22300 Knin</item>
    </derivirana_varijabla>
  </DomainObject.Predmet.ProtuStrankaListFormatedWithAdressOIB>
  <DomainObject.Predmet.ProtuStrankaListNazivFormated>
    <izvorni_sadrzaj>
      <item>HRNJAK GRADNJA jednostavno društvo s ograničenom odgovornošću za proizvodnju i usluge</item>
    </izvorni_sadrzaj>
    <derivirana_varijabla naziv="DomainObject.Predmet.ProtuStrankaListNazivFormated_1">
      <item>HRNJAK GRADNJA jednostavno društvo s ograničenom odgovornošću za proizvodnju i usluge</item>
    </derivirana_varijabla>
  </DomainObject.Predmet.ProtuStrankaListNazivFormated>
  <DomainObject.Predmet.ProtuStrankaListNazivFormatedOIB>
    <izvorni_sadrzaj>
      <item>HRNJAK GRADNJA jednostavno društvo s ograničenom odgovornošću za proizvodnju i usluge, OIB 24538744140</item>
    </izvorni_sadrzaj>
    <derivirana_varijabla naziv="DomainObject.Predmet.ProtuStrankaListNazivFormatedOIB_1">
      <item>HRNJAK GRADNJA jednostavno društvo s ograničenom odgovornošću za proizvodnju i usluge, OIB 24538744140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HRNJAK GRADNJA jednostavno društvo s ograničenom odgovornošću za proizvodnju i usluge</izvorni_sadrzaj>
    <derivirana_varijabla naziv="DomainObject.Predmet.ProtustrankaIDrugi_1">HRNJAK GRADNJA jednostavno društvo s ograničenom odgovornošću za proizvodnju i usluge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HRNJAK GRADNJA jednostavno društvo s ograničenom odgovornošću za proizvodnju i usluge, OIB 24538744140, Kardinala Franje Kuharića 41, 22300 Knin</izvorni_sadrzaj>
    <derivirana_varijabla naziv="DomainObject.Predmet.ProtustrankaIDrugiAdressOIB_1">HRNJAK GRADNJA jednostavno društvo s ograničenom odgovornošću za proizvodnju i usluge, OIB 24538744140, Kardinala Franje Kuharića 41,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HRNJAK GRADNJA jednostavno društvo s ograničenom odgovornošću za proizvodnju i usluge</item>
    </izvorni_sadrzaj>
    <derivirana_varijabla naziv="DomainObject.Predmet.SudioniciListNaziv_1">
      <item>FINANCIJSKA AGENCIJA-Podružnica Šibenik</item>
      <item>HRNJAK GRADNJA jednostavno društvo s ograničenom odgovornošću za proizvodnju i usluge</item>
    </derivirana_varijabla>
  </DomainObject.Predmet.SudioniciListNaziv>
  <DomainObject.Predmet.SudioniciListAdressOIB>
    <izvorni_sadrzaj>
      <item>FINANCIJSKA AGENCIJA-Podružnica Šibenik, OIB 85821130368, Perivoj L.Marune 1,22000 Šibenik</item>
      <item>HRNJAK GRADNJA jednostavno društvo s ograničenom odgovornošću za proizvodnju i usluge, OIB 24538744140, Kardinala Franje Kuharića 41,22300 Knin</item>
    </izvorni_sadrzaj>
    <derivirana_varijabla naziv="DomainObject.Predmet.SudioniciListAdressOIB_1">
      <item>FINANCIJSKA AGENCIJA-Podružnica Šibenik, OIB 85821130368, Perivoj L.Marune 1,22000 Šibenik</item>
      <item>HRNJAK GRADNJA jednostavno društvo s ograničenom odgovornošću za proizvodnju i usluge, OIB 24538744140, Kardinala Franje Kuharića 41,22300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24538744140</item>
    </izvorni_sadrzaj>
    <derivirana_varijabla naziv="DomainObject.Predmet.SudioniciListNazivOIB_1">
      <item>, OIB 85821130368</item>
      <item>, OIB 24538744140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DDC9E-70FE-4E9E-8009-B2A22D730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993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2017-11-27T11:44:00Z</dcterms:created>
  <dc:creator>Krešimir Torbarina</dc:creator>
  <cp:lastModifiedBy>wsadmin</cp:lastModifiedBy>
  <cp:lastPrinted>2017-11-06T08:28:00Z</cp:lastPrinted>
  <dcterms:modified xmlns:xsi="http://www.w3.org/2001/XMLSchema-instance" xsi:type="dcterms:W3CDTF">2017-11-28T12:37:00Z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