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6ed3" w14:paraId="3016ed3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60171D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7F74D1">
        <w:rPr>
          <w:rFonts w:cs="Times New Roman" w:eastAsia="Times New Roman"/>
          <w:szCs w:val="24"/>
        </w:rPr>
        <w:t>UDRUGA ZA PROMICANJE URBANE KULTURE - OSA, Labin, Istarska 9, OIB 67099731769, reg. br. 18001742</w:t>
      </w:r>
      <w:r w:rsidR="00950FCE">
        <w:rPr>
          <w:rFonts w:cs="Times New Roman" w:eastAsia="Times New Roman"/>
          <w:szCs w:val="24"/>
        </w:rPr>
        <w:t xml:space="preserve">, </w:t>
      </w:r>
      <w:r w:rsidR="007F74D1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7F74D1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7F74D1">
        <w:rPr>
          <w:rFonts w:cs="Times New Roman" w:eastAsia="Times New Roman"/>
          <w:szCs w:val="24"/>
        </w:rPr>
        <w:t>UDRUGOM ZA PROMICANJE URBANE KULTURE - OSA, Labin, Istarska 9, OIB 67099731769, reg. br. 18001742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950FCE">
        <w:t>Marina Mamić</w:t>
      </w:r>
      <w:r>
        <w:t xml:space="preserve"> iz</w:t>
      </w:r>
      <w:r w:rsidR="00950FCE">
        <w:t xml:space="preserve"> Zagreba,</w:t>
      </w:r>
      <w:r>
        <w:t xml:space="preserve"> </w:t>
      </w:r>
      <w:r w:rsidR="00950FCE">
        <w:t>Kruge 9</w:t>
      </w:r>
      <w:r>
        <w:t xml:space="preserve">, OIB </w:t>
      </w:r>
      <w:r w:rsidR="00950FCE">
        <w:t>12021589075</w:t>
      </w:r>
      <w:r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7F74D1">
        <w:rPr>
          <w:rFonts w:cs="Times New Roman" w:eastAsia="Times New Roman"/>
          <w:szCs w:val="24"/>
        </w:rPr>
        <w:t>UDRUGA ZA PROMICANJE URBANE KULTURE - OSA, Labin, Istarska 9, OIB 67099731769, reg. br. 18001742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7F74D1">
        <w:rPr>
          <w:rFonts w:cs="Times New Roman" w:eastAsia="Times New Roman"/>
          <w:szCs w:val="24"/>
        </w:rPr>
        <w:t>UDRUGA ZA PROMICANJE URBANE KULTURE - OSA, Labin, Istarska 9, OIB 67099731769, reg. br. 18001742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7F74D1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  <w:r w:rsidR="007F74D1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</w:t>
      </w:r>
      <w:r w:rsidR="0060171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7F74D1">
        <w:rPr>
          <w:rFonts w:cs="Times New Roman" w:eastAsia="Times New Roman"/>
          <w:szCs w:val="24"/>
        </w:rPr>
        <w:t>UDRUGA ZA PROMICANJE URBANE KULTURE - OSA, Labin, Istarska 9, OIB 67099731769, reg. br. 18001742</w:t>
      </w:r>
      <w:r w:rsidR="00D83D0F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7F74D1">
        <w:t>7</w:t>
      </w:r>
      <w:r>
        <w:t xml:space="preserve">. </w:t>
      </w:r>
      <w:r w:rsidR="007F74D1">
        <w:t>lipnja</w:t>
      </w:r>
      <w:r>
        <w:t xml:space="preserve"> 201</w:t>
      </w:r>
      <w:r w:rsidR="0060171D">
        <w:t>8</w:t>
      </w:r>
      <w:r>
        <w:t xml:space="preserve">. imao neizvršene osnove za plaćanje u neprekinutom razdoblju od 120 dana u ukupnom iznosu </w:t>
      </w:r>
      <w:r w:rsidR="007F74D1">
        <w:t>5.422,84</w:t>
      </w:r>
      <w:r w:rsidR="00D83D0F">
        <w:t xml:space="preserve"> </w:t>
      </w:r>
      <w:r>
        <w:t>kn) i da za dužnika nisu ispunjene pretpostavke za pokretanj</w:t>
      </w:r>
      <w:r w:rsidR="002926FA">
        <w:t xml:space="preserve">e drugog postupka radi brisanja, </w:t>
      </w:r>
      <w:r>
        <w:t xml:space="preserve">što je utvrđeno uvidom u zahtjev Financijske agencije i </w:t>
      </w:r>
      <w:r w:rsidR="00D83D0F">
        <w:t xml:space="preserve">ispis iz </w:t>
      </w:r>
      <w:r w:rsidR="00D83D0F" w:rsidRPr="002926FA">
        <w:t xml:space="preserve">registra udruga za dužnika (list </w:t>
      </w:r>
      <w:r w:rsidR="007F74D1">
        <w:t>2-3</w:t>
      </w:r>
      <w:r w:rsidRPr="002926FA">
        <w:t xml:space="preserve"> spisa)</w:t>
      </w:r>
      <w:r w:rsidRPr="002926FA">
        <w:rPr>
          <w:rFonts w:eastAsiaTheme="minorHAnsi"/>
          <w:lang w:eastAsia="en-US"/>
        </w:rPr>
        <w:t>, s</w:t>
      </w:r>
      <w:r>
        <w:rPr>
          <w:rFonts w:eastAsiaTheme="minorHAnsi"/>
          <w:lang w:eastAsia="en-US"/>
        </w:rPr>
        <w:t xml:space="preserve">ud je, sukladno čl. 430. SZ-a, </w:t>
      </w:r>
      <w:r w:rsidR="007F74D1">
        <w:rPr>
          <w:rFonts w:eastAsiaTheme="minorHAnsi"/>
          <w:lang w:eastAsia="en-US"/>
        </w:rPr>
        <w:t>18</w:t>
      </w:r>
      <w:r>
        <w:rPr>
          <w:rFonts w:eastAsiaTheme="minorHAnsi"/>
          <w:lang w:eastAsia="en-US"/>
        </w:rPr>
        <w:t xml:space="preserve">. </w:t>
      </w:r>
      <w:r w:rsidR="007F74D1">
        <w:rPr>
          <w:rFonts w:eastAsiaTheme="minorHAnsi"/>
          <w:lang w:eastAsia="en-US"/>
        </w:rPr>
        <w:t>lipnja</w:t>
      </w:r>
      <w:r>
        <w:rPr>
          <w:rFonts w:eastAsiaTheme="minorHAnsi"/>
          <w:lang w:eastAsia="en-US"/>
        </w:rPr>
        <w:t xml:space="preserve"> 201</w:t>
      </w:r>
      <w:r w:rsidR="0060171D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60171D">
        <w:rPr>
          <w:rFonts w:cs="Times New Roman" w:eastAsia="Times New Roman"/>
          <w:szCs w:val="24"/>
        </w:rPr>
        <w:t>8 St-</w:t>
      </w:r>
      <w:r w:rsidR="007F74D1">
        <w:rPr>
          <w:rFonts w:cs="Times New Roman" w:eastAsia="Times New Roman"/>
          <w:szCs w:val="24"/>
        </w:rPr>
        <w:t>214</w:t>
      </w:r>
      <w:r w:rsidR="00950FCE">
        <w:rPr>
          <w:rFonts w:cs="Times New Roman" w:eastAsia="Times New Roman"/>
          <w:szCs w:val="24"/>
        </w:rPr>
        <w:t>/2018-3</w:t>
      </w:r>
      <w:r>
        <w:rPr>
          <w:rFonts w:cs="Times New Roman" w:eastAsia="Times New Roman"/>
          <w:szCs w:val="24"/>
        </w:rPr>
        <w:t xml:space="preserve"> koji sadrži podatke za </w:t>
      </w:r>
      <w:r>
        <w:rPr>
          <w:rFonts w:cs="Times New Roman" w:eastAsia="Times New Roman"/>
          <w:szCs w:val="24"/>
        </w:rPr>
        <w:lastRenderedPageBreak/>
        <w:t>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7F74D1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7F74D1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0171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bookmarkStart w:name="_GoBack" w:id="0"/>
      <w:r w:rsidR="00921068">
        <w:rPr>
          <w:rFonts w:cs="Times New Roman" w:eastAsia="Times New Roman"/>
          <w:szCs w:val="24"/>
        </w:rPr>
        <w:t>, v.r.</w:t>
      </w:r>
      <w:bookmarkEnd w:id="0"/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2926FA" w:rsidP="00BD2C66" w:rsidR="002926FA">
      <w:pPr>
        <w:jc w:val="left"/>
        <w:rPr>
          <w:rFonts w:cs="Times New Roman" w:eastAsia="Times New Roman"/>
          <w:szCs w:val="24"/>
        </w:rPr>
      </w:pPr>
    </w:p>
    <w:p w:rsidRDefault="007F74D1" w:rsidP="00BD2C66" w:rsidR="007F74D1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7F74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7F74D1">
        <w:rPr>
          <w:rFonts w:cs="Times New Roman" w:eastAsia="Times New Roman"/>
          <w:szCs w:val="24"/>
        </w:rPr>
        <w:t xml:space="preserve">UDRUGA ZA PROMICANJE URBANE KULTURE - OSA, Labin, Istarska 9,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>Područni</w:t>
      </w:r>
      <w:r w:rsidR="00CC2F75">
        <w:rPr>
          <w:rFonts w:cs="Times New Roman" w:eastAsia="Times New Roman"/>
          <w:szCs w:val="20"/>
        </w:rPr>
        <w:t xml:space="preserve"> ured </w:t>
      </w:r>
      <w:r>
        <w:rPr>
          <w:rFonts w:cs="Times New Roman" w:eastAsia="Times New Roman"/>
          <w:szCs w:val="20"/>
        </w:rPr>
        <w:t xml:space="preserve">Pazin,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950FCE">
        <w:t>Marina Mamić iz Zagreba, Kruge 9</w:t>
      </w:r>
      <w:r>
        <w:rPr>
          <w:rFonts w:cs="Times New Roman" w:eastAsia="Times New Roman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C1FA1" w:rsidP="00AC1FA1" w:rsidR="00AC1F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Ured državne uprave u Istarskoj županiji, Služba za opću upravu i društvene djelatnosti, Pazin, Ulica Matka Brajše Rašana 2 – radi zabilježbe otvaranja skraćenog stečajnog postupka u registru udruga,</w:t>
      </w:r>
    </w:p>
    <w:p w:rsidRDefault="00AC1FA1" w:rsidP="00AC1FA1" w:rsidR="00AC1F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Ured državne uprave u Istarskoj županiji, Služba za opću upravu i društvene djelatnosti, Pazin, Ulica Matka Brajše Rašana – po pravomoćnosti – radi brisanja dužnika iz registra udruga.</w:t>
      </w:r>
    </w:p>
    <w:p w:rsidRDefault="00BD2C66" w:rsidP="00BD2C66" w:rsidR="00BD2C66"/>
    <w:p w:rsidRDefault="00BD2C66" w:rsidP="00BD2C66" w:rsidR="00BD2C66"/>
    <w:p w:rsidRDefault="00322F26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F26" w:rsidR="00322F26">
      <w:r>
        <w:separator/>
      </w:r>
    </w:p>
  </w:endnote>
  <w:endnote w:id="0" w:type="continuationSeparator">
    <w:p w:rsidRDefault="00322F26" w:rsidR="00322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F26" w:rsidR="00322F26">
      <w:r>
        <w:separator/>
      </w:r>
    </w:p>
  </w:footnote>
  <w:footnote w:id="0" w:type="continuationSeparator">
    <w:p w:rsidRDefault="00322F26" w:rsidR="00322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P="007F74D1" w:rsidR="00A6778E">
    <w:pPr>
      <w:pStyle w:val="Zaglavlje"/>
      <w:tabs>
        <w:tab w:pos="4234" w:val="left"/>
      </w:tabs>
    </w:pPr>
    <w:r>
      <w:tab/>
    </w:r>
    <w:r w:rsidR="007F74D1">
      <w:t>2</w:t>
    </w:r>
    <w:r w:rsidR="007F74D1">
      <w:tab/>
    </w:r>
    <w:r>
      <w:tab/>
    </w:r>
    <w:r w:rsidR="00D83D0F">
      <w:t>8 St-</w:t>
    </w:r>
    <w:r w:rsidR="007F74D1">
      <w:t>214</w:t>
    </w:r>
    <w:r w:rsidR="00D83D0F">
      <w:t>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60171D">
      <w:t>8 St-</w:t>
    </w:r>
    <w:r w:rsidR="007F74D1">
      <w:t>214</w:t>
    </w:r>
    <w:r w:rsidR="00950FCE">
      <w:t>/2018-</w:t>
    </w:r>
    <w:r w:rsidR="007F74D1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2636B"/>
    <w:rsid w:val="000B38EF"/>
    <w:rsid w:val="002926FA"/>
    <w:rsid w:val="00322F26"/>
    <w:rsid w:val="003C6E14"/>
    <w:rsid w:val="0060171D"/>
    <w:rsid w:val="007F74D1"/>
    <w:rsid w:val="00921068"/>
    <w:rsid w:val="00950FCE"/>
    <w:rsid w:val="009676C7"/>
    <w:rsid w:val="00973D66"/>
    <w:rsid w:val="009C2995"/>
    <w:rsid w:val="009C7ACE"/>
    <w:rsid w:val="00A346BD"/>
    <w:rsid w:val="00AC1FA1"/>
    <w:rsid w:val="00BD2C66"/>
    <w:rsid w:val="00CC2F75"/>
    <w:rsid w:val="00CF0F8C"/>
    <w:rsid w:val="00D83D0F"/>
    <w:rsid w:val="00FD4BCA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71D"/>
    <w:rPr>
      <w:rFonts w:eastAsiaTheme="minorEastAsia" w:hAnsi="Times New Roman" w:ascii="Times New Roman"/>
      <w:sz w:val="24"/>
      <w:lang w:eastAsia="hr-HR"/>
    </w:rPr>
  </w:style>
  <w:style w:customStyle="true" w:styleId="lrzxr" w:type="character">
    <w:name w:val="lrzxr"/>
    <w:basedOn w:val="Zadanifontodlomka"/>
    <w:rsid w:val="002926FA"/>
  </w:style>
  <w:style w:styleId="Tekstrezerviranogmjesta" w:type="character">
    <w:name w:val="Placeholder Text"/>
    <w:basedOn w:val="Zadanifontodlomka"/>
    <w:uiPriority w:val="99"/>
    <w:semiHidden/>
    <w:rsid w:val="009C29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299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C299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C29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C29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71D"/>
    <w:rPr>
      <w:rFonts w:ascii="Times New Roman" w:eastAsiaTheme="minorEastAsia" w:hAnsi="Times New Roman"/>
      <w:sz w:val="24"/>
      <w:lang w:eastAsia="hr-HR"/>
    </w:rPr>
  </w:style>
  <w:style w:customStyle="1" w:styleId="lrzxr" w:type="character">
    <w:name w:val="lrzxr"/>
    <w:basedOn w:val="Zadanifontodlomka"/>
    <w:rsid w:val="002926FA"/>
  </w:style>
  <w:style w:styleId="Tekstrezerviranogmjesta" w:type="character">
    <w:name w:val="Placeholder Text"/>
    <w:basedOn w:val="Zadanifontodlomka"/>
    <w:uiPriority w:val="99"/>
    <w:semiHidden/>
    <w:rsid w:val="009C29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299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C299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C29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C29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526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St-214/2018-4</izvorni_sadrzaj>
    <derivirana_varijabla naziv="DomainObject.Oznaka_1">St-214/2018-4</derivirana_varijabla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St-214/2018</izvorni_sadrzaj>
    <derivirana_varijabla naziv="DomainObject.Predmet.OznakaBroj_1">St-214/2018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PROMICANJE URBANE KULTURE - OSA, LABIN</izvorni_sadrzaj>
    <derivirana_varijabla naziv="DomainObject.Predmet.ProtustrankaFormated_1">  UDRUGA ZA PROMICANJE URBANE KULTURE - OSA, LABIN</derivirana_varijabla>
  </DomainObject.Predmet.ProtustrankaFormated>
  <DomainObject.Predmet.ProtustrankaFormatedOIB>
    <izvorni_sadrzaj>  UDRUGA ZA PROMICANJE URBANE KULTURE - OSA, LABIN, OIB 67099731769</izvorni_sadrzaj>
    <derivirana_varijabla naziv="DomainObject.Predmet.ProtustrankaFormatedOIB_1">  UDRUGA ZA PROMICANJE URBANE KULTURE - OSA, LABIN, OIB 67099731769</derivirana_varijabla>
  </DomainObject.Predmet.ProtustrankaFormatedOIB>
  <DomainObject.Predmet.ProtustrankaFormatedWithAdress>
    <izvorni_sadrzaj> UDRUGA ZA PROMICANJE URBANE KULTURE - OSA, LABIN, Istarska 9, 52220 Labin</izvorni_sadrzaj>
    <derivirana_varijabla naziv="DomainObject.Predmet.ProtustrankaFormatedWithAdress_1"> UDRUGA ZA PROMICANJE URBANE KULTURE - OSA, LABIN, Istarska 9, 52220 Labin</derivirana_varijabla>
  </DomainObject.Predmet.ProtustrankaFormatedWithAdress>
  <DomainObject.Predmet.ProtustrankaFormatedWithAdressOIB>
    <izvorni_sadrzaj> UDRUGA ZA PROMICANJE URBANE KULTURE - OSA, LABIN, OIB 67099731769, Istarska 9, 52220 Labin</izvorni_sadrzaj>
    <derivirana_varijabla naziv="DomainObject.Predmet.ProtustrankaFormatedWithAdressOIB_1"> UDRUGA ZA PROMICANJE URBANE KULTURE - OSA, LABIN, OIB 67099731769, Istarska 9, 52220 Labin</derivirana_varijabla>
  </DomainObject.Predmet.ProtustrankaFormatedWithAdressOIB>
  <DomainObject.Predmet.ProtustrankaWithAdress>
    <izvorni_sadrzaj>UDRUGA ZA PROMICANJE URBANE KULTURE - OSA, LABIN Istarska 9, 52220 Labin</izvorni_sadrzaj>
    <derivirana_varijabla naziv="DomainObject.Predmet.ProtustrankaWithAdress_1">UDRUGA ZA PROMICANJE URBANE KULTURE - OSA, LABIN Istarska 9, 52220 Labin</derivirana_varijabla>
  </DomainObject.Predmet.ProtustrankaWithAdress>
  <DomainObject.Predmet.ProtustrankaWithAdressOIB>
    <izvorni_sadrzaj>UDRUGA ZA PROMICANJE URBANE KULTURE - OSA, LABIN, OIB 67099731769, Istarska 9, 52220 Labin</izvorni_sadrzaj>
    <derivirana_varijabla naziv="DomainObject.Predmet.ProtustrankaWithAdressOIB_1">UDRUGA ZA PROMICANJE URBANE KULTURE - OSA, LABIN, OIB 67099731769, Istarska 9, 52220 Labin</derivirana_varijabla>
  </DomainObject.Predmet.ProtustrankaWithAdressOIB>
  <DomainObject.Predmet.ProtustrankaNazivFormated>
    <izvorni_sadrzaj>UDRUGA ZA PROMICANJE URBANE KULTURE - OSA, LABIN</izvorni_sadrzaj>
    <derivirana_varijabla naziv="DomainObject.Predmet.ProtustrankaNazivFormated_1">UDRUGA ZA PROMICANJE URBANE KULTURE - OSA, LABIN</derivirana_varijabla>
  </DomainObject.Predmet.ProtustrankaNazivFormated>
  <DomainObject.Predmet.ProtustrankaNazivFormatedOIB>
    <izvorni_sadrzaj>UDRUGA ZA PROMICANJE URBANE KULTURE - OSA, LABIN, OIB 67099731769</izvorni_sadrzaj>
    <derivirana_varijabla naziv="DomainObject.Predmet.ProtustrankaNazivFormatedOIB_1">UDRUGA ZA PROMICANJE URBANE KULTURE - OSA, LABIN, OIB 67099731769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5422.84</izvorni_sadrzaj>
    <derivirana_varijabla naziv="DomainObject.Predmet.TrenutnaVrijednost_1">5422.84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PROMICANJE URBANE KULTURE - OSA, LABIN</item>
    </izvorni_sadrzaj>
    <derivirana_varijabla naziv="DomainObject.Predmet.ProtuStrankaListFormated_1">
      <item>UDRUGA ZA PROMICANJE URBANE KULTURE - OSA, LABIN</item>
    </derivirana_varijabla>
  </DomainObject.Predmet.ProtuStrankaListFormated>
  <DomainObject.Predmet.ProtuStrankaListFormatedOIB>
    <izvorni_sadrzaj>
      <item>UDRUGA ZA PROMICANJE URBANE KULTURE - OSA, LABIN, OIB 67099731769</item>
    </izvorni_sadrzaj>
    <derivirana_varijabla naziv="DomainObject.Predmet.ProtuStrankaListFormatedOIB_1">
      <item>UDRUGA ZA PROMICANJE URBANE KULTURE - OSA, LABIN, OIB 67099731769</item>
    </derivirana_varijabla>
  </DomainObject.Predmet.ProtuStrankaListFormatedOIB>
  <DomainObject.Predmet.ProtuStrankaListFormatedWithAdress>
    <izvorni_sadrzaj>
      <item>UDRUGA ZA PROMICANJE URBANE KULTURE - OSA, LABIN, Istarska 9, 52220 Labin</item>
    </izvorni_sadrzaj>
    <derivirana_varijabla naziv="DomainObject.Predmet.ProtuStrankaListFormatedWithAdress_1">
      <item>UDRUGA ZA PROMICANJE URBANE KULTURE - OSA, LABIN, Istarska 9, 52220 Labin</item>
    </derivirana_varijabla>
  </DomainObject.Predmet.ProtuStrankaListFormatedWithAdress>
  <DomainObject.Predmet.ProtuStrankaListFormatedWithAdressOIB>
    <izvorni_sadrzaj>
      <item>UDRUGA ZA PROMICANJE URBANE KULTURE - OSA, LABIN, OIB 67099731769, Istarska 9, 52220 Labin</item>
    </izvorni_sadrzaj>
    <derivirana_varijabla naziv="DomainObject.Predmet.ProtuStrankaListFormatedWithAdressOIB_1">
      <item>UDRUGA ZA PROMICANJE URBANE KULTURE - OSA, LABIN, OIB 67099731769, Istarska 9, 52220 Labin</item>
    </derivirana_varijabla>
  </DomainObject.Predmet.ProtuStrankaListFormatedWithAdressOIB>
  <DomainObject.Predmet.ProtuStrankaListNazivFormated>
    <izvorni_sadrzaj>
      <item>UDRUGA ZA PROMICANJE URBANE KULTURE - OSA, LABIN</item>
    </izvorni_sadrzaj>
    <derivirana_varijabla naziv="DomainObject.Predmet.ProtuStrankaListNazivFormated_1">
      <item>UDRUGA ZA PROMICANJE URBANE KULTURE - OSA, LABIN</item>
    </derivirana_varijabla>
  </DomainObject.Predmet.ProtuStrankaListNazivFormated>
  <DomainObject.Predmet.ProtuStrankaListNazivFormatedOIB>
    <izvorni_sadrzaj>
      <item>UDRUGA ZA PROMICANJE URBANE KULTURE - OSA, LABIN, OIB 67099731769</item>
    </izvorni_sadrzaj>
    <derivirana_varijabla naziv="DomainObject.Predmet.ProtuStrankaListNazivFormatedOIB_1">
      <item>UDRUGA ZA PROMICANJE URBANE KULTURE - OSA, LABIN, OIB 67099731769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St-214/2018-4</izvorni_sadrzaj>
    <derivirana_varijabla naziv="DomainObject.PoslovniBrojDokumenta_1">St-214/2018-4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PROMICANJE URBANE KULTURE - OSA, LABIN</izvorni_sadrzaj>
    <derivirana_varijabla naziv="DomainObject.Predmet.ProtustrankaIDrugi_1">UDRUGA ZA PROMICANJE URBANE KULTURE - OSA,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UDRUGA ZA PROMICANJE URBANE KULTURE - OSA, LABIN, OIB 67099731769, Istarska 9, 52220 Labin</izvorni_sadrzaj>
    <derivirana_varijabla naziv="DomainObject.Predmet.ProtustrankaIDrugiAdressOIB_1">UDRUGA ZA PROMICANJE URBANE KULTURE - OSA, LABIN, OIB 67099731769, Istarska 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PROMICANJE URBANE KULTURE - OSA, LABIN</item>
    </izvorni_sadrzaj>
    <derivirana_varijabla naziv="DomainObject.Predmet.SudioniciListNaziv_1">
      <item>FINANCIJSKA AGENCIJA, RC RIJEKA, PODRUŽNICA PULA, PULA</item>
      <item>UDRUGA ZA PROMICANJE URBANE KULTURE - OSA,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UDRUGA ZA PROMICANJE URBANE KULTURE - OSA, LABIN, OIB 67099731769, Istarska 9,52220 Labin</item>
    </izvorni_sadrzaj>
    <derivirana_varijabla naziv="DomainObject.Predmet.SudioniciListAdressOIB_1">
      <item>FINANCIJSKA AGENCIJA, RC RIJEKA, PODRUŽNICA PULA, PULA, OIB 85821130368, Ulica grada Vukovara 70,10000 Zagreb</item>
      <item>UDRUGA ZA PROMICANJE URBANE KULTURE - OSA, LABIN, OIB 67099731769, Istarska 9,52220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67099731769</item>
    </izvorni_sadrzaj>
    <derivirana_varijabla naziv="DomainObject.Predmet.SudioniciListNazivOIB_1">
      <item>, OIB 85821130368</item>
      <item>, OIB 67099731769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727</properties:Words>
  <properties:Characters>3831</properties:Characters>
  <properties:Lines>96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2018-06-19T07:59:00Z</dcterms:created>
  <dc:creator>Mihaela Kaligari</dc:creator>
  <cp:lastModifiedBy>Hani Udovičić</cp:lastModifiedBy>
  <cp:lastPrinted>2018-08-30T08:24:00Z</cp:lastPrinted>
  <dcterms:modified xmlns:xsi="http://www.w3.org/2001/XMLSchema-instance" xsi:type="dcterms:W3CDTF">2018-08-30T08:24:00Z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St-214/2018-4 / Odluka - Rješenje o otvaranju i zaključenju skraćenog stečajnog postupka (St-214-2018_Udruga_za_promicanje_urbane_kulture_-_OSA_-_nisu_zaplijenjena_sredstva.docx)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