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37f6" w14:paraId="8d037f6" w:rsidRDefault="00050C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0C3D" w:rsidP="00050C3D" w:rsidR="00AE649C">
      <w:pPr>
        <w:pStyle w:val="NormaleSPIS"/>
        <w:spacing w:after="0"/>
      </w:pPr>
      <w:r>
        <w:t xml:space="preserve">         Republika Hrvatska</w:t>
      </w:r>
    </w:p>
    <w:p w:rsidRDefault="00050C3D" w:rsidP="00050C3D" w:rsidR="00050C3D">
      <w:pPr>
        <w:pStyle w:val="NormaleSPIS"/>
        <w:spacing w:after="0"/>
      </w:pPr>
      <w:r>
        <w:t xml:space="preserve">     Trgovački sud u Bjelovaru</w:t>
      </w:r>
    </w:p>
    <w:p w:rsidRDefault="00050C3D" w:rsidP="00050C3D" w:rsidR="00050C3D">
      <w:pPr>
        <w:pStyle w:val="NormaleSPIS"/>
        <w:spacing w:after="0"/>
      </w:pPr>
      <w:r>
        <w:t>Bjelovar, Šetalište dr.I.Lebovića 42.</w:t>
      </w:r>
    </w:p>
    <w:p w:rsidRDefault="00050C3D" w:rsidP="00050C3D" w:rsidR="00050C3D">
      <w:pPr>
        <w:pStyle w:val="NormaleSPIS"/>
        <w:jc w:val="right"/>
      </w:pPr>
      <w:r>
        <w:t>Poslovni broj:7 St-122/2018-27</w:t>
      </w:r>
    </w:p>
    <w:p w:rsidRDefault="00050C3D" w:rsidP="00050C3D" w:rsidR="00050C3D">
      <w:pPr>
        <w:jc w:val="center"/>
      </w:pPr>
      <w:r>
        <w:t>R E P U B L I K A  H R V A T S K A</w:t>
      </w:r>
    </w:p>
    <w:p w:rsidRDefault="00050C3D" w:rsidP="00050C3D" w:rsidR="00050C3D">
      <w:pPr>
        <w:jc w:val="center"/>
      </w:pPr>
      <w:r>
        <w:t>R J E Š E N J E</w:t>
      </w:r>
    </w:p>
    <w:p w:rsidRDefault="00050C3D" w:rsidP="00050C3D" w:rsidR="00050C3D">
      <w:pPr>
        <w:spacing w:after="0"/>
        <w:jc w:val="center"/>
      </w:pPr>
    </w:p>
    <w:p w:rsidRDefault="00050C3D" w:rsidP="00050C3D" w:rsidR="00050C3D">
      <w:pPr>
        <w:ind w:firstLine="720"/>
        <w:jc w:val="both"/>
      </w:pPr>
      <w:r>
        <w:t xml:space="preserve">Trgovački sud u Bjelovaru po sucu tog suda Tomislavu </w:t>
      </w:r>
      <w:proofErr w:type="spellStart"/>
      <w:r>
        <w:t>Mrazoviću</w:t>
      </w:r>
      <w:proofErr w:type="spellEnd"/>
      <w:r>
        <w:t xml:space="preserve">, u stečajnom postupku nad Stečajna masa iza SITRA-PROM d.o.o. za trgovinu, prijevoz i usluge u stečaju,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BraćeRadića</w:t>
      </w:r>
      <w:proofErr w:type="spellEnd"/>
      <w:r>
        <w:t xml:space="preserve"> 20, MBS 010105238, OIB 17831194616, 10. lipnja 2019.</w:t>
      </w:r>
    </w:p>
    <w:p w:rsidRDefault="00050C3D" w:rsidP="00050C3D" w:rsidR="00050C3D">
      <w:pPr>
        <w:jc w:val="center"/>
      </w:pPr>
      <w:r>
        <w:t>r i j e š i o   j e</w:t>
      </w:r>
    </w:p>
    <w:p w:rsidRDefault="00050C3D" w:rsidP="00050C3D" w:rsidR="00050C3D">
      <w:pPr>
        <w:ind w:firstLine="720"/>
        <w:jc w:val="both"/>
      </w:pPr>
      <w:r>
        <w:t xml:space="preserve">Stečajnom upravitelju Anđelku </w:t>
      </w:r>
      <w:proofErr w:type="spellStart"/>
      <w:r>
        <w:t>Stankus</w:t>
      </w:r>
      <w:proofErr w:type="spellEnd"/>
      <w:r>
        <w:t xml:space="preserve"> iz Varaždina, </w:t>
      </w:r>
      <w:proofErr w:type="spellStart"/>
      <w:r>
        <w:t>Jalkovec</w:t>
      </w:r>
      <w:proofErr w:type="spellEnd"/>
      <w:r>
        <w:t xml:space="preserve">, Braće Radića 20, u stečajnom postupku nad Stečajnom masom iza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MBS 010105238, OIB 17831194616, odobrava se isplata stvarnih troškova u </w:t>
      </w:r>
      <w:proofErr w:type="spellStart"/>
      <w:r>
        <w:t>brutto</w:t>
      </w:r>
      <w:proofErr w:type="spellEnd"/>
      <w:r>
        <w:t xml:space="preserve"> iznosu od 1.785,19 kuna, sa računa Stečajne mase iza SITRA-PROM d.o.o. u stečaju, a nakon pravomoćnosti ovog rješenja.</w:t>
      </w:r>
    </w:p>
    <w:p w:rsidRDefault="00050C3D" w:rsidP="00050C3D" w:rsidR="00050C3D">
      <w:pPr>
        <w:pStyle w:val="Naslov1"/>
        <w:jc w:val="center"/>
        <w:rPr>
          <w:b w:val="false"/>
        </w:rPr>
      </w:pPr>
      <w:r w:rsidRPr="00050C3D">
        <w:rPr>
          <w:b w:val="false"/>
          <w:sz w:val="24"/>
          <w:szCs w:val="24"/>
        </w:rPr>
        <w:t>Obrazloženje</w:t>
      </w:r>
    </w:p>
    <w:p w:rsidRDefault="00050C3D" w:rsidP="00050C3D" w:rsidR="00050C3D">
      <w:pPr>
        <w:spacing w:after="0"/>
        <w:jc w:val="both"/>
      </w:pPr>
      <w:r>
        <w:tab/>
        <w:t xml:space="preserve">Stečajni upravitelj podnio je sudu dana 7. lipnja 2019. godine zahtjev za odobrenje isplate stvarnih troškova stečajnog upravitelja, a koji stvarni troškovi su nastali u vremenskom razdoblju od dana 20. ožujka 2018. godine pa sve do dana 30. travnja 2019. godine. </w:t>
      </w:r>
    </w:p>
    <w:p w:rsidRDefault="00050C3D" w:rsidP="00050C3D" w:rsidR="00050C3D">
      <w:pPr>
        <w:ind w:firstLine="720"/>
        <w:jc w:val="both"/>
      </w:pPr>
      <w:r>
        <w:t>Uz zahtjev za naknadu stvarnih troškova nastalih u prethodno navedenom vremenskom razdoblju stečajni upravitelj je dostavio obračun troškova koji se odnose na nastale putne troškove a iz kojeg obračuna je razvidna svrha putovanja, opis nastalih troškova zbog navedene svrhe putovanja u odredišna mjesta putovanja i nazad, te način obračuna tih troškova, što daje ukupni stvarni trošak u bruto iznosu od 1.785,19 kuna, zbog čega je temeljem čl.94.st.1. i st.3. Stečajnog zakona odlučeno kao u izreci ovog rješenja.</w:t>
      </w:r>
    </w:p>
    <w:p w:rsidRDefault="00050C3D" w:rsidP="00050C3D" w:rsidR="00050C3D">
      <w:pPr>
        <w:ind w:firstLine="720"/>
        <w:jc w:val="center"/>
      </w:pPr>
      <w:r>
        <w:t xml:space="preserve">Bjelovar 10. lipnja 2019. </w:t>
      </w:r>
    </w:p>
    <w:p w:rsidRDefault="00050C3D" w:rsidP="00050C3D" w:rsidR="00050C3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050C3D" w:rsidP="00050C3D" w:rsidR="00050C3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050C3D" w:rsidP="00050C3D" w:rsidR="00050C3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50C3D" w:rsidP="00050C3D" w:rsidR="00050C3D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50C3D" w:rsidP="00050C3D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C3D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45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St-122/2018-27</izvorni_sadrzaj>
    <derivirana_varijabla naziv="DomainObject.Oznaka_1">St-122/2018-27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St-122/2018-27</izvorni_sadrzaj>
    <derivirana_varijabla naziv="DomainObject.PoslovniBrojDokumenta_1">St-122/2018-27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E0D33-9042-4441-9BC3-09F4AE85F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1776</properties:Characters>
  <properties:Lines>37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2019-06-10T11:47:00Z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St-122/2018-27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