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fdecb" w14:paraId="c2fdecb"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Pr="00A15EE7">
        <w:t>7</w:t>
      </w:r>
      <w:r w:rsidR="00F4688F">
        <w:t>3</w:t>
      </w:r>
      <w:r w:rsidRPr="00A15EE7">
        <w:t>.</w:t>
      </w:r>
      <w:r w:rsidRPr="00A15EE7">
        <w:rPr>
          <w:b/>
        </w:rPr>
        <w:t xml:space="preserve"> </w:t>
      </w:r>
      <w:r>
        <w:t>St-</w:t>
      </w:r>
      <w:r w:rsidR="009108C8">
        <w:t>4229</w:t>
      </w:r>
      <w:r w:rsidR="00F4688F">
        <w:t>/</w:t>
      </w:r>
      <w:r w:rsidR="009108C8">
        <w:t>20</w:t>
      </w:r>
      <w:r w:rsidR="00F4688F">
        <w:t>15</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t xml:space="preserve"> </w:t>
      </w:r>
      <w:r w:rsidRPr="002E1D3A">
        <w:t xml:space="preserve">Trgovački sud u Zagrebu, po sucu </w:t>
      </w:r>
      <w:r w:rsidR="00F4688F">
        <w:t>Ivi Karin Šipek</w:t>
      </w:r>
      <w:r w:rsidRPr="002E1D3A">
        <w:t xml:space="preserve">, u stečajnom predmetu u povodu zahtjeva FINANCIJSKE AGENCIJE, za provedbu skraćenog stečajnog postupka nad dužnikom </w:t>
      </w:r>
      <w:r w:rsidR="009108C8" w:rsidRPr="009108C8">
        <w:t>EUROKLIMA d.o.o. Zagreb, Učkina 30, MBS: 080490676, OIB: 75155253123</w:t>
      </w:r>
      <w:r w:rsidRPr="002E1D3A">
        <w:t xml:space="preserve">, dana </w:t>
      </w:r>
      <w:r w:rsidR="00F4688F">
        <w:t>16</w:t>
      </w:r>
      <w:r w:rsidRPr="002E1D3A">
        <w:t xml:space="preserve">. </w:t>
      </w:r>
      <w:r>
        <w:t>veljače</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tab/>
      </w:r>
      <w:r w:rsidR="00464955" w:rsidRPr="00236892">
        <w:t xml:space="preserve">Poziva se </w:t>
      </w:r>
      <w:r w:rsidR="0037019C" w:rsidRPr="00236892">
        <w:t xml:space="preserve">vjerovnik </w:t>
      </w:r>
      <w:r w:rsidR="005C24EE">
        <w:t>FOND ZA ZAŠTITU OKOLIŠA I ENERGETSKU UČINKOVITOST, Zagreb, Radnička cesta 80</w:t>
      </w:r>
      <w:r w:rsidR="00625323">
        <w:t xml:space="preserve">, OIB: </w:t>
      </w:r>
      <w:r w:rsidR="005C24EE">
        <w:t>85828625994</w:t>
      </w:r>
      <w:r w:rsidR="00625323">
        <w:t>,</w:t>
      </w:r>
      <w:r w:rsidR="00FF028B">
        <w:t xml:space="preserve"> </w:t>
      </w:r>
      <w:r w:rsidR="00464955" w:rsidRPr="00236892">
        <w:t xml:space="preserve">u roku od </w:t>
      </w:r>
      <w:r>
        <w:t>osam (</w:t>
      </w:r>
      <w:r w:rsidR="00625323">
        <w:t>8</w:t>
      </w:r>
      <w:r w:rsidR="00464955" w:rsidRPr="00236892">
        <w:t>) dana od dana primitka ovog zaključka:</w:t>
      </w:r>
    </w:p>
    <w:p w:rsidRDefault="00464955" w:rsidP="00464955" w:rsidR="00464955"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t>4</w:t>
      </w:r>
      <w:r w:rsidR="00775431">
        <w:t>229</w:t>
      </w:r>
      <w:r w:rsidR="00625323">
        <w:t>-2015</w:t>
      </w: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HR9223900011300000460, pozivom na broj 05 -</w:t>
      </w:r>
      <w:r>
        <w:t>4</w:t>
      </w:r>
      <w:r w:rsidR="00775431">
        <w:t>229</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lastRenderedPageBreak/>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125314" w:rsidRPr="00125314">
        <w:t>FOND ZA ZAŠTITU OKOLIŠA I ENERGETSKU UČINKOVITOST, Zagreb, Radnička cesta 80, OIB: 85828625994</w:t>
      </w:r>
      <w:r w:rsidR="00125314">
        <w:t xml:space="preserve">, je </w:t>
      </w:r>
      <w:r>
        <w:t xml:space="preserve">podneskom od </w:t>
      </w:r>
      <w:r w:rsidR="00546416">
        <w:t>15. veljače 2016</w:t>
      </w:r>
      <w:r>
        <w:t>. predložio otvaranje stečajnog postupka nad dužnikom.</w:t>
      </w:r>
    </w:p>
    <w:p w:rsidRDefault="009705AA" w:rsidP="009705AA" w:rsidR="009705AA">
      <w:pPr>
        <w:tabs>
          <w:tab w:pos="1800" w:val="num"/>
        </w:tabs>
        <w:ind w:firstLine="708"/>
        <w:jc w:val="both"/>
      </w:pPr>
      <w:r>
        <w:t xml:space="preserve">Stoga je sud pozvao vjerovnika </w:t>
      </w:r>
      <w:r w:rsidR="00B30861" w:rsidRPr="00125314">
        <w:t>FOND ZA ZAŠTITU OKOLIŠA I ENERGETSKU UČINKOVITOST, Zagreb, Radnička cesta 80, OIB: 85828625994</w:t>
      </w:r>
      <w:r>
        <w:t xml:space="preserve">,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9705AA" w:rsidP="009705AA" w:rsidR="000A1FAB">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lastRenderedPageBreak/>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t xml:space="preserve">a koje otvaranje postupka je predložio naprijed navedeni vjerovnik,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F4688F">
        <w:t>16</w:t>
      </w:r>
      <w:r w:rsidR="00464955" w:rsidRPr="00236892">
        <w:t>.</w:t>
      </w:r>
      <w:r>
        <w:t xml:space="preserve"> veljače</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8286C"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Iva Karin Šipek</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FF028B" w:rsidP="00464955" w:rsidR="00464955">
      <w:r w:rsidRPr="00793D33">
        <w:t>DNA:</w:t>
      </w:r>
    </w:p>
    <w:p w:rsidRDefault="00C760B9" w:rsidP="00464955" w:rsidR="00C760B9">
      <w:r>
        <w:t>e-oglasna ploča suda</w:t>
      </w:r>
      <w:r w:rsidR="00945569">
        <w:t xml:space="preserve"> </w:t>
      </w:r>
    </w:p>
    <w:p w:rsidRDefault="00C760B9" w:rsidP="00464955" w:rsidR="00C760B9">
      <w:r>
        <w:t xml:space="preserve">vjerovniku </w:t>
      </w:r>
    </w:p>
    <w:p w:rsidRDefault="00C760B9" w:rsidP="00464955" w:rsidR="00C760B9">
      <w:r>
        <w:t>objaviti prijedlog na e-Oglasnoj ploči suda</w:t>
      </w:r>
    </w:p>
    <w:p w:rsidRDefault="00C760B9" w:rsidP="00464955" w:rsidR="00C760B9">
      <w:r>
        <w:t>kal.</w:t>
      </w:r>
    </w:p>
    <w:p w:rsidRDefault="00C760B9" w:rsidP="00464955" w:rsidR="00C760B9" w:rsidRPr="00236892"/>
    <w:p w:rsidRDefault="00464955" w:rsidP="00464955" w:rsidR="00464955" w:rsidRPr="00236892"/>
    <w:p w:rsidRDefault="00464955" w:rsidR="00464955" w:rsidRPr="00236892"/>
    <w:sectPr w:rsidSect="00C760B9" w:rsidR="00464955" w:rsidRPr="00236892">
      <w:headerReference w:type="even" r:id="rId10"/>
      <w:headerReference w:type="default" r:id="rId11"/>
      <w:pgSz w:h="15840" w:w="12240"/>
      <w:pgMar w:gutter="0" w:footer="709" w:header="709" w:left="1622" w:bottom="1135"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A1D" w:rsidR="00150A1D">
      <w:r>
        <w:separator/>
      </w:r>
    </w:p>
  </w:endnote>
  <w:endnote w:id="0" w:type="continuationSeparator">
    <w:p w:rsidRDefault="00150A1D" w:rsidR="00150A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A1D" w:rsidR="00150A1D">
      <w:r>
        <w:separator/>
      </w:r>
    </w:p>
  </w:footnote>
  <w:footnote w:id="0" w:type="continuationSeparator">
    <w:p w:rsidRDefault="00150A1D" w:rsidR="00150A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5431">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78286C" w:rsidP="00BF11CE" w:rsidR="0078286C">
    <w:pPr>
      <w:jc w:val="right"/>
    </w:pPr>
  </w:p>
  <w:p w:rsidRDefault="00236892" w:rsidP="00BF11CE" w:rsidR="00236892">
    <w:pPr>
      <w:jc w:val="right"/>
    </w:pPr>
    <w:r>
      <w:t>7</w:t>
    </w:r>
    <w:r w:rsidR="00F4688F">
      <w:t>3</w:t>
    </w:r>
    <w:r w:rsidR="00367592">
      <w:t>.</w:t>
    </w:r>
    <w:r w:rsidR="00F4688F">
      <w:t xml:space="preserve"> St-4</w:t>
    </w:r>
    <w:r w:rsidR="00546416">
      <w:t>229</w:t>
    </w:r>
    <w:r w:rsidR="00F4688F">
      <w:t>/15</w:t>
    </w:r>
  </w:p>
  <w:p w:rsidRDefault="00236892" w:rsidR="002368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A1FAB"/>
    <w:rsid w:val="00100627"/>
    <w:rsid w:val="00125314"/>
    <w:rsid w:val="00150A1D"/>
    <w:rsid w:val="00162214"/>
    <w:rsid w:val="0018761D"/>
    <w:rsid w:val="001A38F9"/>
    <w:rsid w:val="001A5014"/>
    <w:rsid w:val="001C40E4"/>
    <w:rsid w:val="001D1EB6"/>
    <w:rsid w:val="00236892"/>
    <w:rsid w:val="00253D0B"/>
    <w:rsid w:val="00367592"/>
    <w:rsid w:val="0037019C"/>
    <w:rsid w:val="0038490E"/>
    <w:rsid w:val="003E708D"/>
    <w:rsid w:val="0041103F"/>
    <w:rsid w:val="00464955"/>
    <w:rsid w:val="00487B33"/>
    <w:rsid w:val="00502B14"/>
    <w:rsid w:val="00546416"/>
    <w:rsid w:val="005C24EE"/>
    <w:rsid w:val="00625323"/>
    <w:rsid w:val="006D47DF"/>
    <w:rsid w:val="006E6E41"/>
    <w:rsid w:val="0073604F"/>
    <w:rsid w:val="00753821"/>
    <w:rsid w:val="00775431"/>
    <w:rsid w:val="0078286C"/>
    <w:rsid w:val="007958E5"/>
    <w:rsid w:val="007B1EB2"/>
    <w:rsid w:val="009108C8"/>
    <w:rsid w:val="00945569"/>
    <w:rsid w:val="009672C7"/>
    <w:rsid w:val="009705AA"/>
    <w:rsid w:val="00983CA4"/>
    <w:rsid w:val="009C426B"/>
    <w:rsid w:val="009F6242"/>
    <w:rsid w:val="00A06632"/>
    <w:rsid w:val="00A07389"/>
    <w:rsid w:val="00A140F8"/>
    <w:rsid w:val="00A20BB0"/>
    <w:rsid w:val="00A40375"/>
    <w:rsid w:val="00A54061"/>
    <w:rsid w:val="00A779B9"/>
    <w:rsid w:val="00AF35EC"/>
    <w:rsid w:val="00B30861"/>
    <w:rsid w:val="00B76396"/>
    <w:rsid w:val="00BA0340"/>
    <w:rsid w:val="00BF11CE"/>
    <w:rsid w:val="00BF3B1A"/>
    <w:rsid w:val="00C760B9"/>
    <w:rsid w:val="00C97F47"/>
    <w:rsid w:val="00CA35E4"/>
    <w:rsid w:val="00D466D9"/>
    <w:rsid w:val="00D81301"/>
    <w:rsid w:val="00D93EE0"/>
    <w:rsid w:val="00E67339"/>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A54061"/>
    <w:rPr>
      <w:color w:val="808080"/>
      <w:bdr w:space="0" w:sz="0" w:color="auto" w:val="none"/>
      <w:shd w:fill="auto" w:color="auto" w:val="clear"/>
    </w:rPr>
  </w:style>
  <w:style w:customStyle="true" w:styleId="eSPISCCParagraphDefaultFont" w:type="character">
    <w:name w:val="eSPIS_CC_Paragraph Default Font"/>
    <w:basedOn w:val="Zadanifontodlomka"/>
    <w:rsid w:val="00A5406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5406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5406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5406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A54061"/>
    <w:rPr>
      <w:color w:val="808080"/>
      <w:bdr w:color="auto" w:space="0" w:sz="0" w:val="none"/>
      <w:shd w:color="auto" w:fill="auto" w:val="clear"/>
    </w:rPr>
  </w:style>
  <w:style w:customStyle="1" w:styleId="eSPISCCParagraphDefaultFont" w:type="character">
    <w:name w:val="eSPIS_CC_Paragraph Default Font"/>
    <w:basedOn w:val="Zadanifontodlomka"/>
    <w:rsid w:val="00A5406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5406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5406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5406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St-4229/2015-7</izvorni_sadrzaj>
    <derivirana_varijabla naziv="DomainObject.Oznaka_1">St-4229/2015-7</derivirana_varijabla>
  </DomainObject.Oznaka>
  <DomainObject.DonositeljOdluke.Ime>
    <izvorni_sadrzaj>Iva Karin</izvorni_sadrzaj>
    <derivirana_varijabla naziv="DomainObject.DonositeljOdluke.Ime_1">Iva Karin</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4229</izvorni_sadrzaj>
    <derivirana_varijabla naziv="DomainObject.Predmet.Broj_1">4229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St-4229/2015</izvorni_sadrzaj>
    <derivirana_varijabla naziv="DomainObject.Predmet.OznakaBroj_1">St-4229/2015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EUROKLIMA d.o.o. zastupanog po punomoćniku Radovan Fištrović; Davor Jović</izvorni_sadrzaj>
    <derivirana_varijabla naziv="DomainObject.Predmet.ProtustrankaFormated_1">  EUROKLIMA d.o.o. zastupanog po punomoćniku Radovan Fištrović; Davor Jović</derivirana_varijabla>
  </DomainObject.Predmet.ProtustrankaFormated>
  <DomainObject.Predmet.ProtustrankaFormatedOIB>
    <izvorni_sadrzaj>  EUROKLIMA d.o.o., OIB 75155253123 zastupanog po punomoćniku Radovan Fištrović; Davor Jović</izvorni_sadrzaj>
    <derivirana_varijabla naziv="DomainObject.Predmet.ProtustrankaFormatedOIB_1">  EUROKLIMA d.o.o., OIB 75155253123 zastupanog po punomoćniku Radovan Fištrović; Davor Jović</derivirana_varijabla>
  </DomainObject.Predmet.ProtustrankaFormatedOIB>
  <DomainObject.Predmet.ProtustrankaFormatedWithAdress>
    <izvorni_sadrzaj> EUROKLIMA d.o.o., Učkina 30, 10000 Zagreb zastupanog po punomoćniku Radovan Fištrović; Davor Jović</izvorni_sadrzaj>
    <derivirana_varijabla naziv="DomainObject.Predmet.ProtustrankaFormatedWithAdress_1"> EUROKLIMA d.o.o., Učkina 30, 10000 Zagreb zastupanog po punomoćniku Radovan Fištrović; Davor Jović</derivirana_varijabla>
  </DomainObject.Predmet.ProtustrankaFormatedWithAdress>
  <DomainObject.Predmet.ProtustrankaFormatedWithAdressOIB>
    <izvorni_sadrzaj> EUROKLIMA d.o.o., OIB 75155253123, Učkina 30, 10000 Zagreb zastupanog po punomoćniku Radovan Fištrović; Davor Jović</izvorni_sadrzaj>
    <derivirana_varijabla naziv="DomainObject.Predmet.ProtustrankaFormatedWithAdressOIB_1"> EUROKLIMA d.o.o., OIB 75155253123, Učkina 30, 10000 Zagreb zastupanog po punomoćniku Radovan Fištrović; Davor Jović</derivirana_varijabla>
  </DomainObject.Predmet.ProtustrankaFormatedWithAdressOIB>
  <DomainObject.Predmet.ProtustrankaWithAdress>
    <izvorni_sadrzaj>EUROKLIMA d.o.o. Učkina 30, 10000 Zagreb</izvorni_sadrzaj>
    <derivirana_varijabla naziv="DomainObject.Predmet.ProtustrankaWithAdress_1">EUROKLIMA d.o.o. Učkina 30, 10000 Zagreb</derivirana_varijabla>
  </DomainObject.Predmet.ProtustrankaWithAdress>
  <DomainObject.Predmet.ProtustrankaWithAdressOIB>
    <izvorni_sadrzaj>EUROKLIMA d.o.o., OIB 75155253123, Učkina 30, 10000 Zagreb</izvorni_sadrzaj>
    <derivirana_varijabla naziv="DomainObject.Predmet.ProtustrankaWithAdressOIB_1">EUROKLIMA d.o.o., OIB 75155253123, Učkina 30, 10000 Zagreb</derivirana_varijabla>
  </DomainObject.Predmet.ProtustrankaWithAdressOIB>
  <DomainObject.Predmet.ProtustrankaNazivFormated>
    <izvorni_sadrzaj>EUROKLIMA d.o.o.</izvorni_sadrzaj>
    <derivirana_varijabla naziv="DomainObject.Predmet.ProtustrankaNazivFormated_1">EUROKLIMA d.o.o.</derivirana_varijabla>
  </DomainObject.Predmet.ProtustrankaNazivFormated>
  <DomainObject.Predmet.ProtustrankaNazivFormatedOIB>
    <izvorni_sadrzaj>EUROKLIMA d.o.o., OIB 75155253123</izvorni_sadrzaj>
    <derivirana_varijabla naziv="DomainObject.Predmet.ProtustrankaNazivFormatedOIB_1">EUROKLIMA d.o.o., OIB 75155253123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73.St - I. K. Šipek</izvorni_sadrzaj>
    <derivirana_varijabla naziv="DomainObject.Predmet.Referada.Naziv_1">73.St - I. K. Šipek</derivirana_varijabla>
  </DomainObject.Predmet.Referada.Naziv>
  <DomainObject.Predmet.Referada.Oznaka>
    <izvorni_sadrzaj>73.St</izvorni_sadrzaj>
    <derivirana_varijabla naziv="DomainObject.Predmet.Referada.Oznaka_1">73.St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Karin Šipek</izvorni_sadrzaj>
    <derivirana_varijabla naziv="DomainObject.Predmet.Referada.Sudac_1">Iva Karin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73.St - I. K. Šipek</izvorni_sadrzaj>
    <derivirana_varijabla naziv="DomainObject.Predmet.TrenutnaLokacijaSpisa.Naziv_1">73.St - I. K. Šipek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Kojić</izvorni_sadrzaj>
    <derivirana_varijabla naziv="DomainObject.Predmet.Zapisnicar_1">Marija Kojić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EUROKLIMA d.o.o. zastupanog po punomoćniku Radovan Fištrović; Davor Jović</item>
    </izvorni_sadrzaj>
    <derivirana_varijabla naziv="DomainObject.Predmet.ProtuStrankaListFormated_1">
      <item>EUROKLIMA d.o.o. zastupanog po punomoćniku Radovan Fištrović; Davor Jović</item>
    </derivirana_varijabla>
  </DomainObject.Predmet.ProtuStrankaListFormated>
  <DomainObject.Predmet.ProtuStrankaListFormatedOIB>
    <izvorni_sadrzaj>
      <item>EUROKLIMA d.o.o., OIB 75155253123 zastupanog po punomoćniku Radovan Fištrović; Davor Jović</item>
    </izvorni_sadrzaj>
    <derivirana_varijabla naziv="DomainObject.Predmet.ProtuStrankaListFormatedOIB_1">
      <item>EUROKLIMA d.o.o., OIB 75155253123 zastupanog po punomoćniku Radovan Fištrović; Davor Jović</item>
    </derivirana_varijabla>
  </DomainObject.Predmet.ProtuStrankaListFormatedOIB>
  <DomainObject.Predmet.ProtuStrankaListFormatedWithAdress>
    <izvorni_sadrzaj>
      <item>EUROKLIMA d.o.o., Učkina 30, 10000 Zagreb zastupanog po punomoćniku Radovan Fištrović; Davor Jović</item>
    </izvorni_sadrzaj>
    <derivirana_varijabla naziv="DomainObject.Predmet.ProtuStrankaListFormatedWithAdress_1">
      <item>EUROKLIMA d.o.o., Učkina 30, 10000 Zagreb zastupanog po punomoćniku Radovan Fištrović; Davor Jović</item>
    </derivirana_varijabla>
  </DomainObject.Predmet.ProtuStrankaListFormatedWithAdress>
  <DomainObject.Predmet.ProtuStrankaListFormatedWithAdressOIB>
    <izvorni_sadrzaj>
      <item>EUROKLIMA d.o.o., OIB 75155253123, Učkina 30, 10000 Zagreb zastupanog po punomoćniku Radovan Fištrović; Davor Jović</item>
    </izvorni_sadrzaj>
    <derivirana_varijabla naziv="DomainObject.Predmet.ProtuStrankaListFormatedWithAdressOIB_1">
      <item>EUROKLIMA d.o.o., OIB 75155253123, Učkina 30, 10000 Zagreb zastupanog po punomoćniku Radovan Fištrović; Davor Jović</item>
    </derivirana_varijabla>
  </DomainObject.Predmet.ProtuStrankaListFormatedWithAdressOIB>
  <DomainObject.Predmet.ProtuStrankaListNazivFormated>
    <izvorni_sadrzaj>
      <item>EUROKLIMA d.o.o.</item>
    </izvorni_sadrzaj>
    <derivirana_varijabla naziv="DomainObject.Predmet.ProtuStrankaListNazivFormated_1">
      <item>EUROKLIMA d.o.o.</item>
    </derivirana_varijabla>
  </DomainObject.Predmet.ProtuStrankaListNazivFormated>
  <DomainObject.Predmet.ProtuStrankaListNazivFormatedOIB>
    <izvorni_sadrzaj>
      <item>EUROKLIMA d.o.o., OIB 75155253123</item>
    </izvorni_sadrzaj>
    <derivirana_varijabla naziv="DomainObject.Predmet.ProtuStrankaListNazivFormatedOIB_1">
      <item>EUROKLIMA d.o.o., OIB 75155253123</item>
    </derivirana_varijabla>
  </DomainObject.Predmet.ProtuStrankaListNazivFormatedOIB>
  <DomainObject.Predmet.OstaliListFormated>
    <izvorni_sadrzaj>
      <item>Radovan Fištrović punomoćnik sudionika u postupku EUROKLIMA d.o.o.</item>
      <item>Davor Jović punomoćnik sudionika u postupku EUROKLIMA d.o.o.</item>
    </izvorni_sadrzaj>
    <derivirana_varijabla naziv="DomainObject.Predmet.OstaliListFormated_1">
      <item>Radovan Fištrović punomoćnik sudionika u postupku EUROKLIMA d.o.o.</item>
      <item>Davor Jović punomoćnik sudionika u postupku EUROKLIMA d.o.o.</item>
    </derivirana_varijabla>
  </DomainObject.Predmet.OstaliListFormated>
  <DomainObject.Predmet.OstaliListFormatedOIB>
    <izvorni_sadrzaj>
      <item>Radovan Fištrović, OIB 15649702668 punomoćnik sudionika u postupku EUROKLIMA d.o.o.</item>
      <item>Davor Jović, OIB 51017565577 punomoćnik sudionika u postupku EUROKLIMA d.o.o.</item>
    </izvorni_sadrzaj>
    <derivirana_varijabla naziv="DomainObject.Predmet.OstaliListFormatedOIB_1">
      <item>Radovan Fištrović, OIB 15649702668 punomoćnik sudionika u postupku EUROKLIMA d.o.o.</item>
      <item>Davor Jović, OIB 51017565577 punomoćnik sudionika u postupku EUROKLIMA d.o.o.</item>
    </derivirana_varijabla>
  </DomainObject.Predmet.OstaliListFormatedOIB>
  <DomainObject.Predmet.OstaliListFormatedWithAdress>
    <izvorni_sadrzaj>
      <item>Radovan Fištrović, Okruški Put 3, 21220 Okrug Gornji punomoćnik sudionika u postupku EUROKLIMA d.o.o.</item>
      <item>Davor Jović, Peričićeva 20, 21000 Split punomoćnik sudionika u postupku EUROKLIMA d.o.o.</item>
    </izvorni_sadrzaj>
    <derivirana_varijabla naziv="DomainObject.Predmet.OstaliListFormatedWithAdress_1">
      <item>Radovan Fištrović, Okruški Put 3, 21220 Okrug Gornji punomoćnik sudionika u postupku EUROKLIMA d.o.o.</item>
      <item>Davor Jović, Peričićeva 20, 21000 Split punomoćnik sudionika u postupku EUROKLIMA d.o.o.</item>
    </derivirana_varijabla>
  </DomainObject.Predmet.OstaliListFormatedWithAdress>
  <DomainObject.Predmet.OstaliListFormatedWithAdressOIB>
    <izvorni_sadrzaj>
      <item>Radovan Fištrović, OIB 15649702668, Okruški Put 3, 21220 Okrug Gornji punomoćnik sudionika u postupku EUROKLIMA d.o.o.</item>
      <item>Davor Jović, OIB 51017565577, Peričićeva 20, 21000 Split punomoćnik sudionika u postupku EUROKLIMA d.o.o.</item>
    </izvorni_sadrzaj>
    <derivirana_varijabla naziv="DomainObject.Predmet.OstaliListFormatedWithAdressOIB_1">
      <item>Radovan Fištrović, OIB 15649702668, Okruški Put 3, 21220 Okrug Gornji punomoćnik sudionika u postupku EUROKLIMA d.o.o.</item>
      <item>Davor Jović, OIB 51017565577, Peričićeva 20, 21000 Split punomoćnik sudionika u postupku EUROKLIMA d.o.o.</item>
    </derivirana_varijabla>
  </DomainObject.Predmet.OstaliListFormatedWithAdressOIB>
  <DomainObject.Predmet.OstaliListNazivFormated>
    <izvorni_sadrzaj>
      <item>Radovan Fištrović</item>
      <item>Davor Jović</item>
    </izvorni_sadrzaj>
    <derivirana_varijabla naziv="DomainObject.Predmet.OstaliListNazivFormated_1">
      <item>Radovan Fištrović</item>
      <item>Davor Jović</item>
    </derivirana_varijabla>
  </DomainObject.Predmet.OstaliListNazivFormated>
  <DomainObject.Predmet.OstaliListNazivFormatedOIB>
    <izvorni_sadrzaj>
      <item>Radovan Fištrović, OIB 15649702668</item>
      <item>Davor Jović, OIB 51017565577</item>
    </izvorni_sadrzaj>
    <derivirana_varijabla naziv="DomainObject.Predmet.OstaliListNazivFormatedOIB_1">
      <item>Radovan Fištrović, OIB 15649702668</item>
      <item>Davor Jović, OIB 51017565577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St-4229/2015-7</izvorni_sadrzaj>
    <derivirana_varijabla naziv="DomainObject.PoslovniBrojDokumenta_1">St-4229/2015-7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EUROKLIMA d.o.o.</izvorni_sadrzaj>
    <derivirana_varijabla naziv="DomainObject.Predmet.ProtustrankaIDrugi_1">EUROKLIMA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EUROKLIMA d.o.o., OIB 75155253123, Učkina 30, 10000 Zagreb</izvorni_sadrzaj>
    <derivirana_varijabla naziv="DomainObject.Predmet.ProtustrankaIDrugiAdressOIB_1">EUROKLIMA d.o.o., OIB 75155253123, Učkina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EUROKLIMA d.o.o.</item>
      <item>Radovan Fištrović</item>
      <item>Davor Jović</item>
    </izvorni_sadrzaj>
    <derivirana_varijabla naziv="DomainObject.Predmet.SudioniciListNaziv_1">
      <item>FINA Regionalni centar Zagreb</item>
      <item>EUROKLIMA d.o.o.</item>
      <item>Radovan Fištrović</item>
      <item>Davor Jović</item>
    </derivirana_varijabla>
  </DomainObject.Predmet.SudioniciListNaziv>
  <DomainObject.Predmet.SudioniciListAdressOIB>
    <izvorni_sadrzaj>
      <item>FINA Regionalni centar Zagreb, OIB 85821130368, Trg svibanjskih žrtava 1995. br 1,10000 Zagreb</item>
      <item>EUROKLIMA d.o.o., OIB 75155253123, Učkina 30,10000 Zagreb</item>
      <item>Radovan Fištrović, OIB 15649702668, Okruški Put 3,21220 Okrug Gornji</item>
      <item>Davor Jović, OIB 51017565577, Peričićeva 20,21000 Split</item>
    </izvorni_sadrzaj>
    <derivirana_varijabla naziv="DomainObject.Predmet.SudioniciListAdressOIB_1">
      <item>FINA Regionalni centar Zagreb, OIB 85821130368, Trg svibanjskih žrtava 1995. br 1,10000 Zagreb</item>
      <item>EUROKLIMA d.o.o., OIB 75155253123, Učkina 30,10000 Zagreb</item>
      <item>Radovan Fištrović, OIB 15649702668, Okruški Put 3,21220 Okrug Gornji</item>
      <item>Davor Jović, OIB 51017565577, Peričićeva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75155253123</item>
      <item>, OIB 15649702668</item>
      <item>, OIB 51017565577</item>
    </izvorni_sadrzaj>
    <derivirana_varijabla naziv="DomainObject.Predmet.SudioniciListNazivOIB_1">
      <item>, OIB 85821130368</item>
      <item>, OIB 75155253123</item>
      <item>, OIB 15649702668</item>
      <item>, OIB 51017565577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971</properties:Words>
  <properties:Characters>5495</properties:Characters>
  <properties:Lines>114</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2016-02-16T10:31:00Z</dcterms:created>
  <dc:creator>nribaric</dc:creator>
  <cp:lastModifiedBy>Iva Karin Šipek</cp:lastModifiedBy>
  <cp:lastPrinted>2016-02-03T13:11:00Z</cp:lastPrinted>
  <dcterms:modified xmlns:xsi="http://www.w3.org/2001/XMLSchema-instance" xsi:type="dcterms:W3CDTF">2016-02-16T10:34:00Z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St-4229/2015-7 / Odluka - Zaključak</vt:lpwstr>
  </prop:property>
  <prop:property name="CC_coloring" pid="4" fmtid="{D5CDD505-2E9C-101B-9397-08002B2CF9AE}">
    <vt:bool>false</vt:bool>
  </prop:property>
  <prop:property name="BrojStranica" pid="5" fmtid="{D5CDD505-2E9C-101B-9397-08002B2CF9AE}">
    <vt:i4>3</vt:i4>
  </prop:property>
</prop:Properties>
</file>