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1e63" w14:paraId="e011e63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35FB" w:rsidRPr="00F335FB">
        <w:rPr>
          <w:b/>
        </w:rPr>
        <w:t xml:space="preserve"> </w:t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</w:r>
      <w:r w:rsidR="00F335FB">
        <w:rPr>
          <w:b/>
        </w:rPr>
        <w:tab/>
        <w:t xml:space="preserve">   </w:t>
      </w:r>
      <w:r w:rsidR="00F335FB" w:rsidRPr="00F335FB">
        <w:rPr>
          <w:b/>
        </w:rPr>
        <w:t>Broj: 7/St-2</w:t>
      </w:r>
      <w:r w:rsidR="0063261D">
        <w:rPr>
          <w:b/>
        </w:rPr>
        <w:t>140</w:t>
      </w:r>
      <w:r w:rsidR="00F335FB" w:rsidRPr="00F335FB">
        <w:rPr>
          <w:b/>
        </w:rPr>
        <w:t>/2016-</w:t>
      </w:r>
      <w:r w:rsidR="00ED3667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63261D" w:rsidRPr="0063261D">
        <w:t>GALOVAC d.o.o. za građenje i usluge, skraćena tvrtka: GALOVAC d.o.o., Svilaj (Općina Oprisavci), Svilaj 77, OIB: 78733696214</w:t>
      </w:r>
      <w:r w:rsidR="00B16504" w:rsidRPr="00B16504">
        <w:t xml:space="preserve">, </w:t>
      </w:r>
      <w:r w:rsidR="00AA7765">
        <w:t xml:space="preserve">dana </w:t>
      </w:r>
      <w:r w:rsidR="00ED3667">
        <w:t>02. studenog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63261D" w:rsidRPr="0063261D">
        <w:t>GALOVAC d.o.o. za građenje i usluge, skraćena tvrtka: GALOVAC d.o.o., Svilaj (Općina Oprisavci), Svilaj 77, OIB: 78733696214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81D70" w:rsidRPr="00D81D70">
        <w:t>Jadranka Šeput iz Osijeka, Dalmatinska 17, OIB 56729601545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63261D" w:rsidRPr="0063261D">
        <w:t>GALOVAC d.o.o. za građenje i usluge, skraćena tvrtka: GALOVAC d.o.o., Svilaj (Općina Oprisavci), Svilaj 77, OIB: 78733696214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ED3667">
        <w:rPr>
          <w:b/>
        </w:rPr>
        <w:t>2</w:t>
      </w:r>
      <w:r w:rsidR="0063261D">
        <w:rPr>
          <w:b/>
        </w:rPr>
        <w:t>140</w:t>
      </w:r>
      <w:r w:rsidR="00533CCE">
        <w:rPr>
          <w:b/>
        </w:rPr>
        <w:t>/</w:t>
      </w:r>
      <w:r w:rsidRPr="002F214A">
        <w:rPr>
          <w:b/>
        </w:rPr>
        <w:t>201</w:t>
      </w:r>
      <w:r w:rsidR="00654824">
        <w:rPr>
          <w:b/>
        </w:rPr>
        <w:t>6</w:t>
      </w:r>
      <w:r w:rsidRPr="002F214A">
        <w:rPr>
          <w:b/>
        </w:rPr>
        <w:t>-</w:t>
      </w:r>
      <w:r w:rsidR="00ED3667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</w:t>
      </w:r>
      <w:r w:rsidR="0063261D" w:rsidRPr="0063261D">
        <w:t>GALOVAC d.o.o. za građenje i usluge, skraćena tvrtka: GALOVAC d.o.o., Svilaj (Općina Oprisavci), Svilaj 77, OIB: 78733696214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D3667">
        <w:t>3</w:t>
      </w:r>
      <w:r w:rsidR="0063261D">
        <w:t>1</w:t>
      </w:r>
      <w:r w:rsidR="00ED3667">
        <w:t>. kolovoza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D3667">
        <w:t>02. studenog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D69" w:rsidR="00366D69">
      <w:r>
        <w:separator/>
      </w:r>
    </w:p>
  </w:endnote>
  <w:endnote w:id="0" w:type="continuationSeparator">
    <w:p w:rsidRDefault="00366D69" w:rsidR="00366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D69" w:rsidR="00366D69">
      <w:r>
        <w:separator/>
      </w:r>
    </w:p>
  </w:footnote>
  <w:footnote w:id="0" w:type="continuationSeparator">
    <w:p w:rsidRDefault="00366D69" w:rsidR="00366D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9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A180E"/>
    <w:rsid w:val="000B4504"/>
    <w:rsid w:val="000C3966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66D69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0F7E"/>
    <w:rsid w:val="005F6A7C"/>
    <w:rsid w:val="005F74A0"/>
    <w:rsid w:val="006036A1"/>
    <w:rsid w:val="006224BC"/>
    <w:rsid w:val="00626013"/>
    <w:rsid w:val="0063261D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4A38"/>
    <w:rsid w:val="00735081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8A5833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44336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CE742D"/>
    <w:rsid w:val="00D22AF4"/>
    <w:rsid w:val="00D24F05"/>
    <w:rsid w:val="00D25655"/>
    <w:rsid w:val="00D309B1"/>
    <w:rsid w:val="00D66FB6"/>
    <w:rsid w:val="00D80405"/>
    <w:rsid w:val="00D81D70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D3667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35FB"/>
    <w:rsid w:val="00F91028"/>
    <w:rsid w:val="00F911E6"/>
    <w:rsid w:val="00F946CF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9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9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9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9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9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9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9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9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13670.74</izvorni_sadrzaj>
    <derivirana_varijabla naziv="DomainObject.Predmet.InicijalnaVrijednost_1">13670.74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St-2140/2016</izvorni_sadrzaj>
    <derivirana_varijabla naziv="DomainObject.Predmet.OznakaBroj_1">St-2140/2016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 st.1</izvorni_sadrzaj>
    <derivirana_varijabla naziv="DomainObject.Predmet.PrimjedbaSuca_1">čl. 429 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GALOVAC d.o.o. za građenje i usluge</izvorni_sadrzaj>
    <derivirana_varijabla naziv="DomainObject.Predmet.ProtustrankaFormated_1">  GALOVAC d.o.o. za građenje i usluge</derivirana_varijabla>
  </DomainObject.Predmet.ProtustrankaFormated>
  <DomainObject.Predmet.ProtustrankaFormatedOIB>
    <izvorni_sadrzaj>  GALOVAC d.o.o. za građenje i usluge, OIB 78733696214</izvorni_sadrzaj>
    <derivirana_varijabla naziv="DomainObject.Predmet.ProtustrankaFormatedOIB_1">  GALOVAC d.o.o. za građenje i usluge, OIB 78733696214</derivirana_varijabla>
  </DomainObject.Predmet.ProtustrankaFormatedOIB>
  <DomainObject.Predmet.ProtustrankaFormatedWithAdress>
    <izvorni_sadrzaj> GALOVAC d.o.o. za građenje i usluge, Svilaj 77, 35214 Svilaj</izvorni_sadrzaj>
    <derivirana_varijabla naziv="DomainObject.Predmet.ProtustrankaFormatedWithAdress_1"> GALOVAC d.o.o. za građenje i usluge, Svilaj 77, 35214 Svilaj</derivirana_varijabla>
  </DomainObject.Predmet.ProtustrankaFormatedWithAdress>
  <DomainObject.Predmet.ProtustrankaFormatedWithAdressOIB>
    <izvorni_sadrzaj> GALOVAC d.o.o. za građenje i usluge, OIB 78733696214, Svilaj 77, 35214 Svilaj</izvorni_sadrzaj>
    <derivirana_varijabla naziv="DomainObject.Predmet.ProtustrankaFormatedWithAdressOIB_1"> GALOVAC d.o.o. za građenje i usluge, OIB 78733696214, Svilaj 77, 35214 Svilaj</derivirana_varijabla>
  </DomainObject.Predmet.ProtustrankaFormatedWithAdressOIB>
  <DomainObject.Predmet.ProtustrankaWithAdress>
    <izvorni_sadrzaj>GALOVAC d.o.o. za građenje i usluge Svilaj 77, 35214 Svilaj</izvorni_sadrzaj>
    <derivirana_varijabla naziv="DomainObject.Predmet.ProtustrankaWithAdress_1">GALOVAC d.o.o. za građenje i usluge Svilaj 77, 35214 Svilaj</derivirana_varijabla>
  </DomainObject.Predmet.ProtustrankaWithAdress>
  <DomainObject.Predmet.ProtustrankaWithAdressOIB>
    <izvorni_sadrzaj>GALOVAC d.o.o. za građenje i usluge, OIB 78733696214, Svilaj 77, 35214 Svilaj</izvorni_sadrzaj>
    <derivirana_varijabla naziv="DomainObject.Predmet.ProtustrankaWithAdressOIB_1">GALOVAC d.o.o. za građenje i usluge, OIB 78733696214, Svilaj 77, 35214 Svilaj</derivirana_varijabla>
  </DomainObject.Predmet.ProtustrankaWithAdressOIB>
  <DomainObject.Predmet.ProtustrankaNazivFormated>
    <izvorni_sadrzaj>GALOVAC d.o.o. za građenje i usluge</izvorni_sadrzaj>
    <derivirana_varijabla naziv="DomainObject.Predmet.ProtustrankaNazivFormated_1">GALOVAC d.o.o. za građenje i usluge</derivirana_varijabla>
  </DomainObject.Predmet.ProtustrankaNazivFormated>
  <DomainObject.Predmet.ProtustrankaNazivFormatedOIB>
    <izvorni_sadrzaj>GALOVAC d.o.o. za građenje i usluge, OIB 78733696214</izvorni_sadrzaj>
    <derivirana_varijabla naziv="DomainObject.Predmet.ProtustrankaNazivFormatedOIB_1">GALOVAC d.o.o. za građenje i usluge, OIB 78733696214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GALOVAC d.o.o. za građenje i usluge</item>
    </izvorni_sadrzaj>
    <derivirana_varijabla naziv="DomainObject.Predmet.ProtuStrankaListFormated_1">
      <item>GALOVAC d.o.o. za građenje i usluge</item>
    </derivirana_varijabla>
  </DomainObject.Predmet.ProtuStrankaListFormated>
  <DomainObject.Predmet.ProtuStrankaListFormatedOIB>
    <izvorni_sadrzaj>
      <item>GALOVAC d.o.o. za građenje i usluge, OIB 78733696214</item>
    </izvorni_sadrzaj>
    <derivirana_varijabla naziv="DomainObject.Predmet.ProtuStrankaListFormatedOIB_1">
      <item>GALOVAC d.o.o. za građenje i usluge, OIB 78733696214</item>
    </derivirana_varijabla>
  </DomainObject.Predmet.ProtuStrankaListFormatedOIB>
  <DomainObject.Predmet.ProtuStrankaListFormatedWithAdress>
    <izvorni_sadrzaj>
      <item>GALOVAC d.o.o. za građenje i usluge, Svilaj 77, 35214 Svilaj</item>
    </izvorni_sadrzaj>
    <derivirana_varijabla naziv="DomainObject.Predmet.ProtuStrankaListFormatedWithAdress_1">
      <item>GALOVAC d.o.o. za građenje i usluge, Svilaj 77, 35214 Svilaj</item>
    </derivirana_varijabla>
  </DomainObject.Predmet.ProtuStrankaListFormatedWithAdress>
  <DomainObject.Predmet.ProtuStrankaListFormatedWithAdressOIB>
    <izvorni_sadrzaj>
      <item>GALOVAC d.o.o. za građenje i usluge, OIB 78733696214, Svilaj 77, 35214 Svilaj</item>
    </izvorni_sadrzaj>
    <derivirana_varijabla naziv="DomainObject.Predmet.ProtuStrankaListFormatedWithAdressOIB_1">
      <item>GALOVAC d.o.o. za građenje i usluge, OIB 78733696214, Svilaj 77, 35214 Svilaj</item>
    </derivirana_varijabla>
  </DomainObject.Predmet.ProtuStrankaListFormatedWithAdressOIB>
  <DomainObject.Predmet.ProtuStrankaListNazivFormated>
    <izvorni_sadrzaj>
      <item>GALOVAC d.o.o. za građenje i usluge</item>
    </izvorni_sadrzaj>
    <derivirana_varijabla naziv="DomainObject.Predmet.ProtuStrankaListNazivFormated_1">
      <item>GALOVAC d.o.o. za građenje i usluge</item>
    </derivirana_varijabla>
  </DomainObject.Predmet.ProtuStrankaListNazivFormated>
  <DomainObject.Predmet.ProtuStrankaListNazivFormatedOIB>
    <izvorni_sadrzaj>
      <item>GALOVAC d.o.o. za građenje i usluge, OIB 78733696214</item>
    </izvorni_sadrzaj>
    <derivirana_varijabla naziv="DomainObject.Predmet.ProtuStrankaListNazivFormatedOIB_1">
      <item>GALOVAC d.o.o. za građenje i usluge, OIB 78733696214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GALOVAC d.o.o. za građenje i usluge</izvorni_sadrzaj>
    <derivirana_varijabla naziv="DomainObject.Predmet.ProtustrankaIDrugi_1">GALOVAC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GALOVAC d.o.o. za građenje i usluge, OIB 78733696214, Svilaj 77, 35214 Svilaj</izvorni_sadrzaj>
    <derivirana_varijabla naziv="DomainObject.Predmet.ProtustrankaIDrugiAdressOIB_1">GALOVAC d.o.o. za građenje i usluge, OIB 78733696214, Svilaj 77, 35214 Svilaj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GALOVAC d.o.o. za građenje i usluge</item>
    </izvorni_sadrzaj>
    <derivirana_varijabla naziv="DomainObject.Predmet.SudioniciListNaziv_1">
      <item>Financijska agencija</item>
      <item>GALOVAC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GALOVAC d.o.o. za građenje i usluge, OIB 78733696214, Svilaj 77,35214 Svilaj</item>
    </izvorni_sadrzaj>
    <derivirana_varijabla naziv="DomainObject.Predmet.SudioniciListAdressOIB_1">
      <item>Financijska agencija, OIB 85821130368, Ulica grada Vukovara 70,10000 Zagreb</item>
      <item>GALOVAC d.o.o. za građenje i usluge, OIB 78733696214, Svilaj 77,35214 Svilaj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78733696214</item>
    </izvorni_sadrzaj>
    <derivirana_varijabla naziv="DomainObject.Predmet.SudioniciListNazivOIB_1">
      <item>, OIB 85821130368</item>
      <item>, OIB 78733696214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7E743-91F4-45F4-80B6-D1C23902B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773</properties:Words>
  <properties:Characters>4351</properties:Characters>
  <properties:Lines>111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2016-11-02T06:50:00Z</dcterms:created>
  <dc:creator>alet</dc:creator>
  <cp:lastModifiedBy>wsadmin</cp:lastModifiedBy>
  <cp:lastPrinted>2016-11-02T07:07:00Z</cp:lastPrinted>
  <dcterms:modified xmlns:xsi="http://www.w3.org/2001/XMLSchema-instance" xsi:type="dcterms:W3CDTF">2016-11-02T07:10:00Z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