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767313" w:rsidP="00767313" w:rsidRDefault="00767313" w14:paraId="36385b1" w14:textId="36385b1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  <w:szCs w:val="20"/>
        </w:rPr>
        <w:drawing>
          <wp:inline distT="0" distB="0" distL="0" distR="0">
            <wp:extent cx="571500" cy="762000"/>
            <wp:effectExtent l="0" t="0" r="0" b="0"/>
            <wp:docPr id="2" name="Slika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2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lum contrast="12000"/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="00767313" w:rsidP="00767313" w:rsidRDefault="00767313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Pazin</w:t>
      </w:r>
    </w:p>
    <w:p w:rsidR="00D36490" w:rsidP="00D36490" w:rsidRDefault="00767313">
      <w:pPr>
        <w:pStyle w:val="Zaglavlje"/>
        <w:jc w:val="right"/>
      </w:pPr>
      <w:r>
        <w:tab/>
      </w:r>
      <w:r>
        <w:tab/>
        <w:t xml:space="preserve">     </w:t>
      </w:r>
      <w:proofErr w:type="spellStart"/>
      <w:r w:rsidR="00D36490">
        <w:t>Posl</w:t>
      </w:r>
      <w:proofErr w:type="spellEnd"/>
      <w:r w:rsidR="00D36490">
        <w:t>. broj: 4 St-</w:t>
      </w:r>
      <w:r w:rsidR="000E0EF0">
        <w:t>217/2019-12</w:t>
      </w:r>
    </w:p>
    <w:p w:rsidR="00D36490" w:rsidP="00767313" w:rsidRDefault="00D36490">
      <w:pPr>
        <w:jc w:val="center"/>
      </w:pPr>
    </w:p>
    <w:p w:rsidR="00D36490" w:rsidP="00767313" w:rsidRDefault="00D36490">
      <w:pPr>
        <w:jc w:val="center"/>
      </w:pPr>
    </w:p>
    <w:p w:rsidR="00767313" w:rsidP="00767313" w:rsidRDefault="00D36490">
      <w:pPr>
        <w:jc w:val="center"/>
      </w:pPr>
      <w:r>
        <w:t>R</w:t>
      </w:r>
      <w:r w:rsidR="00767313">
        <w:t xml:space="preserve"> E P U B L I K A  H R V A T S K A</w:t>
      </w:r>
    </w:p>
    <w:p w:rsidR="00767313" w:rsidP="00767313" w:rsidRDefault="00767313"/>
    <w:p w:rsidR="00767313" w:rsidP="00767313" w:rsidRDefault="00767313">
      <w:pPr>
        <w:jc w:val="center"/>
      </w:pPr>
      <w:r>
        <w:t>R J E Š E NJ E</w:t>
      </w:r>
    </w:p>
    <w:p w:rsidR="00767313" w:rsidP="00767313" w:rsidRDefault="00767313"/>
    <w:p w:rsidR="00767313" w:rsidP="00767313" w:rsidRDefault="00767313">
      <w:pPr>
        <w:jc w:val="both"/>
      </w:pPr>
      <w:r>
        <w:tab/>
      </w:r>
      <w:r w:rsidRPr="00421E29" w:rsidR="00421E29">
        <w:t xml:space="preserve">Trgovački sud u Pazinu, po stečajnoj sutkinji </w:t>
      </w:r>
      <w:proofErr w:type="spellStart"/>
      <w:r w:rsidRPr="00421E29" w:rsidR="00421E29">
        <w:t>Tijani</w:t>
      </w:r>
      <w:proofErr w:type="spellEnd"/>
      <w:r w:rsidRPr="00421E29" w:rsidR="00421E29">
        <w:t xml:space="preserve"> Licul, kao sucu pojedincu, u stečajnom postupku nad dužnikom </w:t>
      </w:r>
      <w:r w:rsidRPr="000E0EF0" w:rsidR="000E0EF0">
        <w:t xml:space="preserve">KROJAČKA RADNJA ANA </w:t>
      </w:r>
      <w:proofErr w:type="spellStart"/>
      <w:r w:rsidRPr="000E0EF0" w:rsidR="000E0EF0">
        <w:t>j.d.o.o</w:t>
      </w:r>
      <w:proofErr w:type="spellEnd"/>
      <w:r w:rsidRPr="000E0EF0" w:rsidR="000E0EF0">
        <w:t xml:space="preserve">. Sveti Petar u Šumi, </w:t>
      </w:r>
      <w:proofErr w:type="spellStart"/>
      <w:r w:rsidRPr="000E0EF0" w:rsidR="000E0EF0">
        <w:t>Jukini</w:t>
      </w:r>
      <w:proofErr w:type="spellEnd"/>
      <w:r w:rsidRPr="000E0EF0" w:rsidR="000E0EF0">
        <w:t xml:space="preserve"> 95 I, OIB: 99921896101,</w:t>
      </w:r>
    </w:p>
    <w:p w:rsidRPr="00F83270" w:rsidR="00A574B2" w:rsidP="00A574B2" w:rsidRDefault="00A574B2">
      <w:pPr>
        <w:jc w:val="both"/>
      </w:pPr>
    </w:p>
    <w:p w:rsidRPr="00F83270" w:rsidR="00A574B2" w:rsidP="00D8124B" w:rsidRDefault="00A574B2">
      <w:pPr>
        <w:jc w:val="center"/>
      </w:pPr>
      <w:r>
        <w:t>r</w:t>
      </w:r>
      <w:r w:rsidRPr="00F83270">
        <w:t xml:space="preserve"> i j e š i o  j e</w:t>
      </w:r>
    </w:p>
    <w:p w:rsidRPr="00F83270" w:rsidR="00A574B2" w:rsidP="00A574B2" w:rsidRDefault="00A574B2">
      <w:pPr>
        <w:jc w:val="both"/>
      </w:pPr>
    </w:p>
    <w:p w:rsidR="00767313" w:rsidP="00767313" w:rsidRDefault="00767313">
      <w:pPr>
        <w:ind w:firstLine="720"/>
        <w:jc w:val="both"/>
      </w:pPr>
      <w:r>
        <w:t xml:space="preserve">Nalaže se </w:t>
      </w:r>
      <w:r w:rsidRPr="00F83270" w:rsidR="00B7414F">
        <w:t xml:space="preserve">računovodstvu </w:t>
      </w:r>
      <w:r w:rsidR="00B7414F">
        <w:t>Trgovačkog</w:t>
      </w:r>
      <w:r w:rsidRPr="00F83270" w:rsidR="00B7414F">
        <w:t xml:space="preserve"> suda</w:t>
      </w:r>
      <w:r w:rsidR="00B7414F">
        <w:t xml:space="preserve"> u Rijeci</w:t>
      </w:r>
      <w:r>
        <w:t xml:space="preserve"> da </w:t>
      </w:r>
      <w:r w:rsidR="00D36490">
        <w:t xml:space="preserve">iznos </w:t>
      </w:r>
      <w:r w:rsidR="00421E29">
        <w:t xml:space="preserve">od </w:t>
      </w:r>
      <w:r w:rsidR="000E0EF0">
        <w:t>2.725,00</w:t>
      </w:r>
      <w:r w:rsidR="00421E29">
        <w:t xml:space="preserve"> kn koji se nalazi na kartici stečajnog predmeta </w:t>
      </w:r>
      <w:r w:rsidR="00D36490">
        <w:t xml:space="preserve"> </w:t>
      </w:r>
      <w:r w:rsidR="002A411C">
        <w:t>uplati u Fond za namirenje troškova stečajnog postupka koji se vodi kod ovog suda (čl. 113. st. 2. Stečajnog zakona).</w:t>
      </w:r>
    </w:p>
    <w:p w:rsidR="00767313" w:rsidP="00767313" w:rsidRDefault="00767313">
      <w:pPr>
        <w:rPr>
          <w:bCs/>
        </w:rPr>
      </w:pPr>
    </w:p>
    <w:p w:rsidRPr="005347E1" w:rsidR="002B619D" w:rsidP="002B619D" w:rsidRDefault="002B619D">
      <w:pPr>
        <w:rPr>
          <w:bCs/>
        </w:rPr>
      </w:pPr>
    </w:p>
    <w:p w:rsidR="002B619D" w:rsidP="002B619D" w:rsidRDefault="002B619D">
      <w:pPr>
        <w:ind w:firstLine="708"/>
        <w:jc w:val="both"/>
      </w:pPr>
    </w:p>
    <w:p w:rsidRPr="005347E1" w:rsidR="002B619D" w:rsidP="002B619D" w:rsidRDefault="002B619D">
      <w:pPr>
        <w:jc w:val="center"/>
      </w:pPr>
      <w:r w:rsidRPr="005347E1">
        <w:t xml:space="preserve">U Pazinu, </w:t>
      </w:r>
      <w:r w:rsidR="00421E29">
        <w:t>1</w:t>
      </w:r>
      <w:r w:rsidR="000E0EF0">
        <w:t>7</w:t>
      </w:r>
      <w:r>
        <w:t xml:space="preserve">. </w:t>
      </w:r>
      <w:r w:rsidR="00421E29">
        <w:t xml:space="preserve">veljače </w:t>
      </w:r>
      <w:r w:rsidRPr="005347E1">
        <w:t>20</w:t>
      </w:r>
      <w:r w:rsidR="00421E29">
        <w:t>20</w:t>
      </w:r>
      <w:r w:rsidRPr="005347E1">
        <w:t>.</w:t>
      </w:r>
    </w:p>
    <w:p w:rsidRPr="005347E1" w:rsidR="002B619D" w:rsidP="002B619D" w:rsidRDefault="002B619D">
      <w:pPr>
        <w:ind w:left="2880" w:firstLine="720"/>
        <w:jc w:val="both"/>
      </w:pPr>
    </w:p>
    <w:p w:rsidRPr="005347E1" w:rsidR="002B619D" w:rsidP="002B619D" w:rsidRDefault="002B619D">
      <w:pPr>
        <w:ind w:left="5652" w:firstLine="720"/>
        <w:jc w:val="both"/>
      </w:pPr>
      <w:r w:rsidRPr="005347E1">
        <w:t>Stečajna sutkinja:</w:t>
      </w:r>
    </w:p>
    <w:p w:rsidRPr="005347E1" w:rsidR="002B619D" w:rsidP="002B619D" w:rsidRDefault="002B619D">
      <w:pPr>
        <w:ind w:left="5652" w:firstLine="720"/>
        <w:jc w:val="both"/>
      </w:pPr>
      <w:r w:rsidRPr="005347E1">
        <w:t>Tijana Licul</w:t>
      </w:r>
    </w:p>
    <w:p w:rsidRPr="005347E1" w:rsidR="002B619D" w:rsidP="002B619D" w:rsidRDefault="002B619D">
      <w:pPr>
        <w:jc w:val="both"/>
      </w:pPr>
    </w:p>
    <w:p w:rsidR="00942612" w:rsidP="002B619D" w:rsidRDefault="00942612">
      <w:pPr>
        <w:jc w:val="both"/>
      </w:pPr>
    </w:p>
    <w:p w:rsidR="00942612" w:rsidP="002B619D" w:rsidRDefault="00942612">
      <w:pPr>
        <w:jc w:val="both"/>
      </w:pPr>
    </w:p>
    <w:p w:rsidRPr="005347E1" w:rsidR="002B619D" w:rsidP="002B619D" w:rsidRDefault="002B619D">
      <w:pPr>
        <w:jc w:val="both"/>
      </w:pPr>
      <w:r w:rsidRPr="005347E1">
        <w:t>UPUTA O PRAVNOM LIJEKU:</w:t>
      </w:r>
    </w:p>
    <w:p w:rsidRPr="007E4CB5" w:rsidR="002B619D" w:rsidP="002B619D" w:rsidRDefault="002B619D">
      <w:pPr>
        <w:jc w:val="both"/>
      </w:pPr>
      <w:r>
        <w:tab/>
      </w:r>
      <w:r w:rsidRPr="007E4CB5">
        <w:t xml:space="preserve"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 </w:t>
      </w:r>
    </w:p>
    <w:p w:rsidRPr="005347E1" w:rsidR="002B619D" w:rsidP="002B619D" w:rsidRDefault="002B619D">
      <w:pPr>
        <w:jc w:val="both"/>
      </w:pPr>
    </w:p>
    <w:p w:rsidR="002B619D" w:rsidP="002B619D" w:rsidRDefault="002B619D">
      <w:pPr>
        <w:jc w:val="both"/>
      </w:pPr>
    </w:p>
    <w:p w:rsidRPr="005347E1" w:rsidR="002B619D" w:rsidP="002B619D" w:rsidRDefault="002B619D">
      <w:pPr>
        <w:jc w:val="both"/>
      </w:pPr>
      <w:r w:rsidRPr="005347E1">
        <w:t>DNA:</w:t>
      </w:r>
    </w:p>
    <w:p w:rsidRPr="005347E1" w:rsidR="002B619D" w:rsidP="002B619D" w:rsidRDefault="002B619D">
      <w:pPr>
        <w:ind w:firstLine="720"/>
        <w:jc w:val="both"/>
      </w:pPr>
      <w:r w:rsidRPr="005347E1">
        <w:t>- e-oglasna ploča suda – osam dana</w:t>
      </w:r>
    </w:p>
    <w:p w:rsidRPr="005347E1" w:rsidR="002B619D" w:rsidP="002B619D" w:rsidRDefault="002B619D">
      <w:pPr>
        <w:ind w:firstLine="720"/>
        <w:jc w:val="both"/>
      </w:pPr>
      <w:r w:rsidRPr="005347E1">
        <w:t xml:space="preserve">- </w:t>
      </w:r>
      <w:r>
        <w:t>računovodstvo – nakon pravomoćnosti</w:t>
      </w:r>
    </w:p>
    <w:p w:rsidR="00767313" w:rsidP="00767313" w:rsidRDefault="00767313">
      <w:pPr>
        <w:ind w:firstLine="708"/>
        <w:jc w:val="both"/>
      </w:pPr>
    </w:p>
    <w:p w:rsidR="00500701" w:rsidP="00767313" w:rsidRDefault="00DD4F8E">
      <w:pPr>
        <w:jc w:val="center"/>
      </w:pPr>
    </w:p>
    <w:sectPr w:rsidR="0050070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B02FD" w:rsidP="008B02FD" w:rsidRDefault="008B02FD">
      <w:r>
        <w:separator/>
      </w:r>
    </w:p>
  </w:endnote>
  <w:endnote w:type="continuationSeparator" w:id="0">
    <w:p w:rsidR="008B02FD" w:rsidP="008B02FD" w:rsidRDefault="008B02F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B02FD" w:rsidP="008B02FD" w:rsidRDefault="008B02FD">
      <w:r>
        <w:separator/>
      </w:r>
    </w:p>
  </w:footnote>
  <w:footnote w:type="continuationSeparator" w:id="0">
    <w:p w:rsidR="008B02FD" w:rsidP="008B02FD" w:rsidRDefault="008B02FD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8B02FD" w:rsidP="008B02FD" w:rsidRDefault="008B02FD">
    <w:pPr>
      <w:pStyle w:val="Zaglavlje"/>
      <w:jc w:val="right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spelling="clean" w:grammar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74B2"/>
    <w:rsid w:val="000E0EF0"/>
    <w:rsid w:val="001415E8"/>
    <w:rsid w:val="0016390E"/>
    <w:rsid w:val="001C59D6"/>
    <w:rsid w:val="001E466D"/>
    <w:rsid w:val="00213FF2"/>
    <w:rsid w:val="002931D4"/>
    <w:rsid w:val="002A0066"/>
    <w:rsid w:val="002A411C"/>
    <w:rsid w:val="002B619D"/>
    <w:rsid w:val="002D782C"/>
    <w:rsid w:val="0030101C"/>
    <w:rsid w:val="00311AF6"/>
    <w:rsid w:val="0033369A"/>
    <w:rsid w:val="003356B8"/>
    <w:rsid w:val="00377777"/>
    <w:rsid w:val="00402C51"/>
    <w:rsid w:val="00421E29"/>
    <w:rsid w:val="0043285D"/>
    <w:rsid w:val="00554328"/>
    <w:rsid w:val="005A18AF"/>
    <w:rsid w:val="005E6F8B"/>
    <w:rsid w:val="006070DA"/>
    <w:rsid w:val="00687084"/>
    <w:rsid w:val="0069778D"/>
    <w:rsid w:val="006E06C9"/>
    <w:rsid w:val="00754CEE"/>
    <w:rsid w:val="00767313"/>
    <w:rsid w:val="00775B1D"/>
    <w:rsid w:val="008054B9"/>
    <w:rsid w:val="0082749F"/>
    <w:rsid w:val="008462F3"/>
    <w:rsid w:val="00866BD6"/>
    <w:rsid w:val="008B02FD"/>
    <w:rsid w:val="008C2D8C"/>
    <w:rsid w:val="00942612"/>
    <w:rsid w:val="00943CF1"/>
    <w:rsid w:val="00985388"/>
    <w:rsid w:val="00A4483C"/>
    <w:rsid w:val="00A574B2"/>
    <w:rsid w:val="00AB777E"/>
    <w:rsid w:val="00AC668A"/>
    <w:rsid w:val="00B23AEB"/>
    <w:rsid w:val="00B2426D"/>
    <w:rsid w:val="00B3683A"/>
    <w:rsid w:val="00B7414F"/>
    <w:rsid w:val="00B8589D"/>
    <w:rsid w:val="00BE660E"/>
    <w:rsid w:val="00C80A0A"/>
    <w:rsid w:val="00C91989"/>
    <w:rsid w:val="00C97067"/>
    <w:rsid w:val="00CF589F"/>
    <w:rsid w:val="00D36490"/>
    <w:rsid w:val="00D7424E"/>
    <w:rsid w:val="00D8124B"/>
    <w:rsid w:val="00DD3CEC"/>
    <w:rsid w:val="00DD4F8E"/>
    <w:rsid w:val="00DD588D"/>
    <w:rsid w:val="00E96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5062DCA8-E0D6-495B-B82A-17621F99628E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A574B2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574B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574B2"/>
    <w:rPr>
      <w:rFonts w:ascii="Tahoma" w:hAnsi="Tahoma" w:eastAsia="Times New Roman" w:cs="Tahoma"/>
      <w:sz w:val="16"/>
      <w:szCs w:val="16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Podnoje">
    <w:name w:val="footer"/>
    <w:basedOn w:val="Normal"/>
    <w:link w:val="PodnojeChar"/>
    <w:uiPriority w:val="99"/>
    <w:unhideWhenUsed/>
    <w:rsid w:val="008B02FD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02FD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D4F8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D4F8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D4F8E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D4F8E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D4F8E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17642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7094239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442646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452660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.xml" Type="http://schemas.openxmlformats.org/officeDocument/2006/relationships/styles" Id="rId2"/><Relationship Target="../customXml/item1.xml" Type="http://schemas.openxmlformats.org/officeDocument/2006/relationships/customXml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17. veljače 2020.</izvorni_sadrzaj>
    <derivirana_varijabla naziv="DomainObject.DatumDonosenjaOdluke_1">17. veljače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lipnja 2019.</izvorni_sadrzaj>
    <derivirana_varijabla naziv="DomainObject.Predmet.DatumOsnivanja_1">10.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17. siječnja 2020.</izvorni_sadrzaj>
    <derivirana_varijabla naziv="DomainObject.Predmet.DatumRjesavanja_1">17. siječnja 2020.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St-217/2019</izvorni_sadrzaj>
    <derivirana_varijabla naziv="DomainObject.Predmet.OznakaBroj_1">St-217/2019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Tijana</izvorni_sadrzaj>
    <derivirana_varijabla naziv="DomainObject.Predmet.PredmetRijesio.Ime_1">Tijana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Licul</izvorni_sadrzaj>
    <derivirana_varijabla naziv="DomainObject.Predmet.PredmetRijesio.Prezime_1">Licul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KROJAČKA RADNJA ANA j.d.o.o. SVETI PETAR U ŠUMI zastupanog po punomoćniku Ana Udovičić</izvorni_sadrzaj>
    <derivirana_varijabla naziv="DomainObject.Predmet.ProtustrankaFormated_1">  KROJAČKA RADNJA ANA j.d.o.o. SVETI PETAR U ŠUMI zastupanog po punomoćniku Ana Udovičić</derivirana_varijabla>
  </DomainObject.Predmet.ProtustrankaFormated>
  <DomainObject.Predmet.ProtustrankaFormatedOIB>
    <izvorni_sadrzaj>  KROJAČKA RADNJA ANA j.d.o.o. SVETI PETAR U ŠUMI, OIB 99921896101 zastupanog po punomoćniku Ana Udovičić</izvorni_sadrzaj>
    <derivirana_varijabla naziv="DomainObject.Predmet.ProtustrankaFormatedOIB_1">  KROJAČKA RADNJA ANA j.d.o.o. SVETI PETAR U ŠUMI, OIB 99921896101 zastupanog po punomoćniku Ana Udovičić</derivirana_varijabla>
  </DomainObject.Predmet.ProtustrankaFormatedOIB>
  <DomainObject.Predmet.ProtustrankaFormatedWithAdress>
    <izvorni_sadrzaj> KROJAČKA RADNJA ANA j.d.o.o. SVETI PETAR U ŠUMI, Jukini 95 I, 52404 Sveti Petar u Šumi zastupanog po punomoćniku Ana Udovičić</izvorni_sadrzaj>
    <derivirana_varijabla naziv="DomainObject.Predmet.ProtustrankaFormatedWithAdress_1"> KROJAČKA RADNJA ANA j.d.o.o. SVETI PETAR U ŠUMI, Jukini 95 I, 52404 Sveti Petar u Šumi zastupanog po punomoćniku Ana Udovičić</derivirana_varijabla>
  </DomainObject.Predmet.ProtustrankaFormatedWithAdress>
  <DomainObject.Predmet.ProtustrankaFormatedWithAdressOIB>
    <izvorni_sadrzaj> KROJAČKA RADNJA ANA j.d.o.o. SVETI PETAR U ŠUMI, OIB 99921896101, Jukini 95 I, 52404 Sveti Petar u Šumi zastupanog po punomoćniku Ana Udovičić</izvorni_sadrzaj>
    <derivirana_varijabla naziv="DomainObject.Predmet.ProtustrankaFormatedWithAdressOIB_1"> KROJAČKA RADNJA ANA j.d.o.o. SVETI PETAR U ŠUMI, OIB 99921896101, Jukini 95 I, 52404 Sveti Petar u Šumi zastupanog po punomoćniku Ana Udovičić</derivirana_varijabla>
  </DomainObject.Predmet.ProtustrankaFormatedWithAdressOIB>
  <DomainObject.Predmet.ProtustrankaWithAdress>
    <izvorni_sadrzaj>KROJAČKA RADNJA ANA j.d.o.o. SVETI PETAR U ŠUMI Jukini 95 I, 52404 Sveti Petar u Šumi</izvorni_sadrzaj>
    <derivirana_varijabla naziv="DomainObject.Predmet.ProtustrankaWithAdress_1">KROJAČKA RADNJA ANA j.d.o.o. SVETI PETAR U ŠUMI Jukini 95 I, 52404 Sveti Petar u Šumi</derivirana_varijabla>
  </DomainObject.Predmet.ProtustrankaWithAdress>
  <DomainObject.Predmet.ProtustrankaWithAdressOIB>
    <izvorni_sadrzaj>KROJAČKA RADNJA ANA j.d.o.o. SVETI PETAR U ŠUMI, OIB 99921896101, Jukini 95 I, 52404 Sveti Petar u Šumi</izvorni_sadrzaj>
    <derivirana_varijabla naziv="DomainObject.Predmet.ProtustrankaWithAdressOIB_1">KROJAČKA RADNJA ANA j.d.o.o. SVETI PETAR U ŠUMI, OIB 99921896101, Jukini 95 I, 52404 Sveti Petar u Šumi</derivirana_varijabla>
  </DomainObject.Predmet.ProtustrankaWithAdressOIB>
  <DomainObject.Predmet.ProtustrankaNazivFormated>
    <izvorni_sadrzaj>KROJAČKA RADNJA ANA j.d.o.o. SVETI PETAR U ŠUMI</izvorni_sadrzaj>
    <derivirana_varijabla naziv="DomainObject.Predmet.ProtustrankaNazivFormated_1">KROJAČKA RADNJA ANA j.d.o.o. SVETI PETAR U ŠUMI</derivirana_varijabla>
  </DomainObject.Predmet.ProtustrankaNazivFormated>
  <DomainObject.Predmet.ProtustrankaNazivFormatedOIB>
    <izvorni_sadrzaj>KROJAČKA RADNJA ANA j.d.o.o. SVETI PETAR U ŠUMI, OIB 99921896101</izvorni_sadrzaj>
    <derivirana_varijabla naziv="DomainObject.Predmet.ProtustrankaNazivFormatedOIB_1">KROJAČKA RADNJA ANA j.d.o.o. SVETI PETAR U ŠUMI, OIB 99921896101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15032.35</izvorni_sadrzaj>
    <derivirana_varijabla naziv="DomainObject.Predmet.TrenutnaVrijednost_1">15032.35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KROJAČKA RADNJA ANA j.d.o.o. SVETI PETAR U ŠUMI zastupanog po punomoćniku Ana Udovičić</item>
    </izvorni_sadrzaj>
    <derivirana_varijabla naziv="DomainObject.Predmet.ProtuStrankaListFormated_1">
      <item>KROJAČKA RADNJA ANA j.d.o.o. SVETI PETAR U ŠUMI zastupanog po punomoćniku Ana Udovičić</item>
    </derivirana_varijabla>
  </DomainObject.Predmet.ProtuStrankaListFormated>
  <DomainObject.Predmet.ProtuStrankaListFormatedOIB>
    <izvorni_sadrzaj>
      <item>KROJAČKA RADNJA ANA j.d.o.o. SVETI PETAR U ŠUMI, OIB 99921896101 zastupanog po punomoćniku Ana Udovičić</item>
    </izvorni_sadrzaj>
    <derivirana_varijabla naziv="DomainObject.Predmet.ProtuStrankaListFormatedOIB_1">
      <item>KROJAČKA RADNJA ANA j.d.o.o. SVETI PETAR U ŠUMI, OIB 99921896101 zastupanog po punomoćniku Ana Udovičić</item>
    </derivirana_varijabla>
  </DomainObject.Predmet.ProtuStrankaListFormatedOIB>
  <DomainObject.Predmet.ProtuStrankaListFormatedWithAdress>
    <izvorni_sadrzaj>
      <item>KROJAČKA RADNJA ANA j.d.o.o. SVETI PETAR U ŠUMI, Jukini 95 I, 52404 Sveti Petar u Šumi zastupanog po punomoćniku Ana Udovičić</item>
    </izvorni_sadrzaj>
    <derivirana_varijabla naziv="DomainObject.Predmet.ProtuStrankaListFormatedWithAdress_1">
      <item>KROJAČKA RADNJA ANA j.d.o.o. SVETI PETAR U ŠUMI, Jukini 95 I, 52404 Sveti Petar u Šumi zastupanog po punomoćniku Ana Udovičić</item>
    </derivirana_varijabla>
  </DomainObject.Predmet.ProtuStrankaListFormatedWithAdress>
  <DomainObject.Predmet.ProtuStrankaListFormatedWithAdressOIB>
    <izvorni_sadrzaj>
      <item>KROJAČKA RADNJA ANA j.d.o.o. SVETI PETAR U ŠUMI, OIB 99921896101, Jukini 95 I, 52404 Sveti Petar u Šumi zastupanog po punomoćniku Ana Udovičić</item>
    </izvorni_sadrzaj>
    <derivirana_varijabla naziv="DomainObject.Predmet.ProtuStrankaListFormatedWithAdressOIB_1">
      <item>KROJAČKA RADNJA ANA j.d.o.o. SVETI PETAR U ŠUMI, OIB 99921896101, Jukini 95 I, 52404 Sveti Petar u Šumi zastupanog po punomoćniku Ana Udovičić</item>
    </derivirana_varijabla>
  </DomainObject.Predmet.ProtuStrankaListFormatedWithAdressOIB>
  <DomainObject.Predmet.ProtuStrankaListNazivFormated>
    <izvorni_sadrzaj>
      <item>KROJAČKA RADNJA ANA j.d.o.o. SVETI PETAR U ŠUMI</item>
    </izvorni_sadrzaj>
    <derivirana_varijabla naziv="DomainObject.Predmet.ProtuStrankaListNazivFormated_1">
      <item>KROJAČKA RADNJA ANA j.d.o.o. SVETI PETAR U ŠUMI</item>
    </derivirana_varijabla>
  </DomainObject.Predmet.ProtuStrankaListNazivFormated>
  <DomainObject.Predmet.ProtuStrankaListNazivFormatedOIB>
    <izvorni_sadrzaj>
      <item>KROJAČKA RADNJA ANA j.d.o.o. SVETI PETAR U ŠUMI, OIB 99921896101</item>
    </izvorni_sadrzaj>
    <derivirana_varijabla naziv="DomainObject.Predmet.ProtuStrankaListNazivFormatedOIB_1">
      <item>KROJAČKA RADNJA ANA j.d.o.o. SVETI PETAR U ŠUMI, OIB 99921896101</item>
    </derivirana_varijabla>
  </DomainObject.Predmet.ProtuStrankaListNazivFormatedOIB>
  <DomainObject.Predmet.OstaliListFormated>
    <izvorni_sadrzaj>
      <item>Ana Udovičić punomoćnica sudionika u postupku KROJAČKA RADNJA ANA j.d.o.o. SVETI PETAR U ŠUMI</item>
    </izvorni_sadrzaj>
    <derivirana_varijabla naziv="DomainObject.Predmet.OstaliListFormated_1">
      <item>Ana Udovičić punomoćnica sudionika u postupku KROJAČKA RADNJA ANA j.d.o.o. SVETI PETAR U ŠUMI</item>
    </derivirana_varijabla>
  </DomainObject.Predmet.OstaliListFormated>
  <DomainObject.Predmet.OstaliListFormatedOIB>
    <izvorni_sadrzaj>
      <item>Ana Udovičić, OIB 97759157111 punomoćnica sudionika u postupku KROJAČKA RADNJA ANA j.d.o.o. SVETI PETAR U ŠUMI</item>
    </izvorni_sadrzaj>
    <derivirana_varijabla naziv="DomainObject.Predmet.OstaliListFormatedOIB_1">
      <item>Ana Udovičić, OIB 97759157111 punomoćnica sudionika u postupku KROJAČKA RADNJA ANA j.d.o.o. SVETI PETAR U ŠUMI</item>
    </derivirana_varijabla>
  </DomainObject.Predmet.OstaliListFormatedOIB>
  <DomainObject.Predmet.OstaliListFormatedWithAdress>
    <izvorni_sadrzaj>
      <item>Ana Udovičić, Jukini 95 I, 52404 Sveti Petar u Šumi punomoćnica sudionika u postupku KROJAČKA RADNJA ANA j.d.o.o. SVETI PETAR U ŠUMI</item>
    </izvorni_sadrzaj>
    <derivirana_varijabla naziv="DomainObject.Predmet.OstaliListFormatedWithAdress_1">
      <item>Ana Udovičić, Jukini 95 I, 52404 Sveti Petar u Šumi punomoćnica sudionika u postupku KROJAČKA RADNJA ANA j.d.o.o. SVETI PETAR U ŠUMI</item>
    </derivirana_varijabla>
  </DomainObject.Predmet.OstaliListFormatedWithAdress>
  <DomainObject.Predmet.OstaliListFormatedWithAdressOIB>
    <izvorni_sadrzaj>
      <item>Ana Udovičić, OIB 97759157111, Jukini 95 I, 52404 Sveti Petar u Šumi punomoćnica sudionika u postupku KROJAČKA RADNJA ANA j.d.o.o. SVETI PETAR U ŠUMI</item>
    </izvorni_sadrzaj>
    <derivirana_varijabla naziv="DomainObject.Predmet.OstaliListFormatedWithAdressOIB_1">
      <item>Ana Udovičić, OIB 97759157111, Jukini 95 I, 52404 Sveti Petar u Šumi punomoćnica sudionika u postupku KROJAČKA RADNJA ANA j.d.o.o. SVETI PETAR U ŠUMI</item>
    </derivirana_varijabla>
  </DomainObject.Predmet.OstaliListFormatedWithAdressOIB>
  <DomainObject.Predmet.OstaliListNazivFormated>
    <izvorni_sadrzaj>
      <item>Ana Udovičić</item>
    </izvorni_sadrzaj>
    <derivirana_varijabla naziv="DomainObject.Predmet.OstaliListNazivFormated_1">
      <item>Ana Udovičić</item>
    </derivirana_varijabla>
  </DomainObject.Predmet.OstaliListNazivFormated>
  <DomainObject.Predmet.OstaliListNazivFormatedOIB>
    <izvorni_sadrzaj>
      <item>Ana Udovičić, OIB 97759157111</item>
    </izvorni_sadrzaj>
    <derivirana_varijabla naziv="DomainObject.Predmet.OstaliListNazivFormatedOIB_1">
      <item>Ana Udovičić, OIB 97759157111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17. veljače 2020.</izvorni_sadrzaj>
    <derivirana_varijabla naziv="DomainObject.Datum_1">17. veljače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KROJAČKA RADNJA ANA j.d.o.o. SVETI PETAR U ŠUMI</izvorni_sadrzaj>
    <derivirana_varijabla naziv="DomainObject.Predmet.ProtustrankaIDrugi_1">KROJAČKA RADNJA ANA j.d.o.o. SVETI PETAR U ŠUMI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KROJAČKA RADNJA ANA j.d.o.o. SVETI PETAR U ŠUMI, OIB 99921896101, Jukini 95 I, 52404 Sveti Petar u Šumi</izvorni_sadrzaj>
    <derivirana_varijabla naziv="DomainObject.Predmet.ProtustrankaIDrugiAdressOIB_1">KROJAČKA RADNJA ANA j.d.o.o. SVETI PETAR U ŠUMI, OIB 99921896101, Jukini 95 I, 52404 Sveti Petar u Šumi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siječnja 2020.</izvorni_sadrzaj>
    <derivirana_varijabla naziv="DomainObject.Predmet.OdlukaRjesenje.DatumDonosenjaOdluke_1">9. siječnja 2020.</derivirana_varijabla>
  </DomainObject.Predmet.OdlukaRjesenje.DatumDonosenjaOdluke>
  <DomainObject.Predmet.OdlukaRjesenje.DatumPravomocnosti>
    <izvorni_sadrzaj>28. siječnja 2020.</izvorni_sadrzaj>
    <derivirana_varijabla naziv="DomainObject.Predmet.OdlukaRjesenje.DatumPravomocnosti_1">28. siječnja 2020.</derivirana_varijabla>
  </DomainObject.Predmet.OdlukaRjesenje.DatumPravomocnosti>
  <DomainObject.Predmet.OdlukaRjesenje.Oznaka>
    <izvorni_sadrzaj>St-217/2019-10</izvorni_sadrzaj>
    <derivirana_varijabla naziv="DomainObject.Predmet.OdlukaRjesenje.Oznaka_1">St-217/2019-10</derivirana_varijabla>
  </DomainObject.Predmet.OdlukaRjesenje.Oznaka>
  <DomainObject.Predmet.SudioniciListNaziv>
    <izvorni_sadrzaj>
      <item>FINANCIJSKA AGENCIJA, RC RIJEKA, PODRUŽNICA PULA, PULA</item>
      <item>KROJAČKA RADNJA ANA j.d.o.o. SVETI PETAR U ŠUMI</item>
      <item>Ana Udovičić</item>
    </izvorni_sadrzaj>
    <derivirana_varijabla naziv="DomainObject.Predmet.SudioniciListNaziv_1">
      <item>FINANCIJSKA AGENCIJA, RC RIJEKA, PODRUŽNICA PULA, PULA</item>
      <item>KROJAČKA RADNJA ANA j.d.o.o. SVETI PETAR U ŠUMI</item>
      <item>Ana Udovičić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KROJAČKA RADNJA ANA j.d.o.o. SVETI PETAR U ŠUMI, OIB 99921896101, Jukini 95 I,52404 Sveti Petar u Šumi</item>
      <item>Ana Udovičić, OIB 97759157111, Jukini 95 I,52404 Sveti Petar u Šumi</item>
    </izvorni_sadrzaj>
    <derivirana_varijabla naziv="DomainObject.Predmet.SudioniciListAdressOIB_1">
      <item>FINANCIJSKA AGENCIJA, RC RIJEKA, PODRUŽNICA PULA, PULA, OIB 85821130368, Ulica grada Vukovara 70,10000 Zagreb</item>
      <item>KROJAČKA RADNJA ANA j.d.o.o. SVETI PETAR U ŠUMI, OIB 99921896101, Jukini 95 I,52404 Sveti Petar u Šumi</item>
      <item>Ana Udovičić, OIB 97759157111, Jukini 95 I,52404 Sveti Petar u Šumi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99921896101</item>
      <item>, OIB 97759157111</item>
    </izvorni_sadrzaj>
    <derivirana_varijabla naziv="DomainObject.Predmet.SudioniciListNazivOIB_1">
      <item>, OIB 85821130368</item>
      <item>, OIB 99921896101</item>
      <item>, OIB 97759157111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listopada 2019.</izvorni_sadrzaj>
    <derivirana_varijabla naziv="DomainObject.PredzadnjaOdlukaIzPredmeta.DatumDonosenjaOdluke_1">11. listopada 2019.</derivirana_varijabla>
  </DomainObject.PredzadnjaOdlukaIzPredmeta.DatumDonosenjaOdluke>
  <DomainObject.PredzadnjaOdlukaIzPredmeta.Oznaka>
    <izvorni_sadrzaj>St-217/2019-9</izvorni_sadrzaj>
    <derivirana_varijabla naziv="DomainObject.PredzadnjaOdlukaIzPredmeta.Oznaka_1">St-217/2019-9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10. lipnja 2019.</izvorni_sadrzaj>
    <derivirana_varijabla naziv="DomainObject.Predmet.DatumPocetkaProcesa_1">10. lipnja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192</properties:Words>
  <properties:Characters>873</properties:Characters>
  <properties:Lines>41</properties:Lines>
  <properties:Paragraphs>17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2020-02-17T11:00:00Z</dcterms:created>
  <dc:creator>Jasmina Matika</dc:creator>
  <cp:lastModifiedBy>Sanja Prodan</cp:lastModifiedBy>
  <cp:lastPrinted>2018-10-16T07:59:00Z</cp:lastPrinted>
  <dcterms:modified xmlns:xsi="http://www.w3.org/2001/XMLSchema-instance" xsi:type="dcterms:W3CDTF">2020-02-17T11:02:00Z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(St-217-2019-12- RJEŠENJE - POVRAT PREDUJMA U FOND-  računovodstvo.docx)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