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32c4" w14:paraId="47532c4" w:rsidRDefault="005F32FD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-376555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F32FD" w:rsidP="005F32FD" w:rsidR="005F32FD">
      <w:pPr>
        <w:pStyle w:val="Zaglavlje"/>
      </w:pPr>
    </w:p>
    <w:p w:rsidRDefault="005F32FD" w:rsidP="005F32FD" w:rsidR="005F32FD">
      <w:pPr>
        <w:pStyle w:val="Zaglavlje"/>
        <w:ind w:left="426"/>
      </w:pPr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REPUBLIKA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HRVATSKA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Trgovački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sud</w:t>
      </w:r>
      <w:proofErr w:type="spellEnd"/>
      <w:r w:rsidRPr="005F32FD">
        <w:rPr>
          <w:rFonts w:hAnsi="Times New Roman" w:ascii="Times New Roman"/>
        </w:rPr>
        <w:t xml:space="preserve"> u </w:t>
      </w:r>
      <w:proofErr w:type="spellStart"/>
      <w:r w:rsidRPr="005F32FD">
        <w:rPr>
          <w:rFonts w:hAnsi="Times New Roman" w:ascii="Times New Roman"/>
        </w:rPr>
        <w:t>Zagrebu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r w:rsidRPr="005F32FD">
        <w:rPr>
          <w:rFonts w:hAnsi="Times New Roman" w:ascii="Times New Roman"/>
        </w:rPr>
        <w:t xml:space="preserve">Zagreb, </w:t>
      </w:r>
      <w:proofErr w:type="spellStart"/>
      <w:r w:rsidRPr="005F32FD">
        <w:rPr>
          <w:rFonts w:hAnsi="Times New Roman" w:ascii="Times New Roman"/>
        </w:rPr>
        <w:t>Amruševa</w:t>
      </w:r>
      <w:proofErr w:type="spellEnd"/>
      <w:r w:rsidRPr="005F32FD">
        <w:rPr>
          <w:rFonts w:hAnsi="Times New Roman" w:ascii="Times New Roman"/>
        </w:rPr>
        <w:t xml:space="preserve"> 2/II, </w:t>
      </w:r>
      <w:proofErr w:type="spellStart"/>
      <w:r w:rsidRPr="005F32FD">
        <w:rPr>
          <w:rFonts w:hAnsi="Times New Roman" w:ascii="Times New Roman"/>
        </w:rPr>
        <w:t>desno</w:t>
      </w:r>
      <w:proofErr w:type="spellEnd"/>
      <w:r w:rsidRPr="005F32FD">
        <w:rPr>
          <w:rFonts w:hAnsi="Times New Roman" w:ascii="Times New Roman"/>
        </w:rPr>
        <w:t xml:space="preserve"> (p.p. 432)</w:t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47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4A68F7">
        <w:rPr>
          <w:rFonts w:hAnsi="Times New Roman" w:ascii="Times New Roman"/>
          <w:szCs w:val="24"/>
          <w:lang w:val="hr-HR"/>
        </w:rPr>
        <w:t>6378</w:t>
      </w:r>
      <w:proofErr w:type="spellEnd"/>
      <w:r w:rsidR="004A68F7">
        <w:rPr>
          <w:rFonts w:hAnsi="Times New Roman" w:ascii="Times New Roman"/>
          <w:szCs w:val="24"/>
          <w:lang w:val="hr-HR"/>
        </w:rPr>
        <w:t>/</w:t>
      </w:r>
      <w:proofErr w:type="spellStart"/>
      <w:r w:rsidR="004A68F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>Rstić u stečajnom postupku nad</w:t>
      </w:r>
      <w:r w:rsidR="004A68F7">
        <w:rPr>
          <w:rFonts w:hAnsi="Times New Roman" w:ascii="Times New Roman"/>
          <w:szCs w:val="24"/>
          <w:lang w:val="hr-HR"/>
        </w:rPr>
        <w:t xml:space="preserve"> stečajnim</w:t>
      </w:r>
      <w:r w:rsidR="006D62AF" w:rsidRPr="0086577D">
        <w:rPr>
          <w:rFonts w:hAnsi="Times New Roman" w:ascii="Times New Roman"/>
          <w:szCs w:val="24"/>
          <w:lang w:val="hr-HR"/>
        </w:rPr>
        <w:t xml:space="preserve"> </w:t>
      </w:r>
      <w:r w:rsidR="004838C0">
        <w:rPr>
          <w:rFonts w:hAnsi="Times New Roman" w:ascii="Times New Roman"/>
          <w:lang w:val="hr-HR"/>
        </w:rPr>
        <w:t xml:space="preserve">dužnikom </w:t>
      </w:r>
      <w:r w:rsidR="00607086" w:rsidRPr="00607086">
        <w:rPr>
          <w:rFonts w:hAnsi="Times New Roman" w:ascii="Times New Roman"/>
          <w:szCs w:val="24"/>
        </w:rPr>
        <w:t xml:space="preserve">RAUL d.o.o. </w:t>
      </w:r>
      <w:proofErr w:type="spellStart"/>
      <w:proofErr w:type="gramStart"/>
      <w:r w:rsidR="00607086" w:rsidRPr="00607086">
        <w:rPr>
          <w:rFonts w:hAnsi="Times New Roman" w:ascii="Times New Roman"/>
          <w:szCs w:val="24"/>
        </w:rPr>
        <w:t>za</w:t>
      </w:r>
      <w:proofErr w:type="spellEnd"/>
      <w:proofErr w:type="gramEnd"/>
      <w:r w:rsidR="00607086" w:rsidRPr="00607086">
        <w:rPr>
          <w:rFonts w:hAnsi="Times New Roman" w:ascii="Times New Roman"/>
          <w:szCs w:val="24"/>
        </w:rPr>
        <w:t xml:space="preserve"> </w:t>
      </w:r>
      <w:proofErr w:type="spellStart"/>
      <w:r w:rsidR="00607086" w:rsidRPr="00607086">
        <w:rPr>
          <w:rFonts w:hAnsi="Times New Roman" w:ascii="Times New Roman"/>
          <w:szCs w:val="24"/>
        </w:rPr>
        <w:t>trgovinu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 </w:t>
      </w:r>
      <w:proofErr w:type="spellStart"/>
      <w:r w:rsidR="00607086" w:rsidRPr="00607086">
        <w:rPr>
          <w:rFonts w:hAnsi="Times New Roman" w:ascii="Times New Roman"/>
          <w:szCs w:val="24"/>
        </w:rPr>
        <w:t>i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 </w:t>
      </w:r>
      <w:proofErr w:type="spellStart"/>
      <w:r w:rsidR="00607086" w:rsidRPr="00607086">
        <w:rPr>
          <w:rFonts w:hAnsi="Times New Roman" w:ascii="Times New Roman"/>
          <w:szCs w:val="24"/>
        </w:rPr>
        <w:t>usluge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, </w:t>
      </w:r>
      <w:proofErr w:type="spellStart"/>
      <w:r w:rsidR="00607086" w:rsidRPr="00607086">
        <w:rPr>
          <w:rFonts w:hAnsi="Times New Roman" w:ascii="Times New Roman"/>
          <w:szCs w:val="24"/>
        </w:rPr>
        <w:t>putnička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 </w:t>
      </w:r>
      <w:proofErr w:type="spellStart"/>
      <w:r w:rsidR="00607086" w:rsidRPr="00607086">
        <w:rPr>
          <w:rFonts w:hAnsi="Times New Roman" w:ascii="Times New Roman"/>
          <w:szCs w:val="24"/>
        </w:rPr>
        <w:t>agencija</w:t>
      </w:r>
      <w:proofErr w:type="spellEnd"/>
      <w:r w:rsidR="004A68F7">
        <w:rPr>
          <w:rFonts w:hAnsi="Times New Roman" w:ascii="Times New Roman"/>
          <w:szCs w:val="24"/>
        </w:rPr>
        <w:t xml:space="preserve"> u </w:t>
      </w:r>
      <w:proofErr w:type="spellStart"/>
      <w:r w:rsidR="004A68F7">
        <w:rPr>
          <w:rFonts w:hAnsi="Times New Roman" w:ascii="Times New Roman"/>
          <w:szCs w:val="24"/>
        </w:rPr>
        <w:t>stečaju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, </w:t>
      </w:r>
      <w:proofErr w:type="spellStart"/>
      <w:r w:rsidR="00607086" w:rsidRPr="00607086">
        <w:rPr>
          <w:rFonts w:hAnsi="Times New Roman" w:ascii="Times New Roman"/>
          <w:szCs w:val="24"/>
        </w:rPr>
        <w:t>OIB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: 75413366738, Zagreb (Grad Zagreb), </w:t>
      </w:r>
      <w:proofErr w:type="spellStart"/>
      <w:r w:rsidR="00607086" w:rsidRPr="00607086">
        <w:rPr>
          <w:rFonts w:hAnsi="Times New Roman" w:ascii="Times New Roman"/>
          <w:szCs w:val="24"/>
        </w:rPr>
        <w:t>Šubićeva</w:t>
      </w:r>
      <w:proofErr w:type="spellEnd"/>
      <w:r w:rsidR="00607086" w:rsidRPr="00607086">
        <w:rPr>
          <w:rFonts w:hAnsi="Times New Roman" w:ascii="Times New Roman"/>
          <w:szCs w:val="24"/>
        </w:rPr>
        <w:t xml:space="preserve"> 2,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 xml:space="preserve">dana </w:t>
      </w:r>
      <w:r w:rsidR="007661BC" w:rsidRPr="00C86DC7">
        <w:rPr>
          <w:rFonts w:hAnsi="Times New Roman" w:ascii="Times New Roman"/>
          <w:szCs w:val="24"/>
          <w:lang w:val="hr-HR"/>
        </w:rPr>
        <w:t>5</w:t>
      </w:r>
      <w:r w:rsidR="00200543" w:rsidRPr="00C86DC7">
        <w:rPr>
          <w:rFonts w:hAnsi="Times New Roman" w:ascii="Times New Roman"/>
          <w:szCs w:val="24"/>
          <w:lang w:val="hr-HR"/>
        </w:rPr>
        <w:t xml:space="preserve">. </w:t>
      </w:r>
      <w:r w:rsidR="004A68F7" w:rsidRPr="00C86DC7">
        <w:rPr>
          <w:rFonts w:hAnsi="Times New Roman" w:ascii="Times New Roman"/>
          <w:szCs w:val="24"/>
          <w:lang w:val="hr-HR"/>
        </w:rPr>
        <w:t>listopada</w:t>
      </w:r>
      <w:r w:rsidR="00F82A15" w:rsidRPr="00C86D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61BC" w:rsidRPr="00C86DC7">
        <w:rPr>
          <w:rFonts w:hAnsi="Times New Roman" w:ascii="Times New Roman"/>
          <w:szCs w:val="24"/>
          <w:lang w:val="hr-HR"/>
        </w:rPr>
        <w:t>2017</w:t>
      </w:r>
      <w:proofErr w:type="spellEnd"/>
      <w:r w:rsidR="00B71AFE" w:rsidRPr="004A68F7">
        <w:rPr>
          <w:rFonts w:hAnsi="Times New Roman" w:ascii="Times New Roman"/>
          <w:color w:val="FF0000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661BC" w:rsidP="006D62AF" w:rsidR="007661B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nad </w:t>
      </w:r>
      <w:r w:rsidR="004A68F7">
        <w:rPr>
          <w:rFonts w:hAnsi="Times New Roman" w:ascii="Times New Roman"/>
          <w:szCs w:val="24"/>
          <w:lang w:val="hr-HR"/>
        </w:rPr>
        <w:t xml:space="preserve">stečajnim </w:t>
      </w:r>
      <w:r w:rsidR="004A68F7">
        <w:rPr>
          <w:rFonts w:hAnsi="Times New Roman" w:ascii="Times New Roman"/>
          <w:lang w:val="hr-HR"/>
        </w:rPr>
        <w:t xml:space="preserve">dužnikom </w:t>
      </w:r>
      <w:r w:rsidR="004838C0">
        <w:rPr>
          <w:rFonts w:hAnsi="Times New Roman" w:ascii="Times New Roman"/>
          <w:lang w:val="hr-HR"/>
        </w:rPr>
        <w:t xml:space="preserve"> </w:t>
      </w:r>
      <w:r w:rsidR="004A68F7" w:rsidRPr="00607086">
        <w:rPr>
          <w:rFonts w:hAnsi="Times New Roman" w:ascii="Times New Roman"/>
          <w:szCs w:val="24"/>
        </w:rPr>
        <w:t xml:space="preserve">RAUL d.o.o. </w:t>
      </w:r>
      <w:proofErr w:type="spellStart"/>
      <w:proofErr w:type="gramStart"/>
      <w:r w:rsidR="004A68F7" w:rsidRPr="00607086">
        <w:rPr>
          <w:rFonts w:hAnsi="Times New Roman" w:ascii="Times New Roman"/>
          <w:szCs w:val="24"/>
        </w:rPr>
        <w:t>za</w:t>
      </w:r>
      <w:proofErr w:type="spellEnd"/>
      <w:proofErr w:type="gramEnd"/>
      <w:r w:rsidR="004A68F7" w:rsidRPr="00607086">
        <w:rPr>
          <w:rFonts w:hAnsi="Times New Roman" w:ascii="Times New Roman"/>
          <w:szCs w:val="24"/>
        </w:rPr>
        <w:t xml:space="preserve"> </w:t>
      </w:r>
      <w:proofErr w:type="spellStart"/>
      <w:r w:rsidR="004A68F7" w:rsidRPr="00607086">
        <w:rPr>
          <w:rFonts w:hAnsi="Times New Roman" w:ascii="Times New Roman"/>
          <w:szCs w:val="24"/>
        </w:rPr>
        <w:t>trgovinu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 </w:t>
      </w:r>
      <w:proofErr w:type="spellStart"/>
      <w:r w:rsidR="004A68F7" w:rsidRPr="00607086">
        <w:rPr>
          <w:rFonts w:hAnsi="Times New Roman" w:ascii="Times New Roman"/>
          <w:szCs w:val="24"/>
        </w:rPr>
        <w:t>i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 </w:t>
      </w:r>
      <w:proofErr w:type="spellStart"/>
      <w:r w:rsidR="004A68F7" w:rsidRPr="00607086">
        <w:rPr>
          <w:rFonts w:hAnsi="Times New Roman" w:ascii="Times New Roman"/>
          <w:szCs w:val="24"/>
        </w:rPr>
        <w:t>usluge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, </w:t>
      </w:r>
      <w:proofErr w:type="spellStart"/>
      <w:r w:rsidR="004A68F7" w:rsidRPr="00607086">
        <w:rPr>
          <w:rFonts w:hAnsi="Times New Roman" w:ascii="Times New Roman"/>
          <w:szCs w:val="24"/>
        </w:rPr>
        <w:t>putnička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 </w:t>
      </w:r>
      <w:proofErr w:type="spellStart"/>
      <w:r w:rsidR="004A68F7" w:rsidRPr="00607086">
        <w:rPr>
          <w:rFonts w:hAnsi="Times New Roman" w:ascii="Times New Roman"/>
          <w:szCs w:val="24"/>
        </w:rPr>
        <w:t>agencija</w:t>
      </w:r>
      <w:proofErr w:type="spellEnd"/>
      <w:r w:rsidR="004A68F7">
        <w:rPr>
          <w:rFonts w:hAnsi="Times New Roman" w:ascii="Times New Roman"/>
          <w:szCs w:val="24"/>
        </w:rPr>
        <w:t xml:space="preserve"> u </w:t>
      </w:r>
      <w:proofErr w:type="spellStart"/>
      <w:r w:rsidR="004A68F7">
        <w:rPr>
          <w:rFonts w:hAnsi="Times New Roman" w:ascii="Times New Roman"/>
          <w:szCs w:val="24"/>
        </w:rPr>
        <w:t>stečaju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, </w:t>
      </w:r>
      <w:proofErr w:type="spellStart"/>
      <w:r w:rsidR="004A68F7" w:rsidRPr="00607086">
        <w:rPr>
          <w:rFonts w:hAnsi="Times New Roman" w:ascii="Times New Roman"/>
          <w:szCs w:val="24"/>
        </w:rPr>
        <w:t>OIB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: 75413366738, Zagreb (Grad Zagreb), </w:t>
      </w:r>
      <w:proofErr w:type="spellStart"/>
      <w:r w:rsidR="004A68F7" w:rsidRPr="00607086">
        <w:rPr>
          <w:rFonts w:hAnsi="Times New Roman" w:ascii="Times New Roman"/>
          <w:szCs w:val="24"/>
        </w:rPr>
        <w:t>Šubićeva</w:t>
      </w:r>
      <w:proofErr w:type="spellEnd"/>
      <w:r w:rsidR="004A68F7" w:rsidRPr="00607086">
        <w:rPr>
          <w:rFonts w:hAnsi="Times New Roman" w:ascii="Times New Roman"/>
          <w:szCs w:val="24"/>
        </w:rPr>
        <w:t xml:space="preserve"> 2</w:t>
      </w:r>
      <w:r w:rsidR="007661BC">
        <w:rPr>
          <w:rFonts w:hAnsi="Times New Roman" w:ascii="Times New Roman"/>
          <w:szCs w:val="24"/>
        </w:rPr>
        <w:t xml:space="preserve">, 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 xml:space="preserve">određuje </w:t>
      </w:r>
      <w:r w:rsidR="004A68F7">
        <w:rPr>
          <w:rFonts w:hAnsi="Times New Roman" w:ascii="Times New Roman"/>
          <w:szCs w:val="24"/>
          <w:lang w:val="hr-HR"/>
        </w:rPr>
        <w:t xml:space="preserve">se posebno </w:t>
      </w:r>
      <w:r w:rsidRPr="0086577D">
        <w:rPr>
          <w:rFonts w:hAnsi="Times New Roman" w:ascii="Times New Roman"/>
          <w:szCs w:val="24"/>
          <w:lang w:val="hr-HR"/>
        </w:rPr>
        <w:t>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4A68F7" w:rsidP="0047590E" w:rsidR="007A6F49" w:rsidRPr="00C86DC7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 w:rsidRPr="00C86DC7">
        <w:rPr>
          <w:rFonts w:hAnsi="Times New Roman" w:ascii="Times New Roman"/>
          <w:b/>
          <w:szCs w:val="24"/>
          <w:u w:val="single"/>
          <w:lang w:val="hr-HR"/>
        </w:rPr>
        <w:t>21</w:t>
      </w:r>
      <w:proofErr w:type="spellEnd"/>
      <w:r w:rsidR="0069252A" w:rsidRPr="00C86DC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C86DC7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C86DC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7661BC" w:rsidRPr="00C86DC7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9252A" w:rsidRPr="00C86DC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Pr="00C86DC7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C86DC7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AD6F5D" w:rsidRPr="00C86DC7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C86DC7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69252A" w:rsidRPr="00C86DC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F14966" w:rsidRPr="0086577D">
        <w:rPr>
          <w:rFonts w:hAnsi="Times New Roman" w:ascii="Times New Roman"/>
          <w:szCs w:val="24"/>
          <w:lang w:val="hr-HR"/>
        </w:rPr>
        <w:t>94</w:t>
      </w:r>
      <w:proofErr w:type="spellEnd"/>
      <w:r w:rsidR="00F14966" w:rsidRPr="0086577D">
        <w:rPr>
          <w:rFonts w:hAnsi="Times New Roman" w:ascii="Times New Roman"/>
          <w:szCs w:val="24"/>
          <w:lang w:val="hr-HR"/>
        </w:rPr>
        <w:t>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4A68F7">
        <w:rPr>
          <w:rFonts w:hAnsi="Times New Roman" w:ascii="Times New Roman"/>
          <w:szCs w:val="24"/>
          <w:lang w:val="hr-HR"/>
        </w:rPr>
        <w:t>prijava novčane tražbine stečajnog</w:t>
      </w:r>
      <w:r w:rsidR="00805938" w:rsidRPr="0086577D">
        <w:rPr>
          <w:rFonts w:hAnsi="Times New Roman" w:ascii="Times New Roman"/>
          <w:szCs w:val="24"/>
          <w:lang w:val="hr-HR"/>
        </w:rPr>
        <w:t xml:space="preserve"> vjerovnika </w:t>
      </w:r>
      <w:r w:rsidR="004A68F7">
        <w:rPr>
          <w:rFonts w:hAnsi="Times New Roman" w:ascii="Times New Roman"/>
          <w:szCs w:val="24"/>
          <w:lang w:val="hr-HR"/>
        </w:rPr>
        <w:t xml:space="preserve">Nevena Perice, Zagreb, </w:t>
      </w:r>
      <w:proofErr w:type="spellStart"/>
      <w:r w:rsidR="004A68F7">
        <w:rPr>
          <w:rFonts w:hAnsi="Times New Roman" w:ascii="Times New Roman"/>
          <w:szCs w:val="24"/>
          <w:lang w:val="hr-HR"/>
        </w:rPr>
        <w:t>Rabusova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68F7">
        <w:rPr>
          <w:rFonts w:hAnsi="Times New Roman" w:ascii="Times New Roman"/>
          <w:szCs w:val="24"/>
          <w:lang w:val="hr-HR"/>
        </w:rPr>
        <w:t>13</w:t>
      </w:r>
      <w:proofErr w:type="spellEnd"/>
      <w:r w:rsidR="004A68F7">
        <w:rPr>
          <w:rFonts w:hAnsi="Times New Roman" w:ascii="Times New Roman"/>
          <w:szCs w:val="24"/>
          <w:lang w:val="hr-HR"/>
        </w:rPr>
        <w:t>.</w:t>
      </w:r>
    </w:p>
    <w:p w:rsidRDefault="004A68F7" w:rsidP="005E2B9B" w:rsidR="004A68F7">
      <w:pPr>
        <w:jc w:val="both"/>
        <w:rPr>
          <w:rFonts w:hAnsi="Times New Roman" w:ascii="Times New Roman"/>
          <w:szCs w:val="24"/>
          <w:lang w:val="hr-HR"/>
        </w:rPr>
      </w:pP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</w:p>
    <w:p w:rsidRDefault="007661BC" w:rsidP="00767B9B" w:rsidR="004A68F7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4A68F7">
        <w:rPr>
          <w:rFonts w:hAnsi="Times New Roman" w:ascii="Times New Roman"/>
          <w:szCs w:val="24"/>
          <w:lang w:val="hr-HR"/>
        </w:rPr>
        <w:t xml:space="preserve">Prijavu novčane tražbine stečajnog vjerovnika Nevena Perice stečajna </w:t>
      </w:r>
      <w:proofErr w:type="spellStart"/>
      <w:r w:rsidR="004A68F7">
        <w:rPr>
          <w:rFonts w:hAnsi="Times New Roman" w:ascii="Times New Roman"/>
          <w:szCs w:val="24"/>
          <w:lang w:val="hr-HR"/>
        </w:rPr>
        <w:t>uprateljica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 je predložila odbaciti kao preuranjenu navodeći da se radi o tražbini nižih isplatnih redova, nakon čega je ovaj sud donio rješenje, koje je ukinuto od strane </w:t>
      </w:r>
      <w:proofErr w:type="spellStart"/>
      <w:r w:rsidR="004A68F7">
        <w:rPr>
          <w:rFonts w:hAnsi="Times New Roman" w:ascii="Times New Roman"/>
          <w:szCs w:val="24"/>
          <w:lang w:val="hr-HR"/>
        </w:rPr>
        <w:t>VTS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 RH </w:t>
      </w:r>
      <w:proofErr w:type="spellStart"/>
      <w:r w:rsidR="004A68F7">
        <w:rPr>
          <w:rFonts w:hAnsi="Times New Roman" w:ascii="Times New Roman"/>
          <w:szCs w:val="24"/>
          <w:lang w:val="hr-HR"/>
        </w:rPr>
        <w:t>posl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 br. </w:t>
      </w:r>
      <w:proofErr w:type="spellStart"/>
      <w:r w:rsidR="004A68F7">
        <w:rPr>
          <w:rFonts w:hAnsi="Times New Roman" w:ascii="Times New Roman"/>
          <w:szCs w:val="24"/>
          <w:lang w:val="hr-HR"/>
        </w:rPr>
        <w:t>Pž</w:t>
      </w:r>
      <w:proofErr w:type="spellEnd"/>
      <w:r w:rsidR="004A68F7">
        <w:rPr>
          <w:rFonts w:hAnsi="Times New Roman" w:ascii="Times New Roman"/>
          <w:szCs w:val="24"/>
          <w:lang w:val="hr-HR"/>
        </w:rPr>
        <w:t>-</w:t>
      </w:r>
      <w:proofErr w:type="spellStart"/>
      <w:r w:rsidR="004A68F7">
        <w:rPr>
          <w:rFonts w:hAnsi="Times New Roman" w:ascii="Times New Roman"/>
          <w:szCs w:val="24"/>
          <w:lang w:val="hr-HR"/>
        </w:rPr>
        <w:t>4291</w:t>
      </w:r>
      <w:proofErr w:type="spellEnd"/>
      <w:r w:rsidR="004A68F7">
        <w:rPr>
          <w:rFonts w:hAnsi="Times New Roman" w:ascii="Times New Roman"/>
          <w:szCs w:val="24"/>
          <w:lang w:val="hr-HR"/>
        </w:rPr>
        <w:t>/</w:t>
      </w:r>
      <w:proofErr w:type="spellStart"/>
      <w:r w:rsidR="004A68F7">
        <w:rPr>
          <w:rFonts w:hAnsi="Times New Roman" w:ascii="Times New Roman"/>
          <w:szCs w:val="24"/>
          <w:lang w:val="hr-HR"/>
        </w:rPr>
        <w:t>17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4A68F7">
        <w:rPr>
          <w:rFonts w:hAnsi="Times New Roman" w:ascii="Times New Roman"/>
          <w:szCs w:val="24"/>
          <w:lang w:val="hr-HR"/>
        </w:rPr>
        <w:t>25</w:t>
      </w:r>
      <w:proofErr w:type="spellEnd"/>
      <w:r w:rsidR="004A68F7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4A68F7">
        <w:rPr>
          <w:rFonts w:hAnsi="Times New Roman" w:ascii="Times New Roman"/>
          <w:szCs w:val="24"/>
          <w:lang w:val="hr-HR"/>
        </w:rPr>
        <w:t>2017.g</w:t>
      </w:r>
      <w:proofErr w:type="spellEnd"/>
      <w:r w:rsidR="004A68F7">
        <w:rPr>
          <w:rFonts w:hAnsi="Times New Roman" w:ascii="Times New Roman"/>
          <w:szCs w:val="24"/>
          <w:lang w:val="hr-HR"/>
        </w:rPr>
        <w:t>. s uputom da je istu potrebno ponovno preispitati.</w:t>
      </w:r>
    </w:p>
    <w:p w:rsidRDefault="004A68F7" w:rsidP="00767B9B" w:rsidR="004A68F7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odlučeno kao u izreci rješenja pozivom na odredbu čl. </w:t>
      </w:r>
      <w:proofErr w:type="spellStart"/>
      <w:r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76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).</w:t>
      </w:r>
    </w:p>
    <w:p w:rsidRDefault="007661BC" w:rsidP="007661BC" w:rsidR="007661BC" w:rsidRPr="0086577D">
      <w:pPr>
        <w:jc w:val="center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4A68F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7661BC" w:rsidRPr="00C86DC7">
        <w:rPr>
          <w:rFonts w:hAnsi="Times New Roman" w:ascii="Times New Roman"/>
          <w:szCs w:val="24"/>
          <w:lang w:val="hr-HR"/>
        </w:rPr>
        <w:t>5</w:t>
      </w:r>
      <w:r w:rsidR="004B1431" w:rsidRPr="00C86DC7">
        <w:rPr>
          <w:rFonts w:hAnsi="Times New Roman" w:ascii="Times New Roman"/>
          <w:szCs w:val="24"/>
          <w:lang w:val="hr-HR"/>
        </w:rPr>
        <w:t>.</w:t>
      </w:r>
      <w:r w:rsidR="00200543" w:rsidRPr="00C86DC7">
        <w:rPr>
          <w:rFonts w:hAnsi="Times New Roman" w:ascii="Times New Roman"/>
          <w:szCs w:val="24"/>
          <w:lang w:val="hr-HR"/>
        </w:rPr>
        <w:t xml:space="preserve"> </w:t>
      </w:r>
      <w:r w:rsidR="004A68F7" w:rsidRPr="00C86DC7">
        <w:rPr>
          <w:rFonts w:hAnsi="Times New Roman" w:ascii="Times New Roman"/>
          <w:szCs w:val="24"/>
          <w:lang w:val="hr-HR"/>
        </w:rPr>
        <w:t>listopada</w:t>
      </w:r>
      <w:r w:rsidR="007661BC" w:rsidRPr="00C86D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61BC" w:rsidRPr="00C86DC7">
        <w:rPr>
          <w:rFonts w:hAnsi="Times New Roman" w:ascii="Times New Roman"/>
          <w:szCs w:val="24"/>
          <w:lang w:val="hr-HR"/>
        </w:rPr>
        <w:t>2017</w:t>
      </w:r>
      <w:proofErr w:type="spellEnd"/>
      <w:r w:rsidR="007A6F49" w:rsidRPr="004A68F7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C86DC7">
        <w:rPr>
          <w:rFonts w:hAnsi="Times New Roman" w:ascii="Times New Roman"/>
          <w:szCs w:val="24"/>
          <w:lang w:val="hr-HR"/>
        </w:rPr>
        <w:t>,v.r.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8E7228">
        <w:rPr>
          <w:rFonts w:hAnsi="Times New Roman" w:ascii="Times New Roman"/>
          <w:i/>
          <w:szCs w:val="24"/>
          <w:lang w:val="hr-HR"/>
        </w:rPr>
        <w:t xml:space="preserve">zaključka </w:t>
      </w:r>
      <w:r w:rsidRPr="0086577D">
        <w:rPr>
          <w:rFonts w:hAnsi="Times New Roman" w:ascii="Times New Roman"/>
          <w:i/>
          <w:szCs w:val="24"/>
          <w:lang w:val="hr-HR"/>
        </w:rPr>
        <w:t xml:space="preserve"> nije</w:t>
      </w:r>
      <w:r w:rsidR="008E7228">
        <w:rPr>
          <w:rFonts w:hAnsi="Times New Roman" w:ascii="Times New Roman"/>
          <w:i/>
          <w:szCs w:val="24"/>
          <w:lang w:val="hr-HR"/>
        </w:rPr>
        <w:t xml:space="preserve"> dopuštena žalba (temeljem čl.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19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 xml:space="preserve">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st.7</w:t>
      </w:r>
      <w:proofErr w:type="spellEnd"/>
      <w:r w:rsidRPr="0086577D">
        <w:rPr>
          <w:rFonts w:hAnsi="Times New Roman" w:ascii="Times New Roman"/>
          <w:i/>
          <w:szCs w:val="24"/>
          <w:lang w:val="hr-HR"/>
        </w:rPr>
        <w:t xml:space="preserve">.  </w:t>
      </w:r>
      <w:proofErr w:type="spellStart"/>
      <w:r w:rsidRPr="0086577D">
        <w:rPr>
          <w:rFonts w:hAnsi="Times New Roman" w:ascii="Times New Roman"/>
          <w:i/>
          <w:szCs w:val="24"/>
          <w:lang w:val="hr-HR"/>
        </w:rPr>
        <w:t>SZ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>)</w:t>
      </w:r>
      <w:r w:rsidRPr="0086577D">
        <w:rPr>
          <w:rFonts w:hAnsi="Times New Roman" w:ascii="Times New Roman"/>
          <w:i/>
          <w:szCs w:val="24"/>
          <w:lang w:val="hr-HR"/>
        </w:rPr>
        <w:t>.</w:t>
      </w:r>
    </w:p>
    <w:p w:rsidRDefault="007A42B4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DC7" w:rsidP="00324504" w:rsidR="00C86DC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86DC7" w:rsidP="00324504" w:rsidR="00C86DC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31647" w:rsidP="00C86DC7" w:rsidR="00A31647" w:rsidRPr="0086577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sectPr w:rsidSect="00BE53C1" w:rsidR="00A31647" w:rsidRPr="0086577D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208895"/>
      <w:docPartObj>
        <w:docPartGallery w:val="Page Numbers (Top of Page)"/>
        <w:docPartUnique/>
      </w:docPartObj>
    </w:sdtPr>
    <w:sdtEndPr/>
    <w:sdtContent>
      <w:p w:rsidRDefault="00BE53C1" w:rsidP="00BE53C1" w:rsidR="00BE53C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8F7" w:rsidRPr="004A68F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St-1135/12</w:t>
        </w:r>
      </w:p>
    </w:sdtContent>
  </w:sdt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523"/>
    <w:multiLevelType w:val="hybridMultilevel"/>
    <w:tmpl w:val="04A46176"/>
    <w:lvl w:tplc="041A0011" w:ilvl="0">
      <w:start w:val="3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56CDF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1938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36F8C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A68F7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5F32FD"/>
    <w:rsid w:val="00602209"/>
    <w:rsid w:val="00602F57"/>
    <w:rsid w:val="00607086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661BC"/>
    <w:rsid w:val="00767B9B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4D02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E7228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E53C1"/>
    <w:rsid w:val="00BF26FC"/>
    <w:rsid w:val="00BF5576"/>
    <w:rsid w:val="00C0119C"/>
    <w:rsid w:val="00C168EC"/>
    <w:rsid w:val="00C17E85"/>
    <w:rsid w:val="00C451F7"/>
    <w:rsid w:val="00C53BCA"/>
    <w:rsid w:val="00C8686A"/>
    <w:rsid w:val="00C86DC7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5690"/>
    <w:rsid w:val="00D3694B"/>
    <w:rsid w:val="00D370B4"/>
    <w:rsid w:val="00D4049A"/>
    <w:rsid w:val="00D41AC3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D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D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</izvorni_sadrzaj>
    <derivirana_varijabla naziv="DomainObject.Primjedba_1">poziv za posebno ispitno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kod n</izvorni_sadrzaj>
    <derivirana_varijabla naziv="DomainObject.Predmet.PrimjedbaSuca_1">10 kod n</derivirana_varijabla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d.o.o.; BAT HRVATSKA društvo s ograničenom odgovornošću za trgovinu i usluge; Neven Perica</izvorni_sadrzaj>
    <derivirana_varijabla naziv="DomainObject.Predmet.StrankaFormated_1">  RAUL d.o.o.; BAT HRVATSKA društvo s ograničenom odgovornošću za trgovinu i usluge; Neven Perica</derivirana_varijabla>
  </DomainObject.Predmet.StrankaFormated>
  <DomainObject.Predmet.StrankaFormatedOIB>
    <izvorni_sadrzaj>  RAUL d.o.o., OIB 75413366738; BAT HRVATSKA društvo s ograničenom odgovornošću za trgovinu i usluge, OIB 54048742203; Neven Perica, OIB 55470568525</izvorni_sadrzaj>
    <derivirana_varijabla naziv="DomainObject.Predmet.StrankaFormatedOIB_1">  RAUL d.o.o., OIB 75413366738; BAT HRVATSKA društvo s ograničenom odgovornošću za trgovinu i usluge, OIB 54048742203; Neven Perica, OIB 55470568525</derivirana_varijabla>
  </DomainObject.Predmet.StrankaFormatedOIB>
  <DomainObject.Predmet.StrankaFormatedWithAdress>
    <izvorni_sadrzaj> RAUL d.o.o., Šubićeva 2, 10000 Zagreb; BAT HRVATSKA društvo s ograničenom odgovornošću za trgovinu i usluge, Ivana Lučića 2a, 10000 Zagreb; Neven Perica, Ulica Filipa Rabusa 13, 10000 Zagreb</izvorni_sadrzaj>
    <derivirana_varijabla naziv="DomainObject.Predmet.StrankaFormatedWithAdress_1"> RAUL d.o.o., Šubićeva 2, 10000 Zagreb; BAT HRVATSKA društvo s ograničenom odgovornošću za trgovinu i usluge, Ivana Lučića 2a, 10000 Zagreb; Neven Perica, Ulica Filipa Rabusa 13, 10000 Zagreb</derivirana_varijabla>
  </DomainObject.Predmet.StrankaFormatedWithAdress>
  <DomainObject.Predmet.StrankaFormatedWithAdressOIB>
    <izvorni_sadrzaj> RAUL d.o.o., OIB 75413366738, Šubićeva 2, 10000 Zagreb; BAT HRVATSKA društvo s ograničenom odgovornošću za trgovinu i usluge, OIB 54048742203, Ivana Lučića 2a, 10000 Zagreb; Neven Perica, OIB 55470568525, Ulica Filipa Rabusa 13, 10000 Zagreb</izvorni_sadrzaj>
    <derivirana_varijabla naziv="DomainObject.Predmet.StrankaFormatedWithAdressOIB_1"> RAUL d.o.o., OIB 75413366738, Šubićeva 2, 10000 Zagreb; BAT HRVATSKA društvo s ograničenom odgovornošću za trgovinu i usluge, OIB 54048742203, Ivana Lučića 2a, 10000 Zagreb; Neven Perica, OIB 55470568525, Ulica Filipa Rabusa 13, 10000 Zagreb</derivirana_varijabla>
  </DomainObject.Predmet.StrankaFormatedWithAdressOIB>
  <DomainObject.Predmet.StrankaWithAdress>
    <izvorni_sadrzaj>RAUL d.o.o. Šubićeva 2,10000 Zagreb,BAT HRVATSKA društvo s ograničenom odgovornošću za trgovinu i usluge Ivana Lučića 2a,10000 Zagreb,Neven Perica Ulica Filipa Rabusa 13,10000 Zagreb</izvorni_sadrzaj>
    <derivirana_varijabla naziv="DomainObject.Predmet.StrankaWithAdress_1">RAUL d.o.o. Šubićeva 2,10000 Zagreb,BAT HRVATSKA društvo s ograničenom odgovornošću za trgovinu i usluge Ivana Lučića 2a,10000 Zagreb,Neven Perica Ulica Filipa Rabusa 13,10000 Zagreb</derivirana_varijabla>
  </DomainObject.Predmet.StrankaWithAdress>
  <DomainObject.Predmet.StrankaWithAdressOIB>
    <izvorni_sadrzaj>RAUL d.o.o., OIB 75413366738, Šubićeva 2,10000 Zagreb,BAT HRVATSKA društvo s ograničenom odgovornošću za trgovinu i usluge, OIB 54048742203, Ivana Lučića 2a,10000 Zagreb,Neven Perica, OIB 55470568525, Ulica Filipa Rabusa 13,10000 Zagreb</izvorni_sadrzaj>
    <derivirana_varijabla naziv="DomainObject.Predmet.StrankaWithAdressOIB_1">RAUL d.o.o., OIB 75413366738, Šubićeva 2,10000 Zagreb,BAT HRVATSKA društvo s ograničenom odgovornošću za trgovinu i usluge, OIB 54048742203, Ivana Lučića 2a,10000 Zagreb,Neven Perica, OIB 55470568525, Ulica Filipa Rabusa 13,10000 Zagreb</derivirana_varijabla>
  </DomainObject.Predmet.StrankaWithAdressOIB>
  <DomainObject.Predmet.StrankaNazivFormated>
    <izvorni_sadrzaj>RAUL d.o.o.,BAT HRVATSKA društvo s ograničenom odgovornošću za trgovinu i usluge,Neven Perica</izvorni_sadrzaj>
    <derivirana_varijabla naziv="DomainObject.Predmet.StrankaNazivFormated_1">RAUL d.o.o.,BAT HRVATSKA društvo s ograničenom odgovornošću za trgovinu i usluge,Neven Perica</derivirana_varijabla>
  </DomainObject.Predmet.StrankaNazivFormated>
  <DomainObject.Predmet.StrankaNazivFormatedOIB>
    <izvorni_sadrzaj>RAUL d.o.o., OIB 75413366738,BAT HRVATSKA društvo s ograničenom odgovornošću za trgovinu i usluge, OIB 54048742203,Neven Perica, OIB 55470568525</izvorni_sadrzaj>
    <derivirana_varijabla naziv="DomainObject.Predmet.StrankaNazivFormatedOIB_1">RAUL d.o.o., OIB 75413366738,BAT HRVATSKA društvo s ograničenom odgovornošću za trgovinu i usluge, OIB 54048742203,Neven Perica, OIB 55470568525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RAUL d.o.o.</item>
      <item>BAT HRVATSKA društvo s ograničenom odgovornošću za trgovinu i usluge</item>
      <item>Neven Perica</item>
    </izvorni_sadrzaj>
    <derivirana_varijabla naziv="DomainObject.Predmet.StrankaListFormated_1">
      <item>RAUL d.o.o.</item>
      <item>BAT HRVATSKA društvo s ograničenom odgovornošću za trgovinu i usluge</item>
      <item>Neven Perica</item>
    </derivirana_varijabla>
  </DomainObject.Predmet.StrankaListFormated>
  <DomainObject.Predmet.StrankaListFormatedOIB>
    <izvorni_sadrzaj>
      <item>RAUL d.o.o., OIB 75413366738</item>
      <item>BAT HRVATSKA društvo s ograničenom odgovornošću za trgovinu i usluge, OIB 54048742203</item>
      <item>Neven Perica, OIB 55470568525</item>
    </izvorni_sadrzaj>
    <derivirana_varijabla naziv="DomainObject.Predmet.StrankaListFormatedOIB_1">
      <item>RAUL d.o.o., OIB 75413366738</item>
      <item>BAT HRVATSKA društvo s ograničenom odgovornošću za trgovinu i usluge, OIB 54048742203</item>
      <item>Neven Perica, OIB 55470568525</item>
    </derivirana_varijabla>
  </DomainObject.Predmet.StrankaListFormatedOIB>
  <DomainObject.Predmet.StrankaListFormatedWithAdress>
    <izvorni_sadrzaj>
      <item>RAUL d.o.o., Šubićeva 2, 10000 Zagreb</item>
      <item>BAT HRVATSKA društvo s ograničenom odgovornošću za trgovinu i usluge, Ivana Lučića 2a, 10000 Zagreb</item>
      <item>Neven Perica, Ulica Filipa Rabusa 13, 10000 Zagreb</item>
    </izvorni_sadrzaj>
    <derivirana_varijabla naziv="DomainObject.Predmet.StrankaListFormatedWithAdress_1">
      <item>RAUL d.o.o., Šubićeva 2, 10000 Zagreb</item>
      <item>BAT HRVATSKA društvo s ograničenom odgovornošću za trgovinu i usluge, Ivana Lučića 2a, 10000 Zagreb</item>
      <item>Neven Perica, Ulica Filipa Rabusa 13, 10000 Zagreb</item>
    </derivirana_varijabla>
  </DomainObject.Predmet.StrankaListFormatedWithAdress>
  <DomainObject.Predmet.StrankaListFormatedWithAdressOIB>
    <izvorni_sadrzaj>
      <item>RAUL d.o.o., OIB 75413366738, Šubićeva 2, 10000 Zagreb</item>
      <item>BAT HRVATSKA društvo s ograničenom odgovornošću za trgovinu i usluge, OIB 54048742203, Ivana Lučića 2a, 10000 Zagreb</item>
      <item>Neven Perica, OIB 55470568525, Ulica Filipa Rabusa 13, 10000 Zagreb</item>
    </izvorni_sadrzaj>
    <derivirana_varijabla naziv="DomainObject.Predmet.StrankaListFormatedWithAdressOIB_1">
      <item>RAUL d.o.o., OIB 75413366738, Šubićeva 2, 10000 Zagreb</item>
      <item>BAT HRVATSKA društvo s ograničenom odgovornošću za trgovinu i usluge, OIB 54048742203, Ivana Lučića 2a, 10000 Zagreb</item>
      <item>Neven Perica, OIB 55470568525, Ulica Filipa Rabusa 13, 10000 Zagreb</item>
    </derivirana_varijabla>
  </DomainObject.Predmet.StrankaListFormatedWithAdressOIB>
  <DomainObject.Predmet.StrankaListNazivFormated>
    <izvorni_sadrzaj>
      <item>RAUL d.o.o.</item>
      <item>BAT HRVATSKA društvo s ograničenom odgovornošću za trgovinu i usluge</item>
      <item>Neven Perica</item>
    </izvorni_sadrzaj>
    <derivirana_varijabla naziv="DomainObject.Predmet.StrankaListNazivFormated_1">
      <item>RAUL d.o.o.</item>
      <item>BAT HRVATSKA društvo s ograničenom odgovornošću za trgovinu i usluge</item>
      <item>Neven Perica</item>
    </derivirana_varijabla>
  </DomainObject.Predmet.StrankaListNazivFormated>
  <DomainObject.Predmet.StrankaListNazivFormatedOIB>
    <izvorni_sadrzaj>
      <item>RAUL d.o.o., OIB 75413366738</item>
      <item>BAT HRVATSKA društvo s ograničenom odgovornošću za trgovinu i usluge, OIB 54048742203</item>
      <item>Neven Perica, OIB 55470568525</item>
    </izvorni_sadrzaj>
    <derivirana_varijabla naziv="DomainObject.Predmet.StrankaListNazivFormatedOIB_1">
      <item>RAUL d.o.o., OIB 75413366738</item>
      <item>BAT HRVATSKA društvo s ograničenom odgovornošću za trgovinu i usluge, OIB 54048742203</item>
      <item>Neven Perica, OIB 55470568525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  <item>BAT HRVATSKA društvo s ograničenom odgovornošću za trgovinu i usluge, Ivana Lučića 2a, 10000 Zagreb</item>
      <item>OD BEKINA, ŠKURLA, DURMIŠ I SPAJIĆ d.o.o., Preradovićeva 24/I, 10000 Zagreb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  <item>BAT HRVATSKA društvo s ograničenom odgovornošću za trgovinu i usluge, Ivana Lučića 2a, 10000 Zagreb</item>
      <item>OD BEKINA, ŠKURLA, DURMIŠ I SPAJIĆ d.o.o., Preradovićeva 24/I, 10000 Zagreb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  <item>BAT HRVATSKA društvo s ograničenom odgovornošću za trgovinu i usluge, OIB 54048742203, Ivana Lučića 2a, 10000 Zagreb</item>
      <item>OD BEKINA, ŠKURLA, DURMIŠ I SPAJIĆ d.o.o., Preradovićeva 24/I, 10000 Zagreb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  <item>BAT HRVATSKA društvo s ograničenom odgovornošću za trgovinu i usluge, OIB 54048742203, Ivana Lučića 2a, 10000 Zagreb</item>
      <item>OD BEKINA, ŠKURLA, DURMIŠ I SPAJIĆ d.o.o., Preradovićeva 24/I, 10000 Zagreb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RAUL d.o.o. i dr.</izvorni_sadrzaj>
    <derivirana_varijabla naziv="DomainObject.Predmet.StrankaIDrugi_1">RAUL d.o.o. i dr.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 i dr.</izvorni_sadrzaj>
    <derivirana_varijabla naziv="DomainObject.Predmet.StrankaIDrugiAdressOIB_1">RAUL d.o.o., OIB 75413366738, Šubićeva 2, 10000 Zagreb i dr.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  <item>BAT HRVATSKA društvo s ograničenom odgovornošću za trgovinu i usluge</item>
      <item>Neven Perica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  <item>BAT HRVATSKA društvo s ograničenom odgovornošću za trgovinu i usluge</item>
      <item>Neven Perica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  <item>BAT HRVATSKA društvo s ograničenom odgovornošću za trgovinu i usluge, OIB 54048742203, Ivana Lučića 2a,10000 Zagreb</item>
      <item>OD BEKINA, ŠKURLA, DURMIŠ I SPAJIĆ d.o.o., Preradovićeva 24/I,10000 Zagreb</item>
      <item>BAT HRVATSKA društvo s ograničenom odgovornošću za trgovinu i usluge, OIB 54048742203, Ivana Lučića 2a,10000 Zagreb</item>
      <item>Neven Perica, OIB 55470568525, Ulica Filipa Rabusa 13,10000 Zagreb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  <item>BAT HRVATSKA društvo s ograničenom odgovornošću za trgovinu i usluge, OIB 54048742203, Ivana Lučića 2a,10000 Zagreb</item>
      <item>OD BEKINA, ŠKURLA, DURMIŠ I SPAJIĆ d.o.o., Preradovićeva 24/I,10000 Zagreb</item>
      <item>BAT HRVATSKA društvo s ograničenom odgovornošću za trgovinu i usluge, OIB 54048742203, Ivana Lučića 2a,10000 Zagreb</item>
      <item>Neven Perica, OIB 55470568525, Ulica Filipa Rabusa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  <item>, OIB 54048742203</item>
      <item>, OIB null</item>
      <item>, OIB 54048742203</item>
      <item>, OIB 55470568525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  <item>, OIB 54048742203</item>
      <item>, OIB null</item>
      <item>, OIB 54048742203</item>
      <item>, OIB 55470568525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1230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2017-10-05T08:31:00Z</dcterms:created>
  <dc:creator>vdopar</dc:creator>
  <cp:lastModifiedBy>Monika Grbac</cp:lastModifiedBy>
  <cp:lastPrinted>2017-10-05T09:20:00Z</cp:lastPrinted>
  <dcterms:modified xmlns:xsi="http://www.w3.org/2001/XMLSchema-instance" xsi:type="dcterms:W3CDTF">2017-10-05T09:20:00Z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