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fc75" w14:paraId="23dfc75" w:rsidRDefault="0018476D" w:rsidP="0018476D" w:rsidR="0018476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76D" w:rsidP="0018476D" w:rsidR="0018476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8476D" w:rsidP="0018476D" w:rsidR="001847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8476D" w:rsidP="0018476D" w:rsidR="001847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8476D" w:rsidP="0018476D" w:rsidR="0018476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8476D" w:rsidP="0018476D" w:rsidR="0018476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8476D" w:rsidP="0018476D" w:rsidR="0018476D" w:rsidRPr="005D578C">
      <w:pPr>
        <w:jc w:val="center"/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8476D" w:rsidP="0018476D" w:rsidR="0018476D" w:rsidRPr="005D578C">
      <w:pPr>
        <w:rPr>
          <w:rFonts w:cs="Times New Roman" w:eastAsia="Times New Roman"/>
          <w:szCs w:val="24"/>
        </w:rPr>
      </w:pPr>
    </w:p>
    <w:p w:rsidRDefault="0018476D" w:rsidP="0018476D" w:rsidR="0018476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AUMER – BREZAC d. o. o. Labin, Presika bb, OIB 16894363842, MBS 040057145,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veljače 2016.</w:t>
      </w:r>
    </w:p>
    <w:p w:rsidRDefault="0018476D" w:rsidP="0018476D" w:rsidR="0018476D" w:rsidRPr="005D578C">
      <w:pPr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8476D" w:rsidP="0018476D" w:rsidR="0018476D" w:rsidRPr="005D578C">
      <w:pPr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AUMER – BREZAC d. o. o. Labin, Presika bb, OIB 16894363842, MBS 040057145,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8476D" w:rsidP="0018476D" w:rsidR="0018476D" w:rsidRPr="005D578C">
      <w:pPr>
        <w:rPr>
          <w:rFonts w:cs="Times New Roman" w:eastAsia="Times New Roman"/>
          <w:szCs w:val="24"/>
        </w:rPr>
      </w:pPr>
    </w:p>
    <w:p w:rsidRDefault="0018476D" w:rsidP="0018476D" w:rsidR="0018476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18476D" w:rsidP="0018476D" w:rsidR="0018476D">
      <w:pPr>
        <w:ind w:firstLine="708"/>
        <w:rPr>
          <w:rFonts w:cs="Times New Roman" w:eastAsia="Times New Roman"/>
          <w:szCs w:val="20"/>
        </w:rPr>
      </w:pPr>
    </w:p>
    <w:p w:rsidRDefault="0018476D" w:rsidP="0018476D" w:rsidR="001847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AUMER – BREZAC d. o. o. Labin, Presika bb, OIB 16894363842, MBS 040057145.</w:t>
      </w:r>
    </w:p>
    <w:p w:rsidRDefault="0018476D" w:rsidP="0018476D" w:rsidR="0018476D">
      <w:pPr>
        <w:rPr>
          <w:rFonts w:cs="Times New Roman" w:eastAsia="Times New Roman"/>
          <w:szCs w:val="24"/>
        </w:rPr>
      </w:pPr>
    </w:p>
    <w:p w:rsidRDefault="0018476D" w:rsidP="0018476D" w:rsidR="001847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AUMER – BREZAC d. o. o. Labin, Presika bb, OIB 16894363842, MBS 040057145.</w:t>
      </w:r>
    </w:p>
    <w:p w:rsidRDefault="0018476D" w:rsidP="0018476D" w:rsidR="0018476D">
      <w:pPr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8476D" w:rsidP="0018476D" w:rsidR="0018476D">
      <w:pPr>
        <w:ind w:firstLine="708"/>
        <w:rPr>
          <w:rFonts w:cs="Times New Roman" w:eastAsia="Times New Roman"/>
          <w:szCs w:val="24"/>
        </w:rPr>
      </w:pPr>
    </w:p>
    <w:p w:rsidRDefault="0018476D" w:rsidP="0018476D" w:rsidR="001847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AUMER – BREZAC d. o. o. Labin.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St-588/2015-3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8476D" w:rsidP="0018476D" w:rsidR="0018476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8476D" w:rsidP="0018476D" w:rsidR="0018476D" w:rsidRPr="005D578C">
      <w:pPr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8476D" w:rsidP="0018476D" w:rsidR="0018476D" w:rsidRPr="005D578C">
      <w:pPr>
        <w:jc w:val="center"/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18476D" w:rsidP="0018476D" w:rsidR="0018476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C59E1">
        <w:rPr>
          <w:rFonts w:cs="Times New Roman" w:eastAsia="Times New Roman"/>
          <w:szCs w:val="24"/>
        </w:rPr>
        <w:t xml:space="preserve">, v. r. </w:t>
      </w:r>
    </w:p>
    <w:p w:rsidRDefault="0018476D" w:rsidP="0018476D" w:rsidR="0018476D">
      <w:pPr>
        <w:jc w:val="left"/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jc w:val="left"/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8476D" w:rsidP="0018476D" w:rsidR="0018476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8476D" w:rsidP="0018476D" w:rsidR="0018476D">
      <w:pPr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rPr>
          <w:rFonts w:cs="Times New Roman" w:eastAsia="Times New Roman"/>
          <w:szCs w:val="24"/>
        </w:rPr>
      </w:pPr>
    </w:p>
    <w:p w:rsidRDefault="0018476D" w:rsidP="0018476D" w:rsidR="001847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AUMER – BREZAC d. o. o. Labin, Presika bb, 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Josip Brezac, Labin, Presika bb, </w:t>
      </w:r>
    </w:p>
    <w:p w:rsidRDefault="0018476D" w:rsidP="0018476D" w:rsidR="0018476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8476D" w:rsidP="0018476D" w:rsidR="0018476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8476D" w:rsidP="0018476D" w:rsidR="0018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8476D" w:rsidP="0018476D" w:rsidR="0018476D"/>
    <w:p w:rsidRDefault="0018476D" w:rsidP="0018476D" w:rsidR="0018476D"/>
    <w:p w:rsidRDefault="0018476D" w:rsidP="0018476D" w:rsidR="0018476D"/>
    <w:p w:rsidRDefault="0018476D" w:rsidP="0018476D" w:rsidR="0018476D"/>
    <w:p w:rsidRDefault="0018476D" w:rsidP="0018476D" w:rsidR="0018476D"/>
    <w:p w:rsidRDefault="0018476D" w:rsidP="0018476D" w:rsidR="0018476D"/>
    <w:p w:rsidRDefault="0018476D" w:rsidP="0018476D" w:rsidR="0018476D"/>
    <w:p w:rsidRDefault="0018476D" w:rsidP="0018476D" w:rsidR="0018476D"/>
    <w:p w:rsidRDefault="0092212C" w:rsidR="00387208"/>
    <w:sectPr w:rsidSect="00E31E2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6D" w:rsidP="0018476D" w:rsidR="0018476D">
      <w:r>
        <w:separator/>
      </w:r>
    </w:p>
  </w:endnote>
  <w:endnote w:id="0" w:type="continuationSeparator">
    <w:p w:rsidRDefault="0018476D" w:rsidP="0018476D" w:rsidR="0018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6D" w:rsidP="0018476D" w:rsidR="0018476D">
      <w:r>
        <w:separator/>
      </w:r>
    </w:p>
  </w:footnote>
  <w:footnote w:id="0" w:type="continuationSeparator">
    <w:p w:rsidRDefault="0018476D" w:rsidP="0018476D" w:rsidR="00184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76D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2212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St-588/2015-4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76D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11 St-588/2015-4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7E1E"/>
    <w:rsid w:val="0018476D"/>
    <w:rsid w:val="0075528E"/>
    <w:rsid w:val="0079403F"/>
    <w:rsid w:val="008C59E1"/>
    <w:rsid w:val="0092212C"/>
    <w:rsid w:val="00FD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7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7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847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7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7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7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1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221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221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221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7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7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847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7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7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7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1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221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221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221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AUMER - BREZAC, d.o.o. LABIN</izvorni_sadrzaj>
    <derivirana_varijabla naziv="DomainObject.Predmet.ProtustrankaFormated_1">  AUMER - BREZAC, d.o.o. LABIN</derivirana_varijabla>
  </DomainObject.Predmet.ProtustrankaFormated>
  <DomainObject.Predmet.ProtustrankaFormatedOIB>
    <izvorni_sadrzaj>  AUMER - BREZAC, d.o.o. LABIN, OIB 16894363842</izvorni_sadrzaj>
    <derivirana_varijabla naziv="DomainObject.Predmet.ProtustrankaFormatedOIB_1">  AUMER - BREZAC, d.o.o. LABIN, OIB 16894363842</derivirana_varijabla>
  </DomainObject.Predmet.ProtustrankaFormatedOIB>
  <DomainObject.Predmet.ProtustrankaFormatedWithAdress>
    <izvorni_sadrzaj> AUMER - BREZAC, d.o.o. LABIN, Presika/bb, 52220 Labin</izvorni_sadrzaj>
    <derivirana_varijabla naziv="DomainObject.Predmet.ProtustrankaFormatedWithAdress_1"> AUMER - BREZAC, d.o.o. LABIN, Presika/bb, 52220 Labin</derivirana_varijabla>
  </DomainObject.Predmet.ProtustrankaFormatedWithAdress>
  <DomainObject.Predmet.ProtustrankaFormatedWithAdressOIB>
    <izvorni_sadrzaj> AUMER - BREZAC, d.o.o. LABIN, OIB 16894363842, Presika/bb, 52220 Labin</izvorni_sadrzaj>
    <derivirana_varijabla naziv="DomainObject.Predmet.ProtustrankaFormatedWithAdressOIB_1"> AUMER - BREZAC, d.o.o. LABIN, OIB 16894363842, Presika/bb, 52220 Labin</derivirana_varijabla>
  </DomainObject.Predmet.ProtustrankaFormatedWithAdressOIB>
  <DomainObject.Predmet.ProtustrankaWithAdress>
    <izvorni_sadrzaj>AUMER - BREZAC, d.o.o. LABIN Presika/bb, 52220 Labin</izvorni_sadrzaj>
    <derivirana_varijabla naziv="DomainObject.Predmet.ProtustrankaWithAdress_1">AUMER - BREZAC, d.o.o. LABIN Presika/bb, 52220 Labin</derivirana_varijabla>
  </DomainObject.Predmet.ProtustrankaWithAdress>
  <DomainObject.Predmet.ProtustrankaWithAdressOIB>
    <izvorni_sadrzaj>AUMER - BREZAC, d.o.o. LABIN, OIB 16894363842, Presika/bb, 52220 Labin</izvorni_sadrzaj>
    <derivirana_varijabla naziv="DomainObject.Predmet.ProtustrankaWithAdressOIB_1">AUMER - BREZAC, d.o.o. LABIN, OIB 16894363842, Presika/bb, 52220 Labin</derivirana_varijabla>
  </DomainObject.Predmet.ProtustrankaWithAdressOIB>
  <DomainObject.Predmet.ProtustrankaNazivFormated>
    <izvorni_sadrzaj>AUMER - BREZAC, d.o.o. LABIN</izvorni_sadrzaj>
    <derivirana_varijabla naziv="DomainObject.Predmet.ProtustrankaNazivFormated_1">AUMER - BREZAC, d.o.o. LABIN</derivirana_varijabla>
  </DomainObject.Predmet.ProtustrankaNazivFormated>
  <DomainObject.Predmet.ProtustrankaNazivFormatedOIB>
    <izvorni_sadrzaj>AUMER - BREZAC, d.o.o. LABIN, OIB 16894363842</izvorni_sadrzaj>
    <derivirana_varijabla naziv="DomainObject.Predmet.ProtustrankaNazivFormatedOIB_1">AUMER - BREZAC, d.o.o. LABIN, OIB 16894363842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1174.56</izvorni_sadrzaj>
    <derivirana_varijabla naziv="DomainObject.Predmet.TrenutnaVrijednost_1">1174.56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AUMER - BREZAC, d.o.o. LABIN</item>
    </izvorni_sadrzaj>
    <derivirana_varijabla naziv="DomainObject.Predmet.ProtuStrankaListFormated_1">
      <item>AUMER - BREZAC, d.o.o. LABIN</item>
    </derivirana_varijabla>
  </DomainObject.Predmet.ProtuStrankaListFormated>
  <DomainObject.Predmet.ProtuStrankaListFormatedOIB>
    <izvorni_sadrzaj>
      <item>AUMER - BREZAC, d.o.o. LABIN, OIB 16894363842</item>
    </izvorni_sadrzaj>
    <derivirana_varijabla naziv="DomainObject.Predmet.ProtuStrankaListFormatedOIB_1">
      <item>AUMER - BREZAC, d.o.o. LABIN, OIB 16894363842</item>
    </derivirana_varijabla>
  </DomainObject.Predmet.ProtuStrankaListFormatedOIB>
  <DomainObject.Predmet.ProtuStrankaListFormatedWithAdress>
    <izvorni_sadrzaj>
      <item>AUMER - BREZAC, d.o.o. LABIN, Presika/bb, 52220 Labin</item>
    </izvorni_sadrzaj>
    <derivirana_varijabla naziv="DomainObject.Predmet.ProtuStrankaListFormatedWithAdress_1">
      <item>AUMER - BREZAC, d.o.o. LABIN, Presika/bb, 52220 Labin</item>
    </derivirana_varijabla>
  </DomainObject.Predmet.ProtuStrankaListFormatedWithAdress>
  <DomainObject.Predmet.ProtuStrankaListFormatedWithAdressOIB>
    <izvorni_sadrzaj>
      <item>AUMER - BREZAC, d.o.o. LABIN, OIB 16894363842, Presika/bb, 52220 Labin</item>
    </izvorni_sadrzaj>
    <derivirana_varijabla naziv="DomainObject.Predmet.ProtuStrankaListFormatedWithAdressOIB_1">
      <item>AUMER - BREZAC, d.o.o. LABIN, OIB 16894363842, Presika/bb, 52220 Labin</item>
    </derivirana_varijabla>
  </DomainObject.Predmet.ProtuStrankaListFormatedWithAdressOIB>
  <DomainObject.Predmet.ProtuStrankaListNazivFormated>
    <izvorni_sadrzaj>
      <item>AUMER - BREZAC, d.o.o. LABIN</item>
    </izvorni_sadrzaj>
    <derivirana_varijabla naziv="DomainObject.Predmet.ProtuStrankaListNazivFormated_1">
      <item>AUMER - BREZAC, d.o.o. LABIN</item>
    </derivirana_varijabla>
  </DomainObject.Predmet.ProtuStrankaListNazivFormated>
  <DomainObject.Predmet.ProtuStrankaListNazivFormatedOIB>
    <izvorni_sadrzaj>
      <item>AUMER - BREZAC, d.o.o. LABIN, OIB 16894363842</item>
    </izvorni_sadrzaj>
    <derivirana_varijabla naziv="DomainObject.Predmet.ProtuStrankaListNazivFormatedOIB_1">
      <item>AUMER - BREZAC, d.o.o. LABIN, OIB 16894363842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AUMER - BREZAC, d.o.o. LABIN</izvorni_sadrzaj>
    <derivirana_varijabla naziv="DomainObject.Predmet.ProtustrankaIDrugi_1">AUMER - BREZAC,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AUMER - BREZAC, d.o.o. LABIN, OIB 16894363842, Presika/bb, 52220 Labin</izvorni_sadrzaj>
    <derivirana_varijabla naziv="DomainObject.Predmet.ProtustrankaIDrugiAdressOIB_1">AUMER - BREZAC, d.o.o. LABIN, OIB 16894363842, Presika/bb,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AUMER - BREZAC, d.o.o. LABIN</item>
    </izvorni_sadrzaj>
    <derivirana_varijabla naziv="DomainObject.Predmet.SudioniciListNaziv_1">
      <item>FINANCIJSKA AGENCIJA, RC RIJEKA, PODRUŽNICA PULA, PULA</item>
      <item>AUMER - BREZAC,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AUMER - BREZAC, d.o.o. LABIN, OIB 16894363842, Presika/bb,52220 Labin</item>
    </izvorni_sadrzaj>
    <derivirana_varijabla naziv="DomainObject.Predmet.SudioniciListAdressOIB_1">
      <item>FINANCIJSKA AGENCIJA, RC RIJEKA, PODRUŽNICA PULA, PULA, OIB 85821130368, Giardini 5,52100 Pula</item>
      <item>AUMER - BREZAC, d.o.o. LABIN, OIB 16894363842, Presika/bb,52220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16894363842</item>
    </izvorni_sadrzaj>
    <derivirana_varijabla naziv="DomainObject.Predmet.SudioniciListNazivOIB_1">
      <item>, OIB 85821130368</item>
      <item>, OIB 16894363842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3056</properties:Characters>
  <properties:Lines>85</properties:Lines>
  <properties:Paragraphs>30</properties:Paragraphs>
  <properties:TotalTime>6</properties:TotalTime>
  <properties:ScaleCrop>false</properties:ScaleCrop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2016-02-29T09:03:00Z</dcterms:created>
  <dc:creator>Mihaela Kaligari</dc:creator>
  <dc:description/>
  <cp:keywords/>
  <cp:lastModifiedBy>Mihaela Kaligari</cp:lastModifiedBy>
  <dcterms:modified xmlns:xsi="http://www.w3.org/2001/XMLSchema-instance" xsi:type="dcterms:W3CDTF">2016-02-29T11:28:00Z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