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c7af" w14:paraId="84dc7af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E17B24" w:rsidP="001E3935" w:rsidR="00CF6741" w:rsidRPr="006761E9">
      <w:pPr>
        <w:ind w:firstLine="708"/>
        <w:jc w:val="both"/>
      </w:pPr>
      <w:r w:rsidRPr="00B12A96">
        <w:t>Trgovački sud u Zadru OIB: 39670464653, po sutkinji tog suda Ani Markač, povodom prijedloga za otvaranje stečajnog postupka nad dužnikom NOVA PLUS d.o.o., "u likvidaciji", OIB: 18933258662 sa sjedištem u Stablinac IV 68, 22211 Vodice, dana 15. srpnja 2016.</w:t>
      </w: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E17B24" w:rsidRPr="00B12A96">
        <w:t>NOVA PLUS d.o.o., "u likvidaciji", OIB: 18933258662 sa sjedištem u Stablinac IV 68, 22211 Vodice</w:t>
      </w:r>
      <w:r w:rsidR="00CF6741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E17B24">
        <w:rPr>
          <w:b/>
          <w:bCs/>
        </w:rPr>
        <w:t>2</w:t>
      </w:r>
      <w:r w:rsidR="00202831">
        <w:rPr>
          <w:b/>
          <w:bCs/>
        </w:rPr>
        <w:t xml:space="preserve">. </w:t>
      </w:r>
      <w:r w:rsidR="00E17B24">
        <w:rPr>
          <w:b/>
          <w:bCs/>
        </w:rPr>
        <w:t xml:space="preserve">kolovoza </w:t>
      </w:r>
      <w:r w:rsidR="00D44689" w:rsidRPr="0002147A">
        <w:rPr>
          <w:b/>
          <w:bCs/>
        </w:rPr>
        <w:t>2016</w:t>
      </w:r>
      <w:r w:rsidRPr="0002147A">
        <w:rPr>
          <w:b/>
          <w:bCs/>
        </w:rPr>
        <w:t xml:space="preserve">. u </w:t>
      </w:r>
      <w:r w:rsidR="00E17B24">
        <w:rPr>
          <w:b/>
          <w:bCs/>
        </w:rPr>
        <w:t>8</w:t>
      </w:r>
      <w:r w:rsidR="00202831">
        <w:rPr>
          <w:b/>
          <w:bCs/>
        </w:rPr>
        <w:t>,</w:t>
      </w:r>
      <w:r w:rsidR="00E17B24">
        <w:rPr>
          <w:b/>
          <w:bCs/>
        </w:rPr>
        <w:t>10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202831">
        <w:rPr>
          <w:b/>
          <w:bCs/>
        </w:rPr>
        <w:t xml:space="preserve">2. </w:t>
      </w:r>
      <w:r w:rsidR="00E17B24">
        <w:rPr>
          <w:b/>
          <w:bCs/>
        </w:rPr>
        <w:t xml:space="preserve">kolovoza </w:t>
      </w:r>
      <w:r w:rsidR="0002147A" w:rsidRPr="0002147A">
        <w:rPr>
          <w:b/>
          <w:bCs/>
        </w:rPr>
        <w:t xml:space="preserve">2016. u </w:t>
      </w:r>
      <w:r w:rsidR="00E17B24">
        <w:rPr>
          <w:b/>
          <w:bCs/>
        </w:rPr>
        <w:t>8</w:t>
      </w:r>
      <w:r w:rsidR="00202831">
        <w:rPr>
          <w:b/>
          <w:bCs/>
        </w:rPr>
        <w:t>,</w:t>
      </w:r>
      <w:r w:rsidR="00E17B24">
        <w:rPr>
          <w:b/>
          <w:bCs/>
        </w:rPr>
        <w:t>2</w:t>
      </w:r>
      <w:r w:rsidR="00202831">
        <w:rPr>
          <w:b/>
          <w:bCs/>
        </w:rPr>
        <w:t>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</w:t>
      </w:r>
      <w:r w:rsidR="00C32B8D" w:rsidRPr="006761E9">
        <w:t xml:space="preserve"> </w:t>
      </w:r>
      <w:r w:rsidR="00E17B24" w:rsidRPr="00B12A96">
        <w:t>NOVA PLUS d.o.o., "u likvidaciji", OIB: 18933258662 sa sjedištem u Stablinac IV 68, 22211 Vodice</w:t>
      </w:r>
      <w:r w:rsidR="00AC008E">
        <w:t xml:space="preserve">, </w:t>
      </w:r>
      <w:r w:rsidR="00ED6162" w:rsidRPr="006761E9">
        <w:t>navodeći da</w:t>
      </w:r>
      <w:r w:rsidR="0002147A">
        <w:t xml:space="preserve"> dužnik na dan </w:t>
      </w:r>
      <w:r w:rsidR="00E17B24">
        <w:t>1</w:t>
      </w:r>
      <w:r w:rsidR="00AC008E">
        <w:t xml:space="preserve">. </w:t>
      </w:r>
      <w:r w:rsidR="00E17B24">
        <w:t xml:space="preserve">rujna </w:t>
      </w:r>
      <w:r w:rsidR="00AC008E">
        <w:t>201</w:t>
      </w:r>
      <w:r w:rsidR="00E17B24">
        <w:t>5</w:t>
      </w:r>
      <w:r w:rsidR="00245588" w:rsidRPr="006761E9">
        <w:t xml:space="preserve">. u Očevidniku redoslijeda osnova za plaćanje ima evidentirane neizvršene osnove za plaćanje u neprekinutom razdoblju od </w:t>
      </w:r>
      <w:r w:rsidR="00E17B24">
        <w:t>517</w:t>
      </w:r>
      <w:r w:rsidR="00DB6B63">
        <w:t xml:space="preserve"> </w:t>
      </w:r>
      <w:r w:rsidR="00245588" w:rsidRPr="006761E9">
        <w:t xml:space="preserve">dana u iznosu od </w:t>
      </w:r>
      <w:r w:rsidR="00E17B24">
        <w:t>36.883,93</w:t>
      </w:r>
      <w:r w:rsidR="00245588" w:rsidRPr="006761E9">
        <w:t xml:space="preserve"> kune</w:t>
      </w:r>
      <w:r w:rsidR="004B71CF" w:rsidRPr="006761E9">
        <w:t xml:space="preserve">, te da ima </w:t>
      </w:r>
      <w:r w:rsidR="00E17B24">
        <w:t>1</w:t>
      </w:r>
      <w:r w:rsidR="00AC008E">
        <w:t xml:space="preserve"> zaposlen</w:t>
      </w:r>
      <w:r w:rsidR="00E17B24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E17B24">
        <w:t>15</w:t>
      </w:r>
      <w:r w:rsidR="00563B6F">
        <w:t xml:space="preserve">. </w:t>
      </w:r>
      <w:r w:rsidR="00E17B24">
        <w:t xml:space="preserve">srpnja </w:t>
      </w:r>
      <w:r w:rsidR="00245588" w:rsidRPr="006761E9">
        <w:t>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CC6E23" w:rsidP="00CC6E23" w:rsidR="00794DBD" w:rsidRPr="006761E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2147A">
        <w:t>S</w:t>
      </w:r>
      <w:r w:rsidR="00360AB6" w:rsidRPr="006761E9">
        <w:t>utkinja</w:t>
      </w:r>
    </w:p>
    <w:p w:rsidRDefault="00CC6E23" w:rsidP="00CC6E23" w:rsidR="00794DBD" w:rsidRPr="006761E9">
      <w:pPr>
        <w:jc w:val="both"/>
      </w:pPr>
      <w:r>
        <w:t>Merlina Klišmanić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7B24">
        <w:t>Ana Markač</w:t>
      </w:r>
      <w:r>
        <w:t>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E17B24" w:rsidRPr="00B12A96">
        <w:t>NOVA PLUS d.o.o., "u likvidaciji", Stablinac IV 68, 22211 Vodice</w:t>
      </w:r>
      <w:r w:rsidR="00AB49DA">
        <w:t xml:space="preserve">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E17B24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 w:rsidRPr="00B12A96">
        <w:rPr>
          <w:szCs w:val="24"/>
        </w:rPr>
        <w:t>ZDRAVKO VAMPOVAC, Vodice, Stablinac IV 68,</w:t>
      </w:r>
      <w:r w:rsidR="009D4726" w:rsidRPr="006761E9">
        <w:rPr>
          <w:szCs w:val="24"/>
        </w:rPr>
        <w:t xml:space="preserve">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AC008E">
        <w:t>Šibenik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E19A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E17B24" w:rsidP="00E17B24" w:rsidR="00E17B24">
    <w:pPr>
      <w:pStyle w:val="Zaglavlje"/>
      <w:jc w:val="right"/>
    </w:pPr>
    <w:r>
      <w:t>Poslovni broj: 2 St-370/16-6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AC008E">
      <w:t>3</w:t>
    </w:r>
    <w:r w:rsidR="00E17B24">
      <w:t>70</w:t>
    </w:r>
    <w:r w:rsidR="00752F5C">
      <w:t>/16-</w:t>
    </w:r>
    <w:r w:rsidR="00E17B24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2831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19A9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C6E23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17B24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E1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9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9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9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9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E1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9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9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9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9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St-370/2016</izvorni_sadrzaj>
    <derivirana_varijabla naziv="DomainObject.Predmet.OznakaBroj_1">St-370/2016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PLUS d.o.o. za trgovinu i usluge, "u likvidaciji"</izvorni_sadrzaj>
    <derivirana_varijabla naziv="DomainObject.Predmet.ProtustrankaFormated_1">  NOVA PLUS d.o.o. za trgovinu i usluge, "u likvidaciji"</derivirana_varijabla>
  </DomainObject.Predmet.ProtustrankaFormated>
  <DomainObject.Predmet.ProtustrankaFormatedOIB>
    <izvorni_sadrzaj>  NOVA PLUS d.o.o. za trgovinu i usluge, "u likvidaciji", OIB 18933258662</izvorni_sadrzaj>
    <derivirana_varijabla naziv="DomainObject.Predmet.ProtustrankaFormatedOIB_1">  NOVA PLUS d.o.o. za trgovinu i usluge, "u likvidaciji", OIB 18933258662</derivirana_varijabla>
  </DomainObject.Predmet.ProtustrankaFormatedOIB>
  <DomainObject.Predmet.ProtustrankaFormatedWithAdress>
    <izvorni_sadrzaj> NOVA PLUS d.o.o. za trgovinu i usluge, "u likvidaciji", Stablinac IV 68, 22211 Vodice</izvorni_sadrzaj>
    <derivirana_varijabla naziv="DomainObject.Predmet.ProtustrankaFormatedWithAdress_1"> NOVA PLUS d.o.o. za trgovinu i usluge, "u likvidaciji", Stablinac IV 68, 22211 Vodice</derivirana_varijabla>
  </DomainObject.Predmet.ProtustrankaFormatedWithAdress>
  <DomainObject.Predmet.ProtustrankaFormatedWithAdressOIB>
    <izvorni_sadrzaj> NOVA PLUS d.o.o. za trgovinu i usluge, "u likvidaciji", OIB 18933258662, Stablinac IV 68, 22211 Vodice</izvorni_sadrzaj>
    <derivirana_varijabla naziv="DomainObject.Predmet.ProtustrankaFormatedWithAdressOIB_1"> NOVA PLUS d.o.o. za trgovinu i usluge, "u likvidaciji", OIB 18933258662, Stablinac IV 68, 22211 Vodice</derivirana_varijabla>
  </DomainObject.Predmet.ProtustrankaFormatedWithAdressOIB>
  <DomainObject.Predmet.ProtustrankaWithAdress>
    <izvorni_sadrzaj>NOVA PLUS d.o.o. za trgovinu i usluge, "u likvidaciji" Stablinac IV 68, 22211 Vodice</izvorni_sadrzaj>
    <derivirana_varijabla naziv="DomainObject.Predmet.ProtustrankaWithAdress_1">NOVA PLUS d.o.o. za trgovinu i usluge, "u likvidaciji" Stablinac IV 68, 22211 Vodice</derivirana_varijabla>
  </DomainObject.Predmet.ProtustrankaWithAdress>
  <DomainObject.Predmet.ProtustrankaWithAdressOIB>
    <izvorni_sadrzaj>NOVA PLUS d.o.o. za trgovinu i usluge, "u likvidaciji", OIB 18933258662, Stablinac IV 68, 22211 Vodice</izvorni_sadrzaj>
    <derivirana_varijabla naziv="DomainObject.Predmet.ProtustrankaWithAdressOIB_1">NOVA PLUS d.o.o. za trgovinu i usluge, "u likvidaciji", OIB 18933258662, Stablinac IV 68, 22211 Vodice</derivirana_varijabla>
  </DomainObject.Predmet.ProtustrankaWithAdressOIB>
  <DomainObject.Predmet.ProtustrankaNazivFormated>
    <izvorni_sadrzaj>NOVA PLUS d.o.o. za trgovinu i usluge, "u likvidaciji"</izvorni_sadrzaj>
    <derivirana_varijabla naziv="DomainObject.Predmet.ProtustrankaNazivFormated_1">NOVA PLUS d.o.o. za trgovinu i usluge, "u likvidaciji"</derivirana_varijabla>
  </DomainObject.Predmet.ProtustrankaNazivFormated>
  <DomainObject.Predmet.ProtustrankaNazivFormatedOIB>
    <izvorni_sadrzaj>NOVA PLUS d.o.o. za trgovinu i usluge, "u likvidaciji", OIB 18933258662</izvorni_sadrzaj>
    <derivirana_varijabla naziv="DomainObject.Predmet.ProtustrankaNazivFormatedOIB_1">NOVA PLUS d.o.o. za trgovinu i usluge, "u likvidaciji", OIB 18933258662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NOVA PLUS d.o.o. za trgovinu i usluge, "u likvidaciji"</item>
    </izvorni_sadrzaj>
    <derivirana_varijabla naziv="DomainObject.Predmet.ProtuStrankaListFormated_1">
      <item>NOVA PLUS d.o.o. za trgovinu i usluge, "u likvidaciji"</item>
    </derivirana_varijabla>
  </DomainObject.Predmet.ProtuStrankaListFormated>
  <DomainObject.Predmet.ProtuStrankaListFormatedOIB>
    <izvorni_sadrzaj>
      <item>NOVA PLUS d.o.o. za trgovinu i usluge, "u likvidaciji", OIB 18933258662</item>
    </izvorni_sadrzaj>
    <derivirana_varijabla naziv="DomainObject.Predmet.ProtuStrankaListFormatedOIB_1">
      <item>NOVA PLUS d.o.o. za trgovinu i usluge, "u likvidaciji", OIB 18933258662</item>
    </derivirana_varijabla>
  </DomainObject.Predmet.ProtuStrankaListFormatedOIB>
  <DomainObject.Predmet.ProtuStrankaListFormatedWithAdress>
    <izvorni_sadrzaj>
      <item>NOVA PLUS d.o.o. za trgovinu i usluge, "u likvidaciji", Stablinac IV 68, 22211 Vodice</item>
    </izvorni_sadrzaj>
    <derivirana_varijabla naziv="DomainObject.Predmet.ProtuStrankaListFormatedWithAdress_1">
      <item>NOVA PLUS d.o.o. za trgovinu i usluge, "u likvidaciji", Stablinac IV 68, 22211 Vodice</item>
    </derivirana_varijabla>
  </DomainObject.Predmet.ProtuStrankaListFormatedWithAdress>
  <DomainObject.Predmet.ProtuStrankaListFormatedWithAdressOIB>
    <izvorni_sadrzaj>
      <item>NOVA PLUS d.o.o. za trgovinu i usluge, "u likvidaciji", OIB 18933258662, Stablinac IV 68, 22211 Vodice</item>
    </izvorni_sadrzaj>
    <derivirana_varijabla naziv="DomainObject.Predmet.ProtuStrankaListFormatedWithAdressOIB_1">
      <item>NOVA PLUS d.o.o. za trgovinu i usluge, "u likvidaciji", OIB 18933258662, Stablinac IV 68, 22211 Vodice</item>
    </derivirana_varijabla>
  </DomainObject.Predmet.ProtuStrankaListFormatedWithAdressOIB>
  <DomainObject.Predmet.ProtuStrankaListNazivFormated>
    <izvorni_sadrzaj>
      <item>NOVA PLUS d.o.o. za trgovinu i usluge, "u likvidaciji"</item>
    </izvorni_sadrzaj>
    <derivirana_varijabla naziv="DomainObject.Predmet.ProtuStrankaListNazivFormated_1">
      <item>NOVA PLUS d.o.o. za trgovinu i usluge, "u likvidaciji"</item>
    </derivirana_varijabla>
  </DomainObject.Predmet.ProtuStrankaListNazivFormated>
  <DomainObject.Predmet.ProtuStrankaListNazivFormatedOIB>
    <izvorni_sadrzaj>
      <item>NOVA PLUS d.o.o. za trgovinu i usluge, "u likvidaciji", OIB 18933258662</item>
    </izvorni_sadrzaj>
    <derivirana_varijabla naziv="DomainObject.Predmet.ProtuStrankaListNazivFormatedOIB_1">
      <item>NOVA PLUS d.o.o. za trgovinu i usluge, "u likvidaciji", OIB 18933258662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NOVA PLUS d.o.o. za trgovinu i usluge, "u likvidaciji"</izvorni_sadrzaj>
    <derivirana_varijabla naziv="DomainObject.Predmet.ProtustrankaIDrugi_1">NOVA PLUS d.o.o. za trgovinu i usluge, "u likvidaciji"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NOVA PLUS d.o.o. za trgovinu i usluge, "u likvidaciji", OIB 18933258662, Stablinac IV 68, 22211 Vodice</izvorni_sadrzaj>
    <derivirana_varijabla naziv="DomainObject.Predmet.ProtustrankaIDrugiAdressOIB_1">NOVA PLUS d.o.o. za trgovinu i usluge, "u likvidaciji", OIB 18933258662, Stablinac IV 68,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NOVA PLUS d.o.o. za trgovinu i usluge, "u likvidaciji"</item>
    </izvorni_sadrzaj>
    <derivirana_varijabla naziv="DomainObject.Predmet.SudioniciListNaziv_1">
      <item>FINA - Podružnica Šibenik</item>
      <item>NOVA PLUS d.o.o. za trgovinu i usluge, "u likvidaciji"</item>
    </derivirana_varijabla>
  </DomainObject.Predmet.SudioniciListNaziv>
  <DomainObject.Predmet.SudioniciListAdressOIB>
    <izvorni_sadrzaj>
      <item>FINA - Podružnica Šibenik, OIB 85821130368, Perivoj L. Marune 1,22000 Šibenik</item>
      <item>NOVA PLUS d.o.o. za trgovinu i usluge, "u likvidaciji", OIB 18933258662, Stablinac IV 68,22211 Vodice</item>
    </izvorni_sadrzaj>
    <derivirana_varijabla naziv="DomainObject.Predmet.SudioniciListAdressOIB_1">
      <item>FINA - Podružnica Šibenik, OIB 85821130368, Perivoj L. Marune 1,22000 Šibenik</item>
      <item>NOVA PLUS d.o.o. za trgovinu i usluge, "u likvidaciji", OIB 18933258662, Stablinac IV 68,22211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18933258662</item>
    </izvorni_sadrzaj>
    <derivirana_varijabla naziv="DomainObject.Predmet.SudioniciListNazivOIB_1">
      <item>, OIB 85821130368</item>
      <item>, OIB 18933258662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68B8E-61FD-48CC-9548-515648563C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1918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2016-07-15T12:31:00Z</dcterms:created>
  <dc:creator>Administrator</dc:creator>
  <cp:lastModifiedBy>Merlina Klišmanić</cp:lastModifiedBy>
  <cp:lastPrinted>2016-07-15T12:32:00Z</cp:lastPrinted>
  <dcterms:modified xmlns:xsi="http://www.w3.org/2001/XMLSchema-instance" xsi:type="dcterms:W3CDTF">2016-07-15T12:42:00Z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